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f3be" w14:paraId="7eaf3be" w:rsidRDefault="00AE649C" w:rsidP="00547F5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547F59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F59">
        <w:t>REPUBLIKA HRVATSKA</w:t>
      </w:r>
    </w:p>
    <w:p w:rsidRDefault="00547F59" w:rsidP="00547F59" w:rsidR="00547F59">
      <w:pPr>
        <w:pStyle w:val="SudNaziv"/>
      </w:pPr>
      <w:r>
        <w:t>TRGOVAČKI SUD U VARAŽDINU</w:t>
      </w:r>
    </w:p>
    <w:p w:rsidRDefault="00547F59" w:rsidP="00547F59" w:rsidR="00547F59" w:rsidRPr="00B76F3C">
      <w:pPr>
        <w:pStyle w:val="SudNaziv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jc w:val="center"/>
      </w:pPr>
    </w:p>
    <w:p w:rsidRDefault="00547F59" w:rsidP="00547F59" w:rsidR="00547F59">
      <w:pPr>
        <w:spacing w:after="0"/>
        <w:jc w:val="center"/>
      </w:pPr>
    </w:p>
    <w:p w:rsidRDefault="00547F59" w:rsidP="00547F59" w:rsidR="00547F59">
      <w:pPr>
        <w:spacing w:after="0"/>
        <w:jc w:val="both"/>
      </w:pPr>
      <w:r>
        <w:tab/>
        <w:t xml:space="preserve">Trgovački sud u Varaždinu po sucu toga suda, Iris Hatvalić </w:t>
      </w:r>
      <w:proofErr w:type="spellStart"/>
      <w:r>
        <w:t>Nemec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LOGISTIKA LORY d.o.o.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Galovićev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1/B, OIB: 20046055099, dana 16. siječnja 2017. godine temeljem čl. 430. Stečajnog zakona ("Narodne novine" 71/15, u daljnjem tekstu SZ) objavljuje slijedeći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center"/>
      </w:pPr>
      <w:r>
        <w:t xml:space="preserve">O G L A S 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both"/>
      </w:pPr>
      <w:r>
        <w:tab/>
        <w:t xml:space="preserve">I/ Utvrđuje se da ukupni iznos evidentiranog duga dužnika LOGISTIKA LORY d.o.o.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Galovićev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1/B, OIB: 20046055099, iznosi 3.310.183,35 kn.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both"/>
      </w:pPr>
      <w:r>
        <w:tab/>
        <w:t xml:space="preserve">II/ Poziva se direktor dužnika Zdravko </w:t>
      </w:r>
      <w:proofErr w:type="spellStart"/>
      <w:r>
        <w:t>Svržnjak</w:t>
      </w:r>
      <w:proofErr w:type="spellEnd"/>
      <w:r>
        <w:t xml:space="preserve"> iz </w:t>
      </w:r>
      <w:proofErr w:type="spellStart"/>
      <w:r>
        <w:t>Starigrada</w:t>
      </w:r>
      <w:proofErr w:type="spellEnd"/>
      <w:r>
        <w:t xml:space="preserve">, </w:t>
      </w:r>
      <w:proofErr w:type="spellStart"/>
      <w:r>
        <w:t>Galovićev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1/B, OIB: 42420181426,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7F59" w:rsidP="00547F59" w:rsidR="00547F59">
      <w:pPr>
        <w:spacing w:after="0"/>
        <w:jc w:val="both"/>
      </w:pPr>
    </w:p>
    <w:p w:rsidRDefault="00547F59" w:rsidP="00547F59" w:rsidR="00547F5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jc w:val="center"/>
        <w:outlineLvl w:val="0"/>
      </w:pPr>
      <w:r>
        <w:t>Obrazloženje</w:t>
      </w: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jc w:val="both"/>
        <w:outlineLvl w:val="0"/>
      </w:pPr>
      <w:r>
        <w:tab/>
        <w:t xml:space="preserve">Dana 4. siječnja 2017. godine, predlagatelj Financijska agencija, Regionalni centar Zagreb, Podružnica Varaždin podnio je prijedlog  za otvaranje stečajnog postupka nad dužnikom, navodeći da dužnik LOGISTIKA LORY d.o.o.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Galovićev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1/B, OIB: 20046055099, na dan 2. siječnja 2017. u Očevidniku redoslijeda osnova za plaćanje ima evidentirane neizvršene osnove za plaćanje u ukupnom iznosu 3.310.183,35 kn te da dužnik nema zaposlenih.</w:t>
      </w:r>
    </w:p>
    <w:p w:rsidRDefault="00547F59" w:rsidP="00547F59" w:rsidR="00547F59">
      <w:pPr>
        <w:spacing w:after="0"/>
        <w:jc w:val="both"/>
        <w:outlineLvl w:val="0"/>
      </w:pPr>
    </w:p>
    <w:p w:rsidRDefault="00547F59" w:rsidP="00547F59" w:rsidR="00547F5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47F59" w:rsidP="00547F59" w:rsidR="00547F59">
      <w:pPr>
        <w:spacing w:after="0"/>
        <w:jc w:val="both"/>
        <w:outlineLvl w:val="0"/>
      </w:pPr>
    </w:p>
    <w:p w:rsidRDefault="00547F59" w:rsidP="00547F59" w:rsidR="00547F59">
      <w:pPr>
        <w:spacing w:after="0"/>
        <w:jc w:val="center"/>
        <w:outlineLvl w:val="0"/>
      </w:pPr>
    </w:p>
    <w:p w:rsidRDefault="00547F59" w:rsidP="00547F59" w:rsidR="00547F59">
      <w:pPr>
        <w:spacing w:after="0"/>
        <w:jc w:val="center"/>
        <w:outlineLvl w:val="0"/>
      </w:pPr>
      <w:r>
        <w:t>U Varaždinu, 16. siječnja 2017. godine</w:t>
      </w:r>
    </w:p>
    <w:p w:rsidRDefault="00547F59" w:rsidP="00547F59" w:rsidR="00547F59">
      <w:pPr>
        <w:spacing w:after="0"/>
        <w:jc w:val="center"/>
        <w:outlineLvl w:val="0"/>
      </w:pPr>
    </w:p>
    <w:p w:rsidRDefault="00547F59" w:rsidP="00547F59" w:rsidR="00547F5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F59" w:rsidP="00547F59" w:rsidR="00547F59">
      <w:pPr>
        <w:spacing w:after="0"/>
        <w:jc w:val="center"/>
        <w:outlineLvl w:val="0"/>
      </w:pPr>
    </w:p>
    <w:p w:rsidRDefault="00547F59" w:rsidP="00547F59" w:rsidR="00547F59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SUDAC:</w:t>
      </w:r>
    </w:p>
    <w:p w:rsidRDefault="00547F59" w:rsidP="00547F59" w:rsidR="00547F59">
      <w:pPr>
        <w:spacing w:after="0"/>
        <w:ind w:firstLine="720" w:left="3600"/>
        <w:outlineLvl w:val="0"/>
      </w:pPr>
    </w:p>
    <w:p w:rsidRDefault="00547F59" w:rsidP="00547F59" w:rsidR="00547F59">
      <w:pPr>
        <w:spacing w:after="0"/>
        <w:ind w:firstLine="720" w:left="3600"/>
        <w:jc w:val="center"/>
        <w:outlineLvl w:val="0"/>
      </w:pPr>
      <w:r>
        <w:t xml:space="preserve"> Iris Hatvalić </w:t>
      </w:r>
      <w:proofErr w:type="spellStart"/>
      <w:r>
        <w:t>Nemec</w:t>
      </w:r>
      <w:proofErr w:type="spellEnd"/>
    </w:p>
    <w:p w:rsidRDefault="00547F59" w:rsidP="00547F59" w:rsidR="00547F59">
      <w:pPr>
        <w:spacing w:after="0"/>
        <w:ind w:firstLine="720" w:left="360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</w:p>
    <w:p w:rsidRDefault="00547F59" w:rsidP="00547F59" w:rsidR="00547F59">
      <w:pPr>
        <w:spacing w:after="0"/>
        <w:outlineLvl w:val="0"/>
      </w:pPr>
      <w:r>
        <w:t>DNA:</w:t>
      </w:r>
    </w:p>
    <w:p w:rsidRDefault="00547F59" w:rsidP="00547F59" w:rsidR="00547F59">
      <w:pPr>
        <w:spacing w:after="0"/>
        <w:outlineLvl w:val="0"/>
      </w:pPr>
      <w:r>
        <w:t>- e-Oglasna ploča suda</w:t>
      </w:r>
    </w:p>
    <w:p w:rsidRDefault="00547F59" w:rsidP="00547F59" w:rsidR="00547F59">
      <w:pPr>
        <w:spacing w:after="0"/>
      </w:pPr>
    </w:p>
    <w:p w:rsidRDefault="00547F59" w:rsidP="00547F59" w:rsidR="00547F59">
      <w:pPr>
        <w:spacing w:after="0"/>
      </w:pPr>
    </w:p>
    <w:p w:rsidRDefault="00547F59" w:rsidP="00547F59" w:rsidR="00547F59">
      <w:pPr>
        <w:spacing w:after="0"/>
      </w:pPr>
    </w:p>
    <w:p w:rsidRDefault="00547F59" w:rsidP="00547F59" w:rsidR="00547F59">
      <w:pPr>
        <w:spacing w:after="0"/>
        <w:rPr>
          <w:sz w:val="22"/>
          <w:szCs w:val="22"/>
        </w:rPr>
      </w:pPr>
    </w:p>
    <w:p w:rsidRDefault="00EA1C6D" w:rsidP="00547F59" w:rsidR="00AE649C" w:rsidRPr="00B76F3C">
      <w:pPr>
        <w:pStyle w:val="SudSjedite"/>
      </w:pPr>
      <w:r>
        <w:tab/>
      </w:r>
    </w:p>
    <w:p w:rsidRDefault="00CB0EA4" w:rsidP="00547F59" w:rsidR="00CB0EA4">
      <w:pPr>
        <w:pStyle w:val="Naslovdokumenta"/>
        <w:spacing w:after="0"/>
      </w:pPr>
    </w:p>
    <w:p w:rsidRDefault="0071688E" w:rsidP="00547F59" w:rsidR="0071688E">
      <w:pPr>
        <w:pStyle w:val="Poetniodjeljak"/>
        <w:spacing w:after="0"/>
      </w:pPr>
    </w:p>
    <w:p w:rsidRDefault="00A21F0D" w:rsidP="00547F59" w:rsidR="00A21F0D">
      <w:pPr>
        <w:pStyle w:val="NormaleSPIS"/>
        <w:spacing w:after="0"/>
        <w:rPr>
          <w:noProof/>
        </w:rPr>
      </w:pPr>
    </w:p>
    <w:p w:rsidRDefault="00DA0242" w:rsidP="00547F5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F59" w:rsidR="008333A9">
    <w:pPr>
      <w:pStyle w:val="Zaglavlje"/>
    </w:pPr>
    <w:r>
      <w:rPr>
        <w:rStyle w:val="PozadinaSvijetloCrvena"/>
        <w:shd w:fill="auto" w:color="auto" w:val="clear"/>
      </w:rPr>
      <w:t>Poslovni broj: 4 St-2/17-3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F59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53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St-2/2017-3</izvorni_sadrzaj>
    <derivirana_varijabla naziv="DomainObject.Oznaka_1">St-2/2017-3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LOGISTIKA LORY društvo s ograničenom odgovornošću za prijevoz, proizvodnju, trgovinu i usluge zastupanog po punomoćniku Zdravko Svržnjak</izvorni_sadrzaj>
    <derivirana_varijabla naziv="DomainObject.Predmet.ProtustrankaFormated_1">  LOGISTIKA LORY društvo s ograničenom odgovornošću za prijevoz, proizvodnju, trgovinu i usluge zastupanog po punomoćniku Zdravko Svržnjak</derivirana_varijabla>
  </DomainObject.Predmet.ProtustrankaFormated>
  <DomainObject.Predmet.ProtustrankaFormatedOIB>
    <izvorni_sadrzaj>  LOGISTIKA LORY društvo s ograničenom odgovornošću za prijevoz, proizvodnju, trgovinu i usluge, OIB 20046055099 zastupanog po punomoćniku Zdravko Svržnjak</izvorni_sadrzaj>
    <derivirana_varijabla naziv="DomainObject.Predmet.ProtustrankaFormatedOIB_1">  LOGISTIKA LORY društvo s ograničenom odgovornošću za prijevoz, proizvodnju, trgovinu i usluge, OIB 20046055099 zastupanog po punomoćniku Zdravko Svržnjak</derivirana_varijabla>
  </DomainObject.Predmet.ProtustrankaFormatedOIB>
  <DomainObject.Predmet.ProtustrankaFormatedWithAdress>
    <izvorni_sadrzaj> LOGISTIKA LORY društvo s ograničenom odgovornošću za prijevoz, proizvodnju, trgovinu i usluge, Galovićev breg 1/B, 48000 Starigrad zastupanog po punomoćniku Zdravko Svržnjak</izvorni_sadrzaj>
    <derivirana_varijabla naziv="DomainObject.Predmet.ProtustrankaFormatedWithAdress_1"> LOGISTIKA LORY društvo s ograničenom odgovornošću za prijevoz, proizvodnju, trgovinu i usluge, Galovićev breg 1/B, 48000 Starigrad zastupanog po punomoćniku Zdravko Svržnjak</derivirana_varijabla>
  </DomainObject.Predmet.ProtustrankaFormatedWithAdress>
  <DomainObject.Predmet.ProtustrankaFormatedWithAdressOIB>
    <izvorni_sadrzaj> LOGISTIKA LORY društvo s ograničenom odgovornošću za prijevoz, proizvodnju, trgovinu i usluge, OIB 20046055099, Galovićev breg 1/B, 48000 Starigrad zastupanog po punomoćniku Zdravko Svržnjak</izvorni_sadrzaj>
    <derivirana_varijabla naziv="DomainObject.Predmet.ProtustrankaFormatedWithAdressOIB_1"> LOGISTIKA LORY društvo s ograničenom odgovornošću za prijevoz, proizvodnju, trgovinu i usluge, OIB 20046055099, Galovićev breg 1/B, 48000 Starigrad zastupanog po punomoćniku Zdravko Svržnjak</derivirana_varijabla>
  </DomainObject.Predmet.ProtustrankaFormatedWithAdressOIB>
  <DomainObject.Predmet.ProtustrankaWithAdress>
    <izvorni_sadrzaj>LOGISTIKA LORY društvo s ograničenom odgovornošću za prijevoz, proizvodnju, trgovinu i usluge Galovićev breg 1/B, 48000 Starigrad</izvorni_sadrzaj>
    <derivirana_varijabla naziv="DomainObject.Predmet.ProtustrankaWithAdress_1">LOGISTIKA LORY društvo s ograničenom odgovornošću za prijevoz, proizvodnju, trgovinu i usluge Galovićev breg 1/B, 48000 Starigrad</derivirana_varijabla>
  </DomainObject.Predmet.ProtustrankaWithAdress>
  <DomainObject.Predmet.ProtustrankaWithAdressOIB>
    <izvorni_sadrzaj>LOGISTIKA LORY društvo s ograničenom odgovornošću za prijevoz, proizvodnju, trgovinu i usluge, OIB 20046055099, Galovićev breg 1/B, 48000 Starigrad</izvorni_sadrzaj>
    <derivirana_varijabla naziv="DomainObject.Predmet.ProtustrankaWithAdressOIB_1">LOGISTIKA LORY društvo s ograničenom odgovornošću za prijevoz, proizvodnju, trgovinu i usluge, OIB 20046055099, Galovićev breg 1/B, 48000 Starigrad</derivirana_varijabla>
  </DomainObject.Predmet.ProtustrankaWithAdressOIB>
  <DomainObject.Predmet.ProtustrankaNazivFormated>
    <izvorni_sadrzaj>LOGISTIKA LORY društvo s ograničenom odgovornošću za prijevoz, proizvodnju, trgovinu i usluge</izvorni_sadrzaj>
    <derivirana_varijabla naziv="DomainObject.Predmet.ProtustrankaNazivFormated_1">LOGISTIKA LORY društvo s ograničenom odgovornošću za prijevoz, proizvodnju, trgovinu i usluge</derivirana_varijabla>
  </DomainObject.Predmet.ProtustrankaNazivFormated>
  <DomainObject.Predmet.ProtustrankaNazivFormatedOIB>
    <izvorni_sadrzaj>LOGISTIKA LORY društvo s ograničenom odgovornošću za prijevoz, proizvodnju, trgovinu i usluge, OIB 20046055099</izvorni_sadrzaj>
    <derivirana_varijabla naziv="DomainObject.Predmet.ProtustrankaNazivFormatedOIB_1">LOGISTIKA LORY društvo s ograničenom odgovornošću za prijevoz, proizvodnju, trgovinu i usluge, OIB 20046055099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3310183.35</izvorni_sadrzaj>
    <derivirana_varijabla naziv="DomainObject.Predmet.TrenutnaVrijednost_1">3310183.35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LOGISTIKA LORY društvo s ograničenom odgovornošću za prijevoz, proizvodnju, trgovinu i usluge zastupanog po punomoćniku Zdravko Svržnjak</item>
    </izvorni_sadrzaj>
    <derivirana_varijabla naziv="DomainObject.Predmet.ProtuStrankaListFormated_1">
      <item>LOGISTIKA LORY društvo s ograničenom odgovornošću za prijevoz, proizvodnju, trgovinu i usluge zastupanog po punomoćniku Zdravko Svržnjak</item>
    </derivirana_varijabla>
  </DomainObject.Predmet.ProtuStrankaListFormated>
  <DomainObject.Predmet.ProtuStrankaListFormatedOIB>
    <izvorni_sadrzaj>
      <item>LOGISTIKA LORY društvo s ograničenom odgovornošću za prijevoz, proizvodnju, trgovinu i usluge, OIB 20046055099 zastupanog po punomoćniku Zdravko Svržnjak</item>
    </izvorni_sadrzaj>
    <derivirana_varijabla naziv="DomainObject.Predmet.ProtuStrankaListFormatedOIB_1">
      <item>LOGISTIKA LORY društvo s ograničenom odgovornošću za prijevoz, proizvodnju, trgovinu i usluge, OIB 20046055099 zastupanog po punomoćniku Zdravko Svržnjak</item>
    </derivirana_varijabla>
  </DomainObject.Predmet.ProtuStrankaListFormatedOIB>
  <DomainObject.Predmet.ProtuStrankaListFormatedWithAdress>
    <izvorni_sadrzaj>
      <item>LOGISTIKA LORY društvo s ograničenom odgovornošću za prijevoz, proizvodnju, trgovinu i usluge, Galovićev breg 1/B, 48000 Starigrad zastupanog po punomoćniku Zdravko Svržnjak</item>
    </izvorni_sadrzaj>
    <derivirana_varijabla naziv="DomainObject.Predmet.ProtuStrankaListFormatedWithAdress_1">
      <item>LOGISTIKA LORY društvo s ograničenom odgovornošću za prijevoz, proizvodnju, trgovinu i usluge, Galovićev breg 1/B, 48000 Starigrad zastupanog po punomoćniku Zdravko Svržnjak</item>
    </derivirana_varijabla>
  </DomainObject.Predmet.ProtuStrankaListFormatedWithAdress>
  <DomainObject.Predmet.ProtuStrankaListFormatedWithAdressOIB>
    <izvorni_sadrzaj>
      <item>LOGISTIKA LORY društvo s ograničenom odgovornošću za prijevoz, proizvodnju, trgovinu i usluge, OIB 20046055099, Galovićev breg 1/B, 48000 Starigrad zastupanog po punomoćniku Zdravko Svržnjak</item>
    </izvorni_sadrzaj>
    <derivirana_varijabla naziv="DomainObject.Predmet.ProtuStrankaListFormatedWithAdressOIB_1">
      <item>LOGISTIKA LORY društvo s ograničenom odgovornošću za prijevoz, proizvodnju, trgovinu i usluge, OIB 20046055099, Galovićev breg 1/B, 48000 Starigrad zastupanog po punomoćniku Zdravko Svržnjak</item>
    </derivirana_varijabla>
  </DomainObject.Predmet.ProtuStrankaListFormatedWithAdressOIB>
  <DomainObject.Predmet.ProtuStrankaListNazivFormated>
    <izvorni_sadrzaj>
      <item>LOGISTIKA LORY društvo s ograničenom odgovornošću za prijevoz, proizvodnju, trgovinu i usluge</item>
    </izvorni_sadrzaj>
    <derivirana_varijabla naziv="DomainObject.Predmet.ProtuStrankaListNazivFormated_1">
      <item>LOGISTIKA LORY društvo s ograničenom odgovornošću za prijevoz, proizvodnju, trgovinu i usluge</item>
    </derivirana_varijabla>
  </DomainObject.Predmet.ProtuStrankaListNazivFormated>
  <DomainObject.Predmet.ProtuStrankaListNazivFormatedOIB>
    <izvorni_sadrzaj>
      <item>LOGISTIKA LORY društvo s ograničenom odgovornošću za prijevoz, proizvodnju, trgovinu i usluge, OIB 20046055099</item>
    </izvorni_sadrzaj>
    <derivirana_varijabla naziv="DomainObject.Predmet.ProtuStrankaListNazivFormatedOIB_1">
      <item>LOGISTIKA LORY društvo s ograničenom odgovornošću za prijevoz, proizvodnju, trgovinu i usluge, OIB 20046055099</item>
    </derivirana_varijabla>
  </DomainObject.Predmet.ProtuStrankaListNazivFormatedOIB>
  <DomainObject.Predmet.OstaliListFormated>
    <izvorni_sadrzaj>
      <item>Zdravko Svržnjak punomoćnik sudionika u postupku LOGISTIKA LORY društvo s ograničenom odgovornošću za prijevoz, proizvodnju, trgovinu i usluge</item>
      <item>Sudski registar</item>
    </izvorni_sadrzaj>
    <derivirana_varijabla naziv="DomainObject.Predmet.OstaliListFormated_1">
      <item>Zdravko Svržnjak punomoćnik sudionika u postupku LOGISTIKA LORY društvo s ograničenom odgovornošću za prijevoz, proizvodnju, trgovinu i usluge</item>
      <item>Sudski registar</item>
    </derivirana_varijabla>
  </DomainObject.Predmet.OstaliListFormated>
  <DomainObject.Predmet.OstaliListFormatedOIB>
    <izvorni_sadrzaj>
      <item>Zdravko Svržnjak, OIB 42420181426 punomoćnik sudionika u postupku LOGISTIKA LORY društvo s ograničenom odgovornošću za prijevoz, proizvodnju, trgovinu i usluge</item>
      <item>Sudski registar</item>
    </izvorni_sadrzaj>
    <derivirana_varijabla naziv="DomainObject.Predmet.OstaliListFormatedOIB_1">
      <item>Zdravko Svržnjak, OIB 42420181426 punomoćnik sudionika u postupku LOGISTIKA LORY društvo s ograničenom odgovornošću za prijevoz, proizvodnju, trgovinu i usluge</item>
      <item>Sudski registar</item>
    </derivirana_varijabla>
  </DomainObject.Predmet.OstaliListFormatedOIB>
  <DomainObject.Predmet.OstaliListFormatedWithAdress>
    <izvorni_sadrzaj>
      <item>Zdravko Svržnjak, Galovićev Breg 1b, 48000 Starigrad punomoćnik sudionika u postupku LOGISTIKA LORY društvo s ograničenom odgovornošću za prijevoz, proizvodnju, trgovinu i usluge</item>
      <item>Sudski registar</item>
    </izvorni_sadrzaj>
    <derivirana_varijabla naziv="DomainObject.Predmet.OstaliListFormatedWithAdress_1">
      <item>Zdravko Svržnjak, Galovićev Breg 1b, 48000 Starigrad punomoćnik sudionika u postupku LOGISTIKA LORY društvo s ograničenom odgovornošću za prijevoz, proizvodnju, trgovinu i usluge</item>
      <item>Sudski registar</item>
    </derivirana_varijabla>
  </DomainObject.Predmet.OstaliListFormatedWithAdress>
  <DomainObject.Predmet.OstaliListFormatedWithAdressOIB>
    <izvorni_sadrzaj>
      <item>Zdravko Svržnjak, OIB 42420181426, Galovićev Breg 1b, 48000 Starigrad punomoćnik sudionika u postupku LOGISTIKA LORY društvo s ograničenom odgovornošću za prijevoz, proizvodnju, trgovinu i usluge</item>
      <item>Sudski registar</item>
    </izvorni_sadrzaj>
    <derivirana_varijabla naziv="DomainObject.Predmet.OstaliListFormatedWithAdressOIB_1">
      <item>Zdravko Svržnjak, OIB 42420181426, Galovićev Breg 1b, 48000 Starigrad punomoćnik sudionika u postupku LOGISTIKA LORY društvo s ograničenom odgovornošću za prijevoz, proizvodnju, trgovinu i usluge</item>
      <item>Sudski registar</item>
    </derivirana_varijabla>
  </DomainObject.Predmet.OstaliListFormatedWithAdressOIB>
  <DomainObject.Predmet.OstaliListNazivFormated>
    <izvorni_sadrzaj>
      <item>Zdravko Svržnjak</item>
      <item>Sudski registar</item>
    </izvorni_sadrzaj>
    <derivirana_varijabla naziv="DomainObject.Predmet.OstaliListNazivFormated_1">
      <item>Zdravko Svržnjak</item>
      <item>Sudski registar</item>
    </derivirana_varijabla>
  </DomainObject.Predmet.OstaliListNazivFormated>
  <DomainObject.Predmet.OstaliListNazivFormatedOIB>
    <izvorni_sadrzaj>
      <item>Zdravko Svržnjak, OIB 42420181426</item>
      <item>Sudski registar</item>
    </izvorni_sadrzaj>
    <derivirana_varijabla naziv="DomainObject.Predmet.OstaliListNazivFormatedOIB_1">
      <item>Zdravko Svržnjak, OIB 42420181426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St-2/2017-3</izvorni_sadrzaj>
    <derivirana_varijabla naziv="DomainObject.PoslovniBrojDokumenta_1">St-2/2017-3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LOGISTIKA LORY društvo s ograničenom odgovornošću za prijevoz, proizvodnju, trgovinu i usluge</izvorni_sadrzaj>
    <derivirana_varijabla naziv="DomainObject.Predmet.ProtustrankaIDrugi_1">LOGISTIKA LORY društvo s ograničenom odgovornošću za prijevoz,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LOGISTIKA LORY društvo s ograničenom odgovornošću za prijevoz, proizvodnju, trgovinu i usluge, OIB 20046055099, Galovićev breg 1/B, 48000 Starigrad</izvorni_sadrzaj>
    <derivirana_varijabla naziv="DomainObject.Predmet.ProtustrankaIDrugiAdressOIB_1">LOGISTIKA LORY društvo s ograničenom odgovornošću za prijevoz, proizvodnju, trgovinu i usluge, OIB 20046055099, Galovićev breg 1/B,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LOGISTIKA LORY društvo s ograničenom odgovornošću za prijevoz, proizvodnju, trgovinu i usluge</item>
      <item>Zdravko Svržnjak</item>
      <item>Sudski registar</item>
    </izvorni_sadrzaj>
    <derivirana_varijabla naziv="DomainObject.Predmet.SudioniciListNaziv_1">
      <item>Financijska agencija</item>
      <item>LOGISTIKA LORY društvo s ograničenom odgovornošću za prijevoz, proizvodnju, trgovinu i usluge</item>
      <item>Zdravko Svržnjak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LOGISTIKA LORY društvo s ograničenom odgovornošću za prijevoz, proizvodnju, trgovinu i usluge, OIB 20046055099, Galovićev breg 1/B,48000 Starigrad</item>
      <item>Zdravko Svržnjak, OIB 42420181426, Galovićev Breg 1b,48000 Starigrad</item>
      <item>Sudski registar</item>
    </izvorni_sadrzaj>
    <derivirana_varijabla naziv="DomainObject.Predmet.SudioniciListAdressOIB_1">
      <item>Financijska agencija, OIB 85821130368, Ulica grada Vukovara 70,10000 Zagreb</item>
      <item>LOGISTIKA LORY društvo s ograničenom odgovornošću za prijevoz, proizvodnju, trgovinu i usluge, OIB 20046055099, Galovićev breg 1/B,48000 Starigrad</item>
      <item>Zdravko Svržnjak, OIB 42420181426, Galovićev Breg 1b,48000 Starigrad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29D23-6026-482C-B252-8111BFC22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2455</properties:Characters>
  <properties:Lines>83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2017-01-16T07:49:00Z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