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53cd" w14:paraId="d4353c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7C43B5">
        <w:t>4307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C43B5" w:rsidRPr="007C43B5">
        <w:t>OLYMP d.o.o.</w:t>
      </w:r>
      <w:r w:rsidR="00E42095">
        <w:t xml:space="preserve">, </w:t>
      </w:r>
      <w:r w:rsidR="007C43B5" w:rsidRPr="007C43B5">
        <w:t>Samobor</w:t>
      </w:r>
      <w:r w:rsidR="00D80305">
        <w:t>,</w:t>
      </w:r>
      <w:r w:rsidR="00216F0B" w:rsidRPr="00216F0B">
        <w:t xml:space="preserve"> </w:t>
      </w:r>
      <w:r w:rsidR="007C43B5" w:rsidRPr="007C43B5">
        <w:t>Zagorska 43</w:t>
      </w:r>
      <w:r w:rsidR="00223F58">
        <w:t>,</w:t>
      </w:r>
      <w:r w:rsidR="000566AD" w:rsidRPr="00D80305">
        <w:t xml:space="preserve"> OIB: </w:t>
      </w:r>
      <w:r w:rsidR="007C43B5" w:rsidRPr="007C43B5">
        <w:t>36254352479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7C43B5">
        <w:t>87.090,21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0C1"/>
    <w:rsid w:val="0003761C"/>
    <w:rsid w:val="00040A21"/>
    <w:rsid w:val="000566AD"/>
    <w:rsid w:val="00061039"/>
    <w:rsid w:val="0006387A"/>
    <w:rsid w:val="00073F28"/>
    <w:rsid w:val="000753C1"/>
    <w:rsid w:val="000A3918"/>
    <w:rsid w:val="000B6B62"/>
    <w:rsid w:val="000C610B"/>
    <w:rsid w:val="00114EAD"/>
    <w:rsid w:val="0012191B"/>
    <w:rsid w:val="00133A3B"/>
    <w:rsid w:val="001365A8"/>
    <w:rsid w:val="00145498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B758E"/>
    <w:rsid w:val="002C59A7"/>
    <w:rsid w:val="002E0DC1"/>
    <w:rsid w:val="00325398"/>
    <w:rsid w:val="00350BE1"/>
    <w:rsid w:val="003624D4"/>
    <w:rsid w:val="0036569F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3EE6"/>
    <w:rsid w:val="00485857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E61F7"/>
    <w:rsid w:val="005F0073"/>
    <w:rsid w:val="005F4627"/>
    <w:rsid w:val="00627F6A"/>
    <w:rsid w:val="00631643"/>
    <w:rsid w:val="006421FC"/>
    <w:rsid w:val="00646F69"/>
    <w:rsid w:val="00657B8E"/>
    <w:rsid w:val="0067317A"/>
    <w:rsid w:val="00697465"/>
    <w:rsid w:val="006A22B6"/>
    <w:rsid w:val="006A504A"/>
    <w:rsid w:val="006D6C2F"/>
    <w:rsid w:val="006F2523"/>
    <w:rsid w:val="007250C9"/>
    <w:rsid w:val="007715C3"/>
    <w:rsid w:val="007778B2"/>
    <w:rsid w:val="007B5AFD"/>
    <w:rsid w:val="007C43B5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8686A"/>
    <w:rsid w:val="008B0CDF"/>
    <w:rsid w:val="008D134A"/>
    <w:rsid w:val="008D3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31481"/>
    <w:rsid w:val="00B449F3"/>
    <w:rsid w:val="00B452FD"/>
    <w:rsid w:val="00B77ABC"/>
    <w:rsid w:val="00B82F18"/>
    <w:rsid w:val="00BF02C1"/>
    <w:rsid w:val="00BF4C65"/>
    <w:rsid w:val="00BF528D"/>
    <w:rsid w:val="00C272D2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270CF"/>
    <w:rsid w:val="00D62FF6"/>
    <w:rsid w:val="00D66226"/>
    <w:rsid w:val="00D771D7"/>
    <w:rsid w:val="00D80305"/>
    <w:rsid w:val="00DA7A05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3F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F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F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F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F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3F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F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F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F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F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4307</izvorni_sadrzaj>
    <derivirana_varijabla naziv="DomainObject.Predmet.Broj_1">4307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St-4307/2015</izvorni_sadrzaj>
    <derivirana_varijabla naziv="DomainObject.Predmet.OznakaBroj_1">St-4307/2015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OLYMP d.o.o.</izvorni_sadrzaj>
    <derivirana_varijabla naziv="DomainObject.Predmet.ProtustrankaFormated_1">  OLYMP d.o.o.</derivirana_varijabla>
  </DomainObject.Predmet.ProtustrankaFormated>
  <DomainObject.Predmet.ProtustrankaFormatedOIB>
    <izvorni_sadrzaj>  OLYMP d.o.o., OIB 36254352479</izvorni_sadrzaj>
    <derivirana_varijabla naziv="DomainObject.Predmet.ProtustrankaFormatedOIB_1">  OLYMP d.o.o., OIB 36254352479</derivirana_varijabla>
  </DomainObject.Predmet.ProtustrankaFormatedOIB>
  <DomainObject.Predmet.ProtustrankaFormatedWithAdress>
    <izvorni_sadrzaj> OLYMP d.o.o., Zagorska 43, 10430 Samobor</izvorni_sadrzaj>
    <derivirana_varijabla naziv="DomainObject.Predmet.ProtustrankaFormatedWithAdress_1"> OLYMP d.o.o., Zagorska 43, 10430 Samobor</derivirana_varijabla>
  </DomainObject.Predmet.ProtustrankaFormatedWithAdress>
  <DomainObject.Predmet.ProtustrankaFormatedWithAdressOIB>
    <izvorni_sadrzaj> OLYMP d.o.o., OIB 36254352479, Zagorska 43, 10430 Samobor</izvorni_sadrzaj>
    <derivirana_varijabla naziv="DomainObject.Predmet.ProtustrankaFormatedWithAdressOIB_1"> OLYMP d.o.o., OIB 36254352479, Zagorska 43, 10430 Samobor</derivirana_varijabla>
  </DomainObject.Predmet.ProtustrankaFormatedWithAdressOIB>
  <DomainObject.Predmet.ProtustrankaWithAdress>
    <izvorni_sadrzaj>OLYMP d.o.o. Zagorska 43, 10430 Samobor</izvorni_sadrzaj>
    <derivirana_varijabla naziv="DomainObject.Predmet.ProtustrankaWithAdress_1">OLYMP d.o.o. Zagorska 43, 10430 Samobor</derivirana_varijabla>
  </DomainObject.Predmet.ProtustrankaWithAdress>
  <DomainObject.Predmet.ProtustrankaWithAdressOIB>
    <izvorni_sadrzaj>OLYMP d.o.o., OIB 36254352479, Zagorska 43, 10430 Samobor</izvorni_sadrzaj>
    <derivirana_varijabla naziv="DomainObject.Predmet.ProtustrankaWithAdressOIB_1">OLYMP d.o.o., OIB 36254352479, Zagorska 43, 10430 Samobor</derivirana_varijabla>
  </DomainObject.Predmet.ProtustrankaWithAdressOIB>
  <DomainObject.Predmet.ProtustrankaNazivFormated>
    <izvorni_sadrzaj>OLYMP d.o.o.</izvorni_sadrzaj>
    <derivirana_varijabla naziv="DomainObject.Predmet.ProtustrankaNazivFormated_1">OLYMP d.o.o.</derivirana_varijabla>
  </DomainObject.Predmet.ProtustrankaNazivFormated>
  <DomainObject.Predmet.ProtustrankaNazivFormatedOIB>
    <izvorni_sadrzaj>OLYMP d.o.o., OIB 36254352479</izvorni_sadrzaj>
    <derivirana_varijabla naziv="DomainObject.Predmet.ProtustrankaNazivFormatedOIB_1">OLYMP d.o.o., OIB 36254352479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OLYMP d.o.o.</item>
    </izvorni_sadrzaj>
    <derivirana_varijabla naziv="DomainObject.Predmet.ProtuStrankaListFormated_1">
      <item>OLYMP d.o.o.</item>
    </derivirana_varijabla>
  </DomainObject.Predmet.ProtuStrankaListFormated>
  <DomainObject.Predmet.ProtuStrankaListFormatedOIB>
    <izvorni_sadrzaj>
      <item>OLYMP d.o.o., OIB 36254352479</item>
    </izvorni_sadrzaj>
    <derivirana_varijabla naziv="DomainObject.Predmet.ProtuStrankaListFormatedOIB_1">
      <item>OLYMP d.o.o., OIB 36254352479</item>
    </derivirana_varijabla>
  </DomainObject.Predmet.ProtuStrankaListFormatedOIB>
  <DomainObject.Predmet.ProtuStrankaListFormatedWithAdress>
    <izvorni_sadrzaj>
      <item>OLYMP d.o.o., Zagorska 43, 10430 Samobor</item>
    </izvorni_sadrzaj>
    <derivirana_varijabla naziv="DomainObject.Predmet.ProtuStrankaListFormatedWithAdress_1">
      <item>OLYMP d.o.o., Zagorska 43, 10430 Samobor</item>
    </derivirana_varijabla>
  </DomainObject.Predmet.ProtuStrankaListFormatedWithAdress>
  <DomainObject.Predmet.ProtuStrankaListFormatedWithAdressOIB>
    <izvorni_sadrzaj>
      <item>OLYMP d.o.o., OIB 36254352479, Zagorska 43, 10430 Samobor</item>
    </izvorni_sadrzaj>
    <derivirana_varijabla naziv="DomainObject.Predmet.ProtuStrankaListFormatedWithAdressOIB_1">
      <item>OLYMP d.o.o., OIB 36254352479, Zagorska 43, 10430 Samobor</item>
    </derivirana_varijabla>
  </DomainObject.Predmet.ProtuStrankaListFormatedWithAdressOIB>
  <DomainObject.Predmet.ProtuStrankaListNazivFormated>
    <izvorni_sadrzaj>
      <item>OLYMP d.o.o.</item>
    </izvorni_sadrzaj>
    <derivirana_varijabla naziv="DomainObject.Predmet.ProtuStrankaListNazivFormated_1">
      <item>OLYMP d.o.o.</item>
    </derivirana_varijabla>
  </DomainObject.Predmet.ProtuStrankaListNazivFormated>
  <DomainObject.Predmet.ProtuStrankaListNazivFormatedOIB>
    <izvorni_sadrzaj>
      <item>OLYMP d.o.o., OIB 36254352479</item>
    </izvorni_sadrzaj>
    <derivirana_varijabla naziv="DomainObject.Predmet.ProtuStrankaListNazivFormatedOIB_1">
      <item>OLYMP d.o.o., OIB 36254352479</item>
    </derivirana_varijabla>
  </DomainObject.Predmet.ProtuStrankaListNazivFormatedOIB>
  <DomainObject.Predmet.OstaliListFormated>
    <izvorni_sadrzaj>
      <item>Janko Radigović</item>
    </izvorni_sadrzaj>
    <derivirana_varijabla naziv="DomainObject.Predmet.OstaliListFormated_1">
      <item>Janko Radigović</item>
    </derivirana_varijabla>
  </DomainObject.Predmet.OstaliListFormated>
  <DomainObject.Predmet.OstaliListFormatedOIB>
    <izvorni_sadrzaj>
      <item>Janko Radigović, OIB 64767670602</item>
    </izvorni_sadrzaj>
    <derivirana_varijabla naziv="DomainObject.Predmet.OstaliListFormatedOIB_1">
      <item>Janko Radigović, OIB 64767670602</item>
    </derivirana_varijabla>
  </DomainObject.Predmet.OstaliListFormatedOIB>
  <DomainObject.Predmet.OstaliListFormatedWithAdress>
    <izvorni_sadrzaj>
      <item>Janko Radigović, Zagorska 43, 10430 Samobor</item>
    </izvorni_sadrzaj>
    <derivirana_varijabla naziv="DomainObject.Predmet.OstaliListFormatedWithAdress_1">
      <item>Janko Radigović, Zagorska 43, 10430 Samobor</item>
    </derivirana_varijabla>
  </DomainObject.Predmet.OstaliListFormatedWithAdress>
  <DomainObject.Predmet.OstaliListFormatedWithAdressOIB>
    <izvorni_sadrzaj>
      <item>Janko Radigović, OIB 64767670602, Zagorska 43, 10430 Samobor</item>
    </izvorni_sadrzaj>
    <derivirana_varijabla naziv="DomainObject.Predmet.OstaliListFormatedWithAdressOIB_1">
      <item>Janko Radigović, OIB 64767670602, Zagorska 43, 10430 Samobor</item>
    </derivirana_varijabla>
  </DomainObject.Predmet.OstaliListFormatedWithAdressOIB>
  <DomainObject.Predmet.OstaliListNazivFormated>
    <izvorni_sadrzaj>
      <item>Janko Radigović</item>
    </izvorni_sadrzaj>
    <derivirana_varijabla naziv="DomainObject.Predmet.OstaliListNazivFormated_1">
      <item>Janko Radigović</item>
    </derivirana_varijabla>
  </DomainObject.Predmet.OstaliListNazivFormated>
  <DomainObject.Predmet.OstaliListNazivFormatedOIB>
    <izvorni_sadrzaj>
      <item>Janko Radigović, OIB 64767670602</item>
    </izvorni_sadrzaj>
    <derivirana_varijabla naziv="DomainObject.Predmet.OstaliListNazivFormatedOIB_1">
      <item>Janko Radigović, OIB 64767670602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OLYMP d.o.o.</izvorni_sadrzaj>
    <derivirana_varijabla naziv="DomainObject.Predmet.ProtustrankaIDrugi_1">OLYMP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OLYMP d.o.o., OIB 36254352479, Zagorska 43, 10430 Samobor</izvorni_sadrzaj>
    <derivirana_varijabla naziv="DomainObject.Predmet.ProtustrankaIDrugiAdressOIB_1">OLYMP d.o.o., OIB 36254352479, Zagorska 43,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OLYMP d.o.o.</item>
      <item>Janko Radigović</item>
    </izvorni_sadrzaj>
    <derivirana_varijabla naziv="DomainObject.Predmet.SudioniciListNaziv_1">
      <item>FINA Regionalni centar Zagreb</item>
      <item>OLYMP d.o.o.</item>
      <item>Janko Radigović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OLYMP d.o.o., OIB 36254352479, Zagorska 43,10430 Samobor</item>
      <item>Janko Radigović, OIB 64767670602, Zagorska 43,10430 Samobor</item>
    </izvorni_sadrzaj>
    <derivirana_varijabla naziv="DomainObject.Predmet.SudioniciListAdressOIB_1">
      <item>FINA Regionalni centar Zagreb, OIB 85821130368, Trg svibanjskih žrtava 1995. 1,10000 Zagreb</item>
      <item>OLYMP d.o.o., OIB 36254352479, Zagorska 43,10430 Samobor</item>
      <item>Janko Radigović, OIB 64767670602, Zagorska 43,10430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36254352479</item>
      <item>, OIB 64767670602</item>
    </izvorni_sadrzaj>
    <derivirana_varijabla naziv="DomainObject.Predmet.SudioniciListNazivOIB_1">
      <item>, OIB 85821130368</item>
      <item>, OIB 36254352479</item>
      <item>, OIB 64767670602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FE26F1-399D-4490-9C8B-7F9805409F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1331</properties:Characters>
  <properties:Lines>44</properties:Lines>
  <properties:Paragraphs>19</properties:Paragraphs>
  <properties:TotalTime>122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2015-12-02T09:40:00Z</cp:lastPrinted>
  <dcterms:modified xmlns:xsi="http://www.w3.org/2001/XMLSchema-instance" xsi:type="dcterms:W3CDTF">2015-12-02T09:49:00Z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