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cd53" w14:paraId="450cd53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AC2A7E">
        <w:rPr>
          <w:rStyle w:val="Naglaeno"/>
          <w:b w:val="false"/>
        </w:rPr>
        <w:t>4</w:t>
      </w:r>
      <w:r w:rsidR="002E574F">
        <w:rPr>
          <w:rStyle w:val="Naglaeno"/>
          <w:b w:val="false"/>
        </w:rPr>
        <w:t>36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Podružnica Osijek, L. Jagera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2E574F">
        <w:t>Clean Partner jednostavno društvo s ograničenom odgovornošću za čišćenje ventilacijskih sustava</w:t>
      </w:r>
      <w:r w:rsidR="007B7534">
        <w:t>,</w:t>
      </w:r>
      <w:r w:rsidR="00047DEA">
        <w:t xml:space="preserve"> </w:t>
      </w:r>
      <w:r w:rsidR="007B7534">
        <w:t>MBS 030</w:t>
      </w:r>
      <w:r w:rsidR="00047DEA">
        <w:t>1</w:t>
      </w:r>
      <w:r w:rsidR="002E574F">
        <w:t>45243</w:t>
      </w:r>
      <w:r w:rsidR="00331402">
        <w:t xml:space="preserve">, OIB: </w:t>
      </w:r>
      <w:r w:rsidR="002E574F">
        <w:t>10380935573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8E0BE0">
        <w:t>2</w:t>
      </w:r>
      <w:r w:rsidR="002E574F">
        <w:t>7</w:t>
      </w:r>
      <w:r w:rsidR="000408AE">
        <w:t xml:space="preserve">. </w:t>
      </w:r>
      <w:r w:rsidR="00AC2A7E">
        <w:t>ožujka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B25F6A">
        <w:t>Clean Partner jednostavno društvo s ograničenom odgovornošću za čišćenje ventilacijskih sustava, MBS 030145243, OIB: 10380935573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B25F6A">
        <w:t>23.358,37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D71700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530A9B">
        <w:t xml:space="preserve">direktor dužnika </w:t>
      </w:r>
      <w:r w:rsidR="00B25F6A">
        <w:t>István Boda, Mađarska, Mohács</w:t>
      </w:r>
      <w:r w:rsidR="00AE66C9">
        <w:t xml:space="preserve">, </w:t>
      </w:r>
      <w:r w:rsidR="00D71700">
        <w:t xml:space="preserve">Szentharomság utca 12/A, </w:t>
      </w:r>
      <w:r w:rsidR="00AE66C9">
        <w:t xml:space="preserve">OIB </w:t>
      </w:r>
      <w:r w:rsidR="00D71700">
        <w:t>89844013671</w:t>
      </w:r>
      <w:r w:rsidR="00037CE9">
        <w:t xml:space="preserve">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7C2BD7">
        <w:t>4</w:t>
      </w:r>
      <w:r w:rsidR="00471BFA">
        <w:t>36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30753">
        <w:t>2</w:t>
      </w:r>
      <w:r w:rsidR="00D71700">
        <w:t>7</w:t>
      </w:r>
      <w:r w:rsidR="000408AE">
        <w:t xml:space="preserve">. </w:t>
      </w:r>
      <w:r w:rsidR="007C2BD7">
        <w:t>ožujka</w:t>
      </w:r>
      <w:r>
        <w:t xml:space="preserve"> 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71700">
        <w:t>2</w:t>
      </w:r>
      <w:r w:rsidR="00530A9B">
        <w:t>/</w:t>
      </w:r>
      <w:r w:rsidR="007C2BD7">
        <w:t>5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47DEA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96E1C"/>
    <w:rsid w:val="000B0EBD"/>
    <w:rsid w:val="000B72C7"/>
    <w:rsid w:val="000C1C20"/>
    <w:rsid w:val="000C26C6"/>
    <w:rsid w:val="000C6AA1"/>
    <w:rsid w:val="000C725B"/>
    <w:rsid w:val="000D0569"/>
    <w:rsid w:val="000E762A"/>
    <w:rsid w:val="000F61EA"/>
    <w:rsid w:val="000F6941"/>
    <w:rsid w:val="00102060"/>
    <w:rsid w:val="0012059F"/>
    <w:rsid w:val="001347E8"/>
    <w:rsid w:val="001437B2"/>
    <w:rsid w:val="00173F18"/>
    <w:rsid w:val="0017565C"/>
    <w:rsid w:val="00177EC7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E574F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56C0"/>
    <w:rsid w:val="003A610E"/>
    <w:rsid w:val="003B282B"/>
    <w:rsid w:val="003B5119"/>
    <w:rsid w:val="003C01DF"/>
    <w:rsid w:val="003C4B1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38F5"/>
    <w:rsid w:val="0046632E"/>
    <w:rsid w:val="004710A4"/>
    <w:rsid w:val="00471BFA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E1973"/>
    <w:rsid w:val="004E466C"/>
    <w:rsid w:val="004E5649"/>
    <w:rsid w:val="004E6A29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711561"/>
    <w:rsid w:val="00712635"/>
    <w:rsid w:val="0073010A"/>
    <w:rsid w:val="00734726"/>
    <w:rsid w:val="0073789B"/>
    <w:rsid w:val="007657AA"/>
    <w:rsid w:val="00766D29"/>
    <w:rsid w:val="0077329E"/>
    <w:rsid w:val="0078009A"/>
    <w:rsid w:val="00796AED"/>
    <w:rsid w:val="007A4540"/>
    <w:rsid w:val="007A5699"/>
    <w:rsid w:val="007B0AB6"/>
    <w:rsid w:val="007B7534"/>
    <w:rsid w:val="007C1B5B"/>
    <w:rsid w:val="007C2BD7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E0BE0"/>
    <w:rsid w:val="008F1B6B"/>
    <w:rsid w:val="00901EF5"/>
    <w:rsid w:val="00912CF5"/>
    <w:rsid w:val="00914F33"/>
    <w:rsid w:val="00915CDC"/>
    <w:rsid w:val="00930B0A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2B83"/>
    <w:rsid w:val="009C670C"/>
    <w:rsid w:val="009E5D6D"/>
    <w:rsid w:val="00A07CA2"/>
    <w:rsid w:val="00A1285B"/>
    <w:rsid w:val="00A214C9"/>
    <w:rsid w:val="00A405B5"/>
    <w:rsid w:val="00A41F76"/>
    <w:rsid w:val="00A4346C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C2A7E"/>
    <w:rsid w:val="00AD0676"/>
    <w:rsid w:val="00AD17F4"/>
    <w:rsid w:val="00AD251E"/>
    <w:rsid w:val="00AE66C9"/>
    <w:rsid w:val="00AF19D0"/>
    <w:rsid w:val="00B00E40"/>
    <w:rsid w:val="00B24B41"/>
    <w:rsid w:val="00B25F6A"/>
    <w:rsid w:val="00B32948"/>
    <w:rsid w:val="00B41500"/>
    <w:rsid w:val="00B67389"/>
    <w:rsid w:val="00B82540"/>
    <w:rsid w:val="00B931A9"/>
    <w:rsid w:val="00B95B20"/>
    <w:rsid w:val="00BA0255"/>
    <w:rsid w:val="00BA204A"/>
    <w:rsid w:val="00BD7ADD"/>
    <w:rsid w:val="00BE33FF"/>
    <w:rsid w:val="00BF32DE"/>
    <w:rsid w:val="00C04A19"/>
    <w:rsid w:val="00C2016D"/>
    <w:rsid w:val="00C321D1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212DB"/>
    <w:rsid w:val="00D22877"/>
    <w:rsid w:val="00D23251"/>
    <w:rsid w:val="00D24D2F"/>
    <w:rsid w:val="00D32BDC"/>
    <w:rsid w:val="00D505FE"/>
    <w:rsid w:val="00D64021"/>
    <w:rsid w:val="00D71700"/>
    <w:rsid w:val="00D745AC"/>
    <w:rsid w:val="00D77EA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23AF8"/>
    <w:rsid w:val="00E27BF4"/>
    <w:rsid w:val="00E313B6"/>
    <w:rsid w:val="00E50DDF"/>
    <w:rsid w:val="00E60C19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19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F19D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F19D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9D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9D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19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F19D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F19D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9D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9D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St-436/2017</izvorni_sadrzaj>
    <derivirana_varijabla naziv="DomainObject.Predmet.OznakaBroj_1">St-436/2017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Clean Partner jednostavno društvo s ograničenom odgovornošću za čišćenje ventilacijskih sustava</izvorni_sadrzaj>
    <derivirana_varijabla naziv="DomainObject.Predmet.ProtustrankaFormated_1">  Clean Partner jednostavno društvo s ograničenom odgovornošću za čišćenje ventilacijskih sustava</derivirana_varijabla>
  </DomainObject.Predmet.ProtustrankaFormated>
  <DomainObject.Predmet.ProtustrankaFormatedOIB>
    <izvorni_sadrzaj>  Clean Partner jednostavno društvo s ograničenom odgovornošću za čišćenje ventilacijskih sustava, OIB 10380935573</izvorni_sadrzaj>
    <derivirana_varijabla naziv="DomainObject.Predmet.ProtustrankaFormatedOIB_1">  Clean Partner jednostavno društvo s ograničenom odgovornošću za čišćenje ventilacijskih sustava, OIB 10380935573</derivirana_varijabla>
  </DomainObject.Predmet.ProtustrankaFormatedOIB>
  <DomainObject.Predmet.ProtustrankaFormatedWithAdress>
    <izvorni_sadrzaj> Clean Partner jednostavno društvo s ograničenom odgovornošću za čišćenje ventilacijskih sustava, Imre Nagya 6, 31300 Beli Manastir</izvorni_sadrzaj>
    <derivirana_varijabla naziv="DomainObject.Predmet.ProtustrankaFormatedWithAdress_1"> Clean Partner jednostavno društvo s ograničenom odgovornošću za čišćenje ventilacijskih sustava, Imre Nagya 6, 31300 Beli Manastir</derivirana_varijabla>
  </DomainObject.Predmet.ProtustrankaFormatedWithAdress>
  <DomainObject.Predmet.ProtustrankaFormatedWithAdressOIB>
    <izvorni_sadrzaj> Clean Partner jednostavno društvo s ograničenom odgovornošću za čišćenje ventilacijskih sustava, OIB 10380935573, Imre Nagya 6, 31300 Beli Manastir</izvorni_sadrzaj>
    <derivirana_varijabla naziv="DomainObject.Predmet.ProtustrankaFormatedWithAdressOIB_1"> Clean Partner jednostavno društvo s ograničenom odgovornošću za čišćenje ventilacijskih sustava, OIB 10380935573, Imre Nagya 6, 31300 Beli Manastir</derivirana_varijabla>
  </DomainObject.Predmet.ProtustrankaFormatedWithAdressOIB>
  <DomainObject.Predmet.ProtustrankaWithAdress>
    <izvorni_sadrzaj>Clean Partner jednostavno društvo s ograničenom odgovornošću za čišćenje ventilacijskih sustava Imre Nagya 6, 31300 Beli Manastir</izvorni_sadrzaj>
    <derivirana_varijabla naziv="DomainObject.Predmet.ProtustrankaWithAdress_1">Clean Partner jednostavno društvo s ograničenom odgovornošću za čišćenje ventilacijskih sustava Imre Nagya 6, 31300 Beli Manastir</derivirana_varijabla>
  </DomainObject.Predmet.ProtustrankaWithAdress>
  <DomainObject.Predmet.ProtustrankaWithAdressOIB>
    <izvorni_sadrzaj>Clean Partner jednostavno društvo s ograničenom odgovornošću za čišćenje ventilacijskih sustava, OIB 10380935573, Imre Nagya 6, 31300 Beli Manastir</izvorni_sadrzaj>
    <derivirana_varijabla naziv="DomainObject.Predmet.ProtustrankaWithAdressOIB_1">Clean Partner jednostavno društvo s ograničenom odgovornošću za čišćenje ventilacijskih sustava, OIB 10380935573, Imre Nagya 6, 31300 Beli Manastir</derivirana_varijabla>
  </DomainObject.Predmet.ProtustrankaWithAdressOIB>
  <DomainObject.Predmet.ProtustrankaNazivFormated>
    <izvorni_sadrzaj>Clean Partner jednostavno društvo s ograničenom odgovornošću za čišćenje ventilacijskih sustava</izvorni_sadrzaj>
    <derivirana_varijabla naziv="DomainObject.Predmet.ProtustrankaNazivFormated_1">Clean Partner jednostavno društvo s ograničenom odgovornošću za čišćenje ventilacijskih sustava</derivirana_varijabla>
  </DomainObject.Predmet.ProtustrankaNazivFormated>
  <DomainObject.Predmet.ProtustrankaNazivFormatedOIB>
    <izvorni_sadrzaj>Clean Partner jednostavno društvo s ograničenom odgovornošću za čišćenje ventilacijskih sustava, OIB 10380935573</izvorni_sadrzaj>
    <derivirana_varijabla naziv="DomainObject.Predmet.ProtustrankaNazivFormatedOIB_1">Clean Partner jednostavno društvo s ograničenom odgovornošću za čišćenje ventilacijskih sustava, OIB 10380935573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Clean Partner jednostavno društvo s ograničenom odgovornošću za čišćenje ventilacijskih sustava</item>
    </izvorni_sadrzaj>
    <derivirana_varijabla naziv="DomainObject.Predmet.ProtuStrankaListFormated_1">
      <item>Clean Partner jednostavno društvo s ograničenom odgovornošću za čišćenje ventilacijskih sustava</item>
    </derivirana_varijabla>
  </DomainObject.Predmet.ProtuStrankaListFormated>
  <DomainObject.Predmet.ProtuStrankaListFormatedOIB>
    <izvorni_sadrzaj>
      <item>Clean Partner jednostavno društvo s ograničenom odgovornošću za čišćenje ventilacijskih sustava, OIB 10380935573</item>
    </izvorni_sadrzaj>
    <derivirana_varijabla naziv="DomainObject.Predmet.ProtuStrankaListFormatedOIB_1">
      <item>Clean Partner jednostavno društvo s ograničenom odgovornošću za čišćenje ventilacijskih sustava, OIB 10380935573</item>
    </derivirana_varijabla>
  </DomainObject.Predmet.ProtuStrankaListFormatedOIB>
  <DomainObject.Predmet.ProtuStrankaListFormatedWithAdress>
    <izvorni_sadrzaj>
      <item>Clean Partner jednostavno društvo s ograničenom odgovornošću za čišćenje ventilacijskih sustava, Imre Nagya 6, 31300 Beli Manastir</item>
    </izvorni_sadrzaj>
    <derivirana_varijabla naziv="DomainObject.Predmet.ProtuStrankaListFormatedWithAdress_1">
      <item>Clean Partner jednostavno društvo s ograničenom odgovornošću za čišćenje ventilacijskih sustava, Imre Nagya 6, 31300 Beli Manastir</item>
    </derivirana_varijabla>
  </DomainObject.Predmet.ProtuStrankaListFormatedWithAdress>
  <DomainObject.Predmet.ProtuStrankaListFormatedWithAdressOIB>
    <izvorni_sadrzaj>
      <item>Clean Partner jednostavno društvo s ograničenom odgovornošću za čišćenje ventilacijskih sustava, OIB 10380935573, Imre Nagya 6, 31300 Beli Manastir</item>
    </izvorni_sadrzaj>
    <derivirana_varijabla naziv="DomainObject.Predmet.ProtuStrankaListFormatedWithAdressOIB_1">
      <item>Clean Partner jednostavno društvo s ograničenom odgovornošću za čišćenje ventilacijskih sustava, OIB 10380935573, Imre Nagya 6, 31300 Beli Manastir</item>
    </derivirana_varijabla>
  </DomainObject.Predmet.ProtuStrankaListFormatedWithAdressOIB>
  <DomainObject.Predmet.ProtuStrankaListNazivFormated>
    <izvorni_sadrzaj>
      <item>Clean Partner jednostavno društvo s ograničenom odgovornošću za čišćenje ventilacijskih sustava</item>
    </izvorni_sadrzaj>
    <derivirana_varijabla naziv="DomainObject.Predmet.ProtuStrankaListNazivFormated_1">
      <item>Clean Partner jednostavno društvo s ograničenom odgovornošću za čišćenje ventilacijskih sustava</item>
    </derivirana_varijabla>
  </DomainObject.Predmet.ProtuStrankaListNazivFormated>
  <DomainObject.Predmet.ProtuStrankaListNazivFormatedOIB>
    <izvorni_sadrzaj>
      <item>Clean Partner jednostavno društvo s ograničenom odgovornošću za čišćenje ventilacijskih sustava, OIB 10380935573</item>
    </izvorni_sadrzaj>
    <derivirana_varijabla naziv="DomainObject.Predmet.ProtuStrankaListNazivFormatedOIB_1">
      <item>Clean Partner jednostavno društvo s ograničenom odgovornošću za čišćenje ventilacijskih sustava, OIB 10380935573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Clean Partner jednostavno društvo s ograničenom odgovornošću za čišćenje ventilacijskih sustava</izvorni_sadrzaj>
    <derivirana_varijabla naziv="DomainObject.Predmet.ProtustrankaIDrugi_1">Clean Partner jednostavno društvo s ograničenom odgovornošću za čišćenje ventilacijskih sustava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Clean Partner jednostavno društvo s ograničenom odgovornošću za čišćenje ventilacijskih sustava, OIB 10380935573, Imre Nagya 6, 31300 Beli Manastir</izvorni_sadrzaj>
    <derivirana_varijabla naziv="DomainObject.Predmet.ProtustrankaIDrugiAdressOIB_1">Clean Partner jednostavno društvo s ograničenom odgovornošću za čišćenje ventilacijskih sustava, OIB 10380935573, Imre Nagya 6,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Clean Partner jednostavno društvo s ograničenom odgovornošću za čišćenje ventilacijskih sustava</item>
    </izvorni_sadrzaj>
    <derivirana_varijabla naziv="DomainObject.Predmet.SudioniciListNaziv_1">
      <item>FINA RC OSIJEK</item>
      <item>Clean Partner jednostavno društvo s ograničenom odgovornošću za čišćenje ventilacijskih sustava</item>
    </derivirana_varijabla>
  </DomainObject.Predmet.SudioniciListNaziv>
  <DomainObject.Predmet.SudioniciListAdressOIB>
    <izvorni_sadrzaj>
      <item>FINA RC OSIJEK, OIB 85821130368</item>
      <item>Clean Partner jednostavno društvo s ograničenom odgovornošću za čišćenje ventilacijskih sustava, OIB 10380935573, Imre Nagya 6,31300 Beli Manastir</item>
    </izvorni_sadrzaj>
    <derivirana_varijabla naziv="DomainObject.Predmet.SudioniciListAdressOIB_1">
      <item>FINA RC OSIJEK, OIB 85821130368</item>
      <item>Clean Partner jednostavno društvo s ograničenom odgovornošću za čišćenje ventilacijskih sustava, OIB 10380935573, Imre Nagya 6,31300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10380935573</item>
    </izvorni_sadrzaj>
    <derivirana_varijabla naziv="DomainObject.Predmet.SudioniciListNazivOIB_1">
      <item>, OIB 85821130368</item>
      <item>, OIB 10380935573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86F185-D1D4-4BFF-AC30-9B66996292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408</properties:Words>
  <properties:Characters>2222</properties:Characters>
  <properties:Lines>51</properties:Lines>
  <properties:Paragraphs>16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2017-01-10T08:53:00Z</cp:lastPrinted>
  <dcterms:modified xmlns:xsi="http://www.w3.org/2001/XMLSchema-instance" xsi:type="dcterms:W3CDTF">2017-03-27T07:51:00Z</dcterms:modified>
  <cp:revision>10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