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234d" w14:paraId="fc3234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759125" cx="595223"/>
            <wp:effectExtent b="3175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796" cx="598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F12D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F12D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F12D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F12D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F12D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10</w:t>
      </w:r>
      <w:r w:rsidR="004423A7">
        <w:rPr>
          <w:rFonts w:cs="Times New Roman" w:eastAsia="Times New Roman" w:hAnsi="Times New Roman" w:ascii="Times New Roman"/>
          <w:sz w:val="24"/>
          <w:szCs w:val="24"/>
          <w:lang w:eastAsia="zh-CN"/>
        </w:rPr>
        <w:t>. St-7205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savjetni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ci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ovog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Tihani Božičević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AUXILIOR AMICIS</w:t>
      </w:r>
      <w:r w:rsid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Pakoštanska</w:t>
      </w:r>
      <w:proofErr w:type="spellEnd"/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5, (ranije: HIDRIA DALMACIJA d.o.o., </w:t>
      </w:r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Donji </w:t>
      </w:r>
      <w:proofErr w:type="spellStart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proofErr w:type="spellStart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Stupničke</w:t>
      </w:r>
      <w:proofErr w:type="spellEnd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Šipkovine</w:t>
      </w:r>
      <w:proofErr w:type="spellEnd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3/1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4713D" w:rsidRPr="00E4713D">
        <w:t xml:space="preserve"> </w:t>
      </w:r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060185859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B34" w:rsidRPr="00CC7B34">
        <w:t xml:space="preserve"> </w:t>
      </w:r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46684166433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AUXILIOR AMICIS d.o.o</w:t>
      </w:r>
      <w:r w:rsidR="006F12DD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Pakoštanska</w:t>
      </w:r>
      <w:proofErr w:type="spellEnd"/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5, (ranije: HIDRIA DALMACIJA d.o.o., </w:t>
      </w:r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Donji </w:t>
      </w:r>
      <w:proofErr w:type="spellStart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proofErr w:type="spellStart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6F12D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Stupničke</w:t>
      </w:r>
      <w:proofErr w:type="spellEnd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Šipkovine</w:t>
      </w:r>
      <w:proofErr w:type="spellEnd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3/1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6F12D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6F12DD" w:rsidRPr="00E4713D">
        <w:t xml:space="preserve"> </w:t>
      </w:r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060185859</w:t>
      </w:r>
      <w:r w:rsidR="006F12D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F12DD" w:rsidRPr="00CC7B34">
        <w:t xml:space="preserve"> </w:t>
      </w:r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46684166433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6F12DD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F12D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AUXILIOR AMICIS d.o.o</w:t>
      </w:r>
      <w:r w:rsidR="006F12DD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Pakoštanska</w:t>
      </w:r>
      <w:proofErr w:type="spellEnd"/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5, (ranije: HIDRIA DALMACIJA d.o.o., </w:t>
      </w:r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Donji </w:t>
      </w:r>
      <w:proofErr w:type="spellStart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proofErr w:type="spellStart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6F12D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Stupničke</w:t>
      </w:r>
      <w:proofErr w:type="spellEnd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Šipkovine</w:t>
      </w:r>
      <w:proofErr w:type="spellEnd"/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3/1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6F12D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6F12DD" w:rsidRPr="00E4713D">
        <w:t xml:space="preserve"> </w:t>
      </w:r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060185859</w:t>
      </w:r>
      <w:r w:rsidR="006F12D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F12DD" w:rsidRPr="00CC7B34">
        <w:t xml:space="preserve"> </w:t>
      </w:r>
      <w:r w:rsidR="006F12DD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46684166433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28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F12D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F12DD" w:rsidP="003633F2" w:rsidR="006F12DD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SUDSKA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SAVJETNI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CA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F12DD" w:rsidP="003633F2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Tihana Božičevi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</w:t>
      </w:r>
      <w:r w:rsidR="00AF6A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novi 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izvadak iz sudskog registra za </w:t>
      </w:r>
      <w:r w:rsidR="00DC584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37765"/>
    <w:rsid w:val="003633F2"/>
    <w:rsid w:val="003A1F20"/>
    <w:rsid w:val="003A6CF9"/>
    <w:rsid w:val="004423A7"/>
    <w:rsid w:val="004B3AF9"/>
    <w:rsid w:val="005833B8"/>
    <w:rsid w:val="00604F51"/>
    <w:rsid w:val="006F12DD"/>
    <w:rsid w:val="006F3DF5"/>
    <w:rsid w:val="00741848"/>
    <w:rsid w:val="007659BE"/>
    <w:rsid w:val="007E7B9C"/>
    <w:rsid w:val="009D1BD2"/>
    <w:rsid w:val="009F7260"/>
    <w:rsid w:val="00A15DB0"/>
    <w:rsid w:val="00AF6AB4"/>
    <w:rsid w:val="00BE3395"/>
    <w:rsid w:val="00C2640F"/>
    <w:rsid w:val="00C30899"/>
    <w:rsid w:val="00C9607A"/>
    <w:rsid w:val="00CA6C01"/>
    <w:rsid w:val="00CC7B34"/>
    <w:rsid w:val="00D9161D"/>
    <w:rsid w:val="00DA38AC"/>
    <w:rsid w:val="00DC5843"/>
    <w:rsid w:val="00DE5400"/>
    <w:rsid w:val="00E4713D"/>
    <w:rsid w:val="00EC61CA"/>
    <w:rsid w:val="00F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A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B3AF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B3A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B3A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A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B3A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B3A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B3A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upit HZMO-u sa NOVIM NAZIVOM
DUŽNIKA I SJEDIŠTEM</izvorni_sadrzaj>
    <derivirana_varijabla naziv="DomainObject.Primjedba_1">upit HZMO-u sa NOVIM NAZIVOM
DUŽNIKA I SJEDIŠTEM</derivirana_varijabla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7205</izvorni_sadrzaj>
    <derivirana_varijabla naziv="DomainObject.Predmet.Broj_1">7205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St-7205/2015</izvorni_sadrzaj>
    <derivirana_varijabla naziv="DomainObject.Predmet.OznakaBroj_1">St-7205/2015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HIDRIA DALMACIJA d.o.o.</izvorni_sadrzaj>
    <derivirana_varijabla naziv="DomainObject.Predmet.ProtustrankaFormated_1">  HIDRIA DALMACIJA d.o.o.</derivirana_varijabla>
  </DomainObject.Predmet.ProtustrankaFormated>
  <DomainObject.Predmet.ProtustrankaFormatedOIB>
    <izvorni_sadrzaj>  HIDRIA DALMACIJA d.o.o., OIB 46684166433</izvorni_sadrzaj>
    <derivirana_varijabla naziv="DomainObject.Predmet.ProtustrankaFormatedOIB_1">  HIDRIA DALMACIJA d.o.o., OIB 46684166433</derivirana_varijabla>
  </DomainObject.Predmet.ProtustrankaFormatedOIB>
  <DomainObject.Predmet.ProtustrankaFormatedWithAdress>
    <izvorni_sadrzaj> HIDRIA DALMACIJA d.o.o., Stupničke Šipkovine 3/1, 10255 Donji Stupnik</izvorni_sadrzaj>
    <derivirana_varijabla naziv="DomainObject.Predmet.ProtustrankaFormatedWithAdress_1"> HIDRIA DALMACIJA d.o.o., Stupničke Šipkovine 3/1, 10255 Donji Stupnik</derivirana_varijabla>
  </DomainObject.Predmet.ProtustrankaFormatedWithAdress>
  <DomainObject.Predmet.ProtustrankaFormatedWithAdressOIB>
    <izvorni_sadrzaj> HIDRIA DALMACIJA d.o.o., OIB 46684166433, Stupničke Šipkovine 3/1, 10255 Donji Stupnik</izvorni_sadrzaj>
    <derivirana_varijabla naziv="DomainObject.Predmet.ProtustrankaFormatedWithAdressOIB_1"> HIDRIA DALMACIJA d.o.o., OIB 46684166433, Stupničke Šipkovine 3/1, 10255 Donji Stupnik</derivirana_varijabla>
  </DomainObject.Predmet.ProtustrankaFormatedWithAdressOIB>
  <DomainObject.Predmet.ProtustrankaWithAdress>
    <izvorni_sadrzaj>HIDRIA DALMACIJA d.o.o. Stupničke Šipkovine 3/1, 10255 Donji Stupnik</izvorni_sadrzaj>
    <derivirana_varijabla naziv="DomainObject.Predmet.ProtustrankaWithAdress_1">HIDRIA DALMACIJA d.o.o. Stupničke Šipkovine 3/1, 10255 Donji Stupnik</derivirana_varijabla>
  </DomainObject.Predmet.ProtustrankaWithAdress>
  <DomainObject.Predmet.ProtustrankaWithAdressOIB>
    <izvorni_sadrzaj>HIDRIA DALMACIJA d.o.o., OIB 46684166433, Stupničke Šipkovine 3/1, 10255 Donji Stupnik</izvorni_sadrzaj>
    <derivirana_varijabla naziv="DomainObject.Predmet.ProtustrankaWithAdressOIB_1">HIDRIA DALMACIJA d.o.o., OIB 46684166433, Stupničke Šipkovine 3/1, 10255 Donji Stupnik</derivirana_varijabla>
  </DomainObject.Predmet.ProtustrankaWithAdressOIB>
  <DomainObject.Predmet.ProtustrankaNazivFormated>
    <izvorni_sadrzaj>HIDRIA DALMACIJA d.o.o.</izvorni_sadrzaj>
    <derivirana_varijabla naziv="DomainObject.Predmet.ProtustrankaNazivFormated_1">HIDRIA DALMACIJA d.o.o.</derivirana_varijabla>
  </DomainObject.Predmet.ProtustrankaNazivFormated>
  <DomainObject.Predmet.ProtustrankaNazivFormatedOIB>
    <izvorni_sadrzaj>HIDRIA DALMACIJA d.o.o., OIB 46684166433</izvorni_sadrzaj>
    <derivirana_varijabla naziv="DomainObject.Predmet.ProtustrankaNazivFormatedOIB_1">HIDRIA DALMACIJA d.o.o., OIB 46684166433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HIDRIA DALMACIJA d.o.o.</item>
    </izvorni_sadrzaj>
    <derivirana_varijabla naziv="DomainObject.Predmet.ProtuStrankaListFormated_1">
      <item>HIDRIA DALMACIJA d.o.o.</item>
    </derivirana_varijabla>
  </DomainObject.Predmet.ProtuStrankaListFormated>
  <DomainObject.Predmet.ProtuStrankaListFormatedOIB>
    <izvorni_sadrzaj>
      <item>HIDRIA DALMACIJA d.o.o., OIB 46684166433</item>
    </izvorni_sadrzaj>
    <derivirana_varijabla naziv="DomainObject.Predmet.ProtuStrankaListFormatedOIB_1">
      <item>HIDRIA DALMACIJA d.o.o., OIB 46684166433</item>
    </derivirana_varijabla>
  </DomainObject.Predmet.ProtuStrankaListFormatedOIB>
  <DomainObject.Predmet.ProtuStrankaListFormatedWithAdress>
    <izvorni_sadrzaj>
      <item>HIDRIA DALMACIJA d.o.o., Stupničke Šipkovine 3/1, 10255 Donji Stupnik</item>
    </izvorni_sadrzaj>
    <derivirana_varijabla naziv="DomainObject.Predmet.ProtuStrankaListFormatedWithAdress_1">
      <item>HIDRIA DALMACIJA d.o.o., Stupničke Šipkovine 3/1, 10255 Donji Stupnik</item>
    </derivirana_varijabla>
  </DomainObject.Predmet.ProtuStrankaListFormatedWithAdress>
  <DomainObject.Predmet.ProtuStrankaListFormatedWithAdressOIB>
    <izvorni_sadrzaj>
      <item>HIDRIA DALMACIJA d.o.o., OIB 46684166433, Stupničke Šipkovine 3/1, 10255 Donji Stupnik</item>
    </izvorni_sadrzaj>
    <derivirana_varijabla naziv="DomainObject.Predmet.ProtuStrankaListFormatedWithAdressOIB_1">
      <item>HIDRIA DALMACIJA d.o.o., OIB 46684166433, Stupničke Šipkovine 3/1, 10255 Donji Stupnik</item>
    </derivirana_varijabla>
  </DomainObject.Predmet.ProtuStrankaListFormatedWithAdressOIB>
  <DomainObject.Predmet.ProtuStrankaListNazivFormated>
    <izvorni_sadrzaj>
      <item>HIDRIA DALMACIJA d.o.o.</item>
    </izvorni_sadrzaj>
    <derivirana_varijabla naziv="DomainObject.Predmet.ProtuStrankaListNazivFormated_1">
      <item>HIDRIA DALMACIJA d.o.o.</item>
    </derivirana_varijabla>
  </DomainObject.Predmet.ProtuStrankaListNazivFormated>
  <DomainObject.Predmet.ProtuStrankaListNazivFormatedOIB>
    <izvorni_sadrzaj>
      <item>HIDRIA DALMACIJA d.o.o., OIB 46684166433</item>
    </izvorni_sadrzaj>
    <derivirana_varijabla naziv="DomainObject.Predmet.ProtuStrankaListNazivFormatedOIB_1">
      <item>HIDRIA DALMACIJA d.o.o., OIB 46684166433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HIDRIA DALMACIJA d.o.o.</izvorni_sadrzaj>
    <derivirana_varijabla naziv="DomainObject.Predmet.ProtustrankaIDrugi_1">HIDRIA DALMACIJA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HIDRIA DALMACIJA d.o.o., OIB 46684166433, Stupničke Šipkovine 3/1, 10255 Donji Stupnik</izvorni_sadrzaj>
    <derivirana_varijabla naziv="DomainObject.Predmet.ProtustrankaIDrugiAdressOIB_1">HIDRIA DALMACIJA d.o.o., OIB 46684166433, Stupničke Šipkovine 3/1,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HIDRIA DALMACIJA d.o.o.</item>
      <item>FINA Regionalni centar Zagreb</item>
    </izvorni_sadrzaj>
    <derivirana_varijabla naziv="DomainObject.Predmet.SudioniciListNaziv_1">
      <item>HIDRIA DALMACIJA d.o.o.</item>
      <item>FINA Regionalni centar Zagreb</item>
    </derivirana_varijabla>
  </DomainObject.Predmet.SudioniciListNaziv>
  <DomainObject.Predmet.SudioniciListAdressOIB>
    <izvorni_sadrzaj>
      <item>HIDRIA DALMACIJA d.o.o., OIB 46684166433, Stupničke Šipkovine 3/1,10255 Donji Stupnik</item>
      <item>FINA Regionalni centar Zagreb, OIB 85821130368, Trg svibanjskih žrtava 1995. 1,10000 Zagreb</item>
    </izvorni_sadrzaj>
    <derivirana_varijabla naziv="DomainObject.Predmet.SudioniciListAdressOIB_1">
      <item>HIDRIA DALMACIJA d.o.o., OIB 46684166433, Stupničke Šipkovine 3/1,10255 Donji Stupnik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46684166433</item>
      <item>, OIB 85821130368</item>
    </izvorni_sadrzaj>
    <derivirana_varijabla naziv="DomainObject.Predmet.SudioniciListNazivOIB_1">
      <item>, OIB 46684166433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2063</properties:Characters>
  <properties:Lines>47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2016-02-01T13:54:00Z</dcterms:created>
  <dc:creator>Ivan Turčić</dc:creator>
  <cp:lastModifiedBy>Slavica Sorić</cp:lastModifiedBy>
  <dcterms:modified xmlns:xsi="http://www.w3.org/2001/XMLSchema-instance" xsi:type="dcterms:W3CDTF">2017-03-28T09:10:00Z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