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eae3" w14:paraId="aa4eae3" w:rsidRDefault="004400F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1945005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400FA" w:rsidP="004400FA" w:rsidR="00AE649C">
      <w:pPr>
        <w:pStyle w:val="NormaleSPIS"/>
        <w:spacing w:after="0"/>
      </w:pPr>
      <w:r>
        <w:t xml:space="preserve">         Republika Hrvatska</w:t>
      </w:r>
    </w:p>
    <w:p w:rsidRDefault="004400FA" w:rsidP="004400FA" w:rsidR="004400FA">
      <w:pPr>
        <w:pStyle w:val="NormaleSPIS"/>
        <w:spacing w:after="0"/>
      </w:pPr>
      <w:r>
        <w:t xml:space="preserve">      Trgovački sud u Bjelovaru</w:t>
      </w:r>
    </w:p>
    <w:p w:rsidRDefault="004400FA" w:rsidP="004400FA" w:rsidR="004400FA">
      <w:pPr>
        <w:pStyle w:val="NormaleSPIS"/>
        <w:spacing w:after="0"/>
        <w:rPr>
          <w:noProof/>
        </w:rPr>
      </w:pPr>
      <w:r>
        <w:t>Bjelovar, Šetalište dr.I.Lebovića 42.</w:t>
      </w:r>
    </w:p>
    <w:p w:rsidRDefault="004400FA" w:rsidP="004400FA" w:rsidR="004400FA">
      <w:pPr>
        <w:jc w:val="right"/>
        <w:outlineLvl w:val="0"/>
        <w:rPr>
          <w:noProof/>
        </w:rPr>
      </w:pPr>
      <w:r>
        <w:rPr>
          <w:noProof/>
        </w:rPr>
        <w:t xml:space="preserve"> Poslovni broj: 7 St-277/2018-10</w:t>
      </w:r>
    </w:p>
    <w:p w:rsidRDefault="004400FA" w:rsidP="004400FA" w:rsidR="004400F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4400FA" w:rsidP="004400FA" w:rsidR="004400F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4400FA" w:rsidP="004400FA" w:rsidR="004400F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ZDRAVA KOSA j.d.o.o. za usluge iz Zagreba, Raška ulica 6, MBS 081029926, OIB 35749515599, 09. kolovoza</w:t>
      </w:r>
      <w:r>
        <w:rPr>
          <w:noProof/>
        </w:rPr>
        <w:t xml:space="preserve"> 2018.</w:t>
      </w:r>
    </w:p>
    <w:p w:rsidRDefault="004400FA" w:rsidP="004400FA" w:rsidR="004400FA">
      <w:pPr>
        <w:jc w:val="center"/>
      </w:pPr>
      <w:r>
        <w:t>r i j e š i o   j e</w:t>
      </w:r>
    </w:p>
    <w:p w:rsidRDefault="004400FA" w:rsidP="004400FA" w:rsidR="004400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ZDRAVA KOSA j.d.o.o. za usluge iz Zagreba, Raška ulica 6, MBS 081029926, OIB 35749515599.</w:t>
      </w:r>
    </w:p>
    <w:p w:rsidRDefault="004400FA" w:rsidP="004400FA" w:rsidR="004400F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4400FA" w:rsidP="004400FA" w:rsidR="004400F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10,15 sati, u ovome sudu u Bjelovaru, Šetalište dr. Ivše Lebovića 42, sudnica br. 2, na koje se pozivaju dostavom ovoga rješenja:</w:t>
      </w:r>
    </w:p>
    <w:p w:rsidRDefault="004400FA" w:rsidP="004400FA" w:rsidR="004400FA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4400FA" w:rsidP="004400FA" w:rsidR="004400FA">
      <w:pPr>
        <w:ind w:left="851"/>
        <w:jc w:val="both"/>
        <w:rPr>
          <w:noProof/>
        </w:rPr>
      </w:pPr>
      <w:r>
        <w:rPr>
          <w:noProof/>
        </w:rPr>
        <w:t>-zakonski zastupnik dužnika Ivana Žutić iz Zagreba, Gorenščak 19.</w:t>
      </w:r>
    </w:p>
    <w:p w:rsidRDefault="004400FA" w:rsidP="004400FA" w:rsidR="004400F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4400FA" w:rsidP="004400FA" w:rsidR="004400FA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4400FA" w:rsidP="004400FA" w:rsidR="004400FA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10.11.2017. dužnik u Očevidniku redoslijeda osnova za plaćanje ima evidentirane neizvršene osnove za plaćanje u neprekinutom razdoblju od 120 dana, u ukupnom iznosu od 9.395,43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4400FA" w:rsidP="004400FA" w:rsidR="004400FA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4400FA" w:rsidP="004400FA" w:rsidR="004400FA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4400FA" w:rsidP="004400FA" w:rsidR="004400FA">
      <w:pPr>
        <w:ind w:firstLine="851"/>
        <w:jc w:val="right"/>
      </w:pPr>
      <w:r>
        <w:t>Poslovni broj:7 St-277/2018-10</w:t>
      </w:r>
    </w:p>
    <w:p w:rsidRDefault="004400FA" w:rsidP="004400FA" w:rsidR="004400FA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4400FA" w:rsidP="004400FA" w:rsidR="004400F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4400FA" w:rsidP="004400FA" w:rsidR="004400F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</w:t>
      </w:r>
    </w:p>
    <w:p w:rsidRDefault="004400FA" w:rsidP="004400FA" w:rsidR="004400FA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4400FA" w:rsidP="004400FA" w:rsidR="004400F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</w:t>
      </w:r>
      <w:r>
        <w:rPr>
          <w:noProof/>
        </w:rPr>
        <w:t>S u d a c</w:t>
      </w:r>
    </w:p>
    <w:p w:rsidRDefault="004400FA" w:rsidP="004400FA" w:rsidR="004400F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4400FA" w:rsidP="004400FA" w:rsidR="004400F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4400FA" w:rsidP="004400FA" w:rsidR="004400F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>Jasmina Tubić</w:t>
      </w:r>
    </w:p>
    <w:p w:rsidRDefault="004400FA" w:rsidP="004400FA" w:rsidR="004400F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4400FA" w:rsidP="004400FA" w:rsidR="004400FA">
      <w:pPr>
        <w:jc w:val="both"/>
      </w:pPr>
    </w:p>
    <w:p w:rsidRDefault="004400FA" w:rsidP="004400FA" w:rsidR="004400FA">
      <w:pPr>
        <w:jc w:val="both"/>
        <w:rPr>
          <w:noProof/>
        </w:rPr>
      </w:pPr>
    </w:p>
    <w:p w:rsidRDefault="004400FA" w:rsidP="004400FA" w:rsidR="004400FA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00FA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52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St-277/2018-10</izvorni_sadrzaj>
    <derivirana_varijabla naziv="DomainObject.Oznaka_1">St-277/2018-10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St-277/2018</izvorni_sadrzaj>
    <derivirana_varijabla naziv="DomainObject.Predmet.OznakaBroj_1">St-277/2018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ZDRAVA KOSA j.d.o.o. za usluge zastupanog po punomoćniku Ivana Žutić</izvorni_sadrzaj>
    <derivirana_varijabla naziv="DomainObject.Predmet.ProtustrankaFormated_1">  ZDRAVA KOSA j.d.o.o. za usluge zastupanog po punomoćniku Ivana Žutić</derivirana_varijabla>
  </DomainObject.Predmet.ProtustrankaFormated>
  <DomainObject.Predmet.ProtustrankaFormatedOIB>
    <izvorni_sadrzaj>  ZDRAVA KOSA j.d.o.o. za usluge, OIB 35749515599 zastupanog po punomoćniku Ivana Žutić</izvorni_sadrzaj>
    <derivirana_varijabla naziv="DomainObject.Predmet.ProtustrankaFormatedOIB_1">  ZDRAVA KOSA j.d.o.o. za usluge, OIB 35749515599 zastupanog po punomoćniku Ivana Žutić</derivirana_varijabla>
  </DomainObject.Predmet.ProtustrankaFormatedOIB>
  <DomainObject.Predmet.ProtustrankaFormatedWithAdress>
    <izvorni_sadrzaj> ZDRAVA KOSA j.d.o.o. za usluge, Raška ulica 6, 10000 Zagreb zastupanog po punomoćniku Ivana Žutić</izvorni_sadrzaj>
    <derivirana_varijabla naziv="DomainObject.Predmet.ProtustrankaFormatedWithAdress_1"> ZDRAVA KOSA j.d.o.o. za usluge, Raška ulica 6, 10000 Zagreb zastupanog po punomoćniku Ivana Žutić</derivirana_varijabla>
  </DomainObject.Predmet.ProtustrankaFormatedWithAdress>
  <DomainObject.Predmet.ProtustrankaFormatedWithAdressOIB>
    <izvorni_sadrzaj> ZDRAVA KOSA j.d.o.o. za usluge, OIB 35749515599, Raška ulica 6, 10000 Zagreb zastupanog po punomoćniku Ivana Žutić</izvorni_sadrzaj>
    <derivirana_varijabla naziv="DomainObject.Predmet.ProtustrankaFormatedWithAdressOIB_1"> ZDRAVA KOSA j.d.o.o. za usluge, OIB 35749515599, Raška ulica 6, 10000 Zagreb zastupanog po punomoćniku Ivana Žutić</derivirana_varijabla>
  </DomainObject.Predmet.ProtustrankaFormatedWithAdressOIB>
  <DomainObject.Predmet.ProtustrankaWithAdress>
    <izvorni_sadrzaj>ZDRAVA KOSA j.d.o.o. za usluge Raška ulica 6, 10000 Zagreb</izvorni_sadrzaj>
    <derivirana_varijabla naziv="DomainObject.Predmet.ProtustrankaWithAdress_1">ZDRAVA KOSA j.d.o.o. za usluge Raška ulica 6, 10000 Zagreb</derivirana_varijabla>
  </DomainObject.Predmet.ProtustrankaWithAdress>
  <DomainObject.Predmet.ProtustrankaWithAdressOIB>
    <izvorni_sadrzaj>ZDRAVA KOSA j.d.o.o. za usluge, OIB 35749515599, Raška ulica 6, 10000 Zagreb</izvorni_sadrzaj>
    <derivirana_varijabla naziv="DomainObject.Predmet.ProtustrankaWithAdressOIB_1">ZDRAVA KOSA j.d.o.o. za usluge, OIB 35749515599, Raška ulica 6, 10000 Zagreb</derivirana_varijabla>
  </DomainObject.Predmet.ProtustrankaWithAdressOIB>
  <DomainObject.Predmet.ProtustrankaNazivFormated>
    <izvorni_sadrzaj>ZDRAVA KOSA j.d.o.o. za usluge</izvorni_sadrzaj>
    <derivirana_varijabla naziv="DomainObject.Predmet.ProtustrankaNazivFormated_1">ZDRAVA KOSA j.d.o.o. za usluge</derivirana_varijabla>
  </DomainObject.Predmet.ProtustrankaNazivFormated>
  <DomainObject.Predmet.ProtustrankaNazivFormatedOIB>
    <izvorni_sadrzaj>ZDRAVA KOSA j.d.o.o. za usluge, OIB 35749515599</izvorni_sadrzaj>
    <derivirana_varijabla naziv="DomainObject.Predmet.ProtustrankaNazivFormatedOIB_1">ZDRAVA KOSA j.d.o.o. za usluge, OIB 35749515599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KOSA j.d.o.o. za usluge zastupanog po punomoćniku Ivana Žutić</item>
    </izvorni_sadrzaj>
    <derivirana_varijabla naziv="DomainObject.Predmet.ProtuStrankaListFormated_1">
      <item>ZDRAVA KOSA j.d.o.o. za usluge zastupanog po punomoćniku Ivana Žutić</item>
    </derivirana_varijabla>
  </DomainObject.Predmet.ProtuStrankaListFormated>
  <DomainObject.Predmet.ProtuStrankaListFormatedOIB>
    <izvorni_sadrzaj>
      <item>ZDRAVA KOSA j.d.o.o. za usluge, OIB 35749515599 zastupanog po punomoćniku Ivana Žutić</item>
    </izvorni_sadrzaj>
    <derivirana_varijabla naziv="DomainObject.Predmet.ProtuStrankaListFormatedOIB_1">
      <item>ZDRAVA KOSA j.d.o.o. za usluge, OIB 35749515599 zastupanog po punomoćniku Ivana Žutić</item>
    </derivirana_varijabla>
  </DomainObject.Predmet.ProtuStrankaListFormatedOIB>
  <DomainObject.Predmet.ProtuStrankaListFormatedWithAdress>
    <izvorni_sadrzaj>
      <item>ZDRAVA KOSA j.d.o.o. za usluge, Raška ulica 6, 10000 Zagreb zastupanog po punomoćniku Ivana Žutić</item>
    </izvorni_sadrzaj>
    <derivirana_varijabla naziv="DomainObject.Predmet.ProtuStrankaListFormatedWithAdress_1">
      <item>ZDRAVA KOSA j.d.o.o. za usluge, Raška ulica 6, 10000 Zagreb zastupanog po punomoćniku Ivana Žutić</item>
    </derivirana_varijabla>
  </DomainObject.Predmet.ProtuStrankaListFormatedWithAdress>
  <DomainObject.Predmet.ProtuStrankaListFormatedWithAdressOIB>
    <izvorni_sadrzaj>
      <item>ZDRAVA KOSA j.d.o.o. za usluge, OIB 35749515599, Raška ulica 6, 10000 Zagreb zastupanog po punomoćniku Ivana Žutić</item>
    </izvorni_sadrzaj>
    <derivirana_varijabla naziv="DomainObject.Predmet.ProtuStrankaListFormatedWithAdressOIB_1">
      <item>ZDRAVA KOSA j.d.o.o. za usluge, OIB 35749515599, Raška ulica 6, 10000 Zagreb zastupanog po punomoćniku Ivana Žutić</item>
    </derivirana_varijabla>
  </DomainObject.Predmet.ProtuStrankaListFormatedWithAdressOIB>
  <DomainObject.Predmet.ProtuStrankaListNazivFormated>
    <izvorni_sadrzaj>
      <item>ZDRAVA KOSA j.d.o.o. za usluge</item>
    </izvorni_sadrzaj>
    <derivirana_varijabla naziv="DomainObject.Predmet.ProtuStrankaListNazivFormated_1">
      <item>ZDRAVA KOSA j.d.o.o. za usluge</item>
    </derivirana_varijabla>
  </DomainObject.Predmet.ProtuStrankaListNazivFormated>
  <DomainObject.Predmet.ProtuStrankaListNazivFormatedOIB>
    <izvorni_sadrzaj>
      <item>ZDRAVA KOSA j.d.o.o. za usluge, OIB 35749515599</item>
    </izvorni_sadrzaj>
    <derivirana_varijabla naziv="DomainObject.Predmet.ProtuStrankaListNazivFormatedOIB_1">
      <item>ZDRAVA KOSA j.d.o.o. za usluge, OIB 35749515599</item>
    </derivirana_varijabla>
  </DomainObject.Predmet.ProtuStrankaListNazivFormatedOIB>
  <DomainObject.Predmet.OstaliListFormated>
    <izvorni_sadrzaj>
      <item>Ivana Žutić punomoćnik sudionika u postupku ZDRAVA KOSA j.d.o.o. za usluge</item>
    </izvorni_sadrzaj>
    <derivirana_varijabla naziv="DomainObject.Predmet.OstaliListFormated_1">
      <item>Ivana Žutić punomoćnik sudionika u postupku ZDRAVA KOSA j.d.o.o. za usluge</item>
    </derivirana_varijabla>
  </DomainObject.Predmet.OstaliListFormated>
  <DomainObject.Predmet.OstaliListFormatedOIB>
    <izvorni_sadrzaj>
      <item>Ivana Žutić, OIB 22962296414 punomoćnik sudionika u postupku ZDRAVA KOSA j.d.o.o. za usluge</item>
    </izvorni_sadrzaj>
    <derivirana_varijabla naziv="DomainObject.Predmet.OstaliListFormatedOIB_1">
      <item>Ivana Žutić, OIB 22962296414 punomoćnik sudionika u postupku ZDRAVA KOSA j.d.o.o. za usluge</item>
    </derivirana_varijabla>
  </DomainObject.Predmet.OstaliListFormatedOIB>
  <DomainObject.Predmet.OstaliListFormatedWithAdress>
    <izvorni_sadrzaj>
      <item>Ivana Žutić, Gorenščak 19, 10000 Zagreb punomoćnik sudionika u postupku ZDRAVA KOSA j.d.o.o. za usluge</item>
    </izvorni_sadrzaj>
    <derivirana_varijabla naziv="DomainObject.Predmet.OstaliListFormatedWithAdress_1">
      <item>Ivana Žutić, Gorenščak 19, 10000 Zagreb punomoćnik sudionika u postupku ZDRAVA KOSA j.d.o.o. za usluge</item>
    </derivirana_varijabla>
  </DomainObject.Predmet.OstaliListFormatedWithAdress>
  <DomainObject.Predmet.OstaliListFormatedWithAdressOIB>
    <izvorni_sadrzaj>
      <item>Ivana Žutić, OIB 22962296414, Gorenščak 19, 10000 Zagreb punomoćnik sudionika u postupku ZDRAVA KOSA j.d.o.o. za usluge</item>
    </izvorni_sadrzaj>
    <derivirana_varijabla naziv="DomainObject.Predmet.OstaliListFormatedWithAdressOIB_1">
      <item>Ivana Žutić, OIB 22962296414, Gorenščak 19, 10000 Zagreb punomoćnik sudionika u postupku ZDRAVA KOSA j.d.o.o. za usluge</item>
    </derivirana_varijabla>
  </DomainObject.Predmet.OstaliListFormatedWithAdressOIB>
  <DomainObject.Predmet.OstaliListNazivFormated>
    <izvorni_sadrzaj>
      <item>Ivana Žutić</item>
    </izvorni_sadrzaj>
    <derivirana_varijabla naziv="DomainObject.Predmet.OstaliListNazivFormated_1">
      <item>Ivana Žutić</item>
    </derivirana_varijabla>
  </DomainObject.Predmet.OstaliListNazivFormated>
  <DomainObject.Predmet.OstaliListNazivFormatedOIB>
    <izvorni_sadrzaj>
      <item>Ivana Žutić, OIB 22962296414</item>
    </izvorni_sadrzaj>
    <derivirana_varijabla naziv="DomainObject.Predmet.OstaliListNazivFormatedOIB_1">
      <item>Ivana Žutić, OIB 22962296414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St-277/2018-10</izvorni_sadrzaj>
    <derivirana_varijabla naziv="DomainObject.PoslovniBrojDokumenta_1">St-277/2018-10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KOSA j.d.o.o. za usluge</izvorni_sadrzaj>
    <derivirana_varijabla naziv="DomainObject.Predmet.ProtustrankaIDrugi_1">ZDRAVA KOSA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ZDRAVA KOSA j.d.o.o. za usluge, OIB 35749515599, Raška ulica 6, 10000 Zagreb</izvorni_sadrzaj>
    <derivirana_varijabla naziv="DomainObject.Predmet.ProtustrankaIDrugiAdressOIB_1">ZDRAVA KOSA j.d.o.o. za usluge, OIB 35749515599, Raška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ZDRAVA KOSA j.d.o.o. za usluge</item>
      <item>FINA Regionalni centar Zagreb</item>
      <item>Ivana Žutić</item>
    </izvorni_sadrzaj>
    <derivirana_varijabla naziv="DomainObject.Predmet.SudioniciListNaziv_1">
      <item>ZDRAVA KOSA j.d.o.o. za usluge</item>
      <item>FINA Regionalni centar Zagreb</item>
      <item>Ivana Žutić</item>
    </derivirana_varijabla>
  </DomainObject.Predmet.SudioniciListNaziv>
  <DomainObject.Predmet.SudioniciListAdressOIB>
    <izvorni_sadrzaj>
      <item>ZDRAVA KOSA j.d.o.o. za usluge, OIB 35749515599, Raška ulica 6,10000 Zagreb</item>
      <item>FINA Regionalni centar Zagreb, OIB 85821130368, Trg svibanjskih žrtava 1995. br. 1,10000 Zagreb</item>
      <item>Ivana Žutić, OIB 22962296414, Gorenščak 19,10000 Zagreb</item>
    </izvorni_sadrzaj>
    <derivirana_varijabla naziv="DomainObject.Predmet.SudioniciListAdressOIB_1">
      <item>ZDRAVA KOSA j.d.o.o. za usluge, OIB 35749515599, Raška ulica 6,10000 Zagreb</item>
      <item>FINA Regionalni centar Zagreb, OIB 85821130368, Trg svibanjskih žrtava 1995. br. 1,10000 Zagreb</item>
      <item>Ivana Žutić, OIB 22962296414, Gorenščak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A4E66-66AA-4F13-8D6E-D898A41A6A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2714</properties:Characters>
  <properties:Lines>59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2018-08-09T08:43:00Z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St-277/2018-10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