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8c48f" w14:paraId="ba8c48f" w:rsidRDefault="00F32755" w:rsidP="00F32755" w:rsidR="00F32755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F32755" w:rsidP="00F32755" w:rsidR="00F32755" w:rsidRPr="005364F8">
      <w:r>
        <w:t xml:space="preserve">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F32755" w:rsidP="00F32755" w:rsidR="00F32755" w:rsidRPr="005364F8">
      <w:r w:rsidRPr="005364F8">
        <w:t>TRGOVAČKI SUD U PAZINU</w:t>
      </w:r>
    </w:p>
    <w:p w:rsidRDefault="00F32755" w:rsidP="00F32755" w:rsidR="00F32755" w:rsidRPr="005364F8">
      <w:r>
        <w:t xml:space="preserve">   </w:t>
      </w:r>
      <w:r w:rsidRPr="005364F8">
        <w:t xml:space="preserve">52000 PAZIN,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F32755" w:rsidP="00F32755" w:rsidR="00F32755">
      <w:r w:rsidRPr="00DA15C9">
        <w:tab/>
      </w:r>
    </w:p>
    <w:p w:rsidRDefault="00F32755" w:rsidP="00F32755" w:rsidR="00F32755" w:rsidRPr="00DA15C9">
      <w:pPr>
        <w:jc w:val="center"/>
      </w:pPr>
    </w:p>
    <w:p w:rsidRDefault="00F32755" w:rsidP="00F32755" w:rsidR="00F32755" w:rsidRPr="00FE1051">
      <w:pPr>
        <w:jc w:val="center"/>
      </w:pPr>
      <w:r w:rsidRPr="00FE1051">
        <w:t>R E P U B L I K A  H R V A T S K A</w:t>
      </w:r>
    </w:p>
    <w:p w:rsidRDefault="00F32755" w:rsidP="00F32755" w:rsidR="00F32755" w:rsidRPr="00FE1051">
      <w:pPr>
        <w:jc w:val="center"/>
      </w:pPr>
    </w:p>
    <w:p w:rsidRDefault="00F32755" w:rsidP="00F32755" w:rsidR="00F32755" w:rsidRPr="00FE1051">
      <w:pPr>
        <w:jc w:val="center"/>
      </w:pPr>
      <w:r w:rsidRPr="00FE1051">
        <w:t>R J E Š E NJ E</w:t>
      </w:r>
    </w:p>
    <w:p w:rsidRDefault="00F32755" w:rsidP="00F32755" w:rsidR="00F32755" w:rsidRPr="00FE1051"/>
    <w:p w:rsidRDefault="00F32755" w:rsidP="00F32755" w:rsidR="00F32755" w:rsidRPr="00FE1051">
      <w:pPr>
        <w:jc w:val="both"/>
      </w:pPr>
      <w:r w:rsidRPr="00FE1051">
        <w:tab/>
        <w:t xml:space="preserve">Trgovački sud u Pazinu, po sucu Damiru Rabaru, po prijedlogu predlagatelja FINE, OIB: 85821130368, RC Rijeka, Podružnica Pula, </w:t>
      </w:r>
      <w:proofErr w:type="spellStart"/>
      <w:r w:rsidRPr="00FE1051">
        <w:t>Giardini</w:t>
      </w:r>
      <w:proofErr w:type="spellEnd"/>
      <w:r w:rsidRPr="00FE1051">
        <w:t xml:space="preserve"> 5, radi otvaranja stečajnog postupka nad dužnikom </w:t>
      </w:r>
      <w:r w:rsidR="00A63576">
        <w:t xml:space="preserve">MICUI NAUTICA j.d.o.o. Sveti </w:t>
      </w:r>
      <w:proofErr w:type="spellStart"/>
      <w:r w:rsidR="00A63576">
        <w:t>petar</w:t>
      </w:r>
      <w:proofErr w:type="spellEnd"/>
      <w:r w:rsidR="00A63576">
        <w:t xml:space="preserve"> u Šumi, </w:t>
      </w:r>
      <w:proofErr w:type="spellStart"/>
      <w:r w:rsidR="00A63576">
        <w:t>Slavčići</w:t>
      </w:r>
      <w:proofErr w:type="spellEnd"/>
      <w:r w:rsidR="00A63576">
        <w:t xml:space="preserve"> 170 B</w:t>
      </w:r>
      <w:r w:rsidR="00C91B49">
        <w:t>,</w:t>
      </w:r>
      <w:r w:rsidR="00C91B49" w:rsidRPr="00936C9E">
        <w:t xml:space="preserve"> OIB: </w:t>
      </w:r>
      <w:r w:rsidR="00A63576" w:rsidRPr="00A63576">
        <w:t>06870233376</w:t>
      </w:r>
      <w:r>
        <w:t xml:space="preserve">, </w:t>
      </w:r>
      <w:r w:rsidR="00A63576">
        <w:t>13</w:t>
      </w:r>
      <w:r w:rsidRPr="00FE1051">
        <w:t xml:space="preserve">. </w:t>
      </w:r>
      <w:r w:rsidR="00A63576">
        <w:t>travnja</w:t>
      </w:r>
      <w:r w:rsidRPr="00FE1051">
        <w:t xml:space="preserve"> </w:t>
      </w:r>
      <w:r w:rsidR="00337487">
        <w:t>2018</w:t>
      </w:r>
      <w:r w:rsidRPr="00FE1051">
        <w:t>.</w:t>
      </w:r>
      <w:r>
        <w:t xml:space="preserve"> godine</w:t>
      </w:r>
    </w:p>
    <w:p w:rsidRDefault="00F32755" w:rsidP="00F32755" w:rsidR="00F32755" w:rsidRPr="00FE1051"/>
    <w:p w:rsidRDefault="00F32755" w:rsidP="00411562" w:rsidR="00F32755" w:rsidRPr="00FE1051">
      <w:pPr>
        <w:jc w:val="center"/>
      </w:pPr>
      <w:r w:rsidRPr="00FE1051">
        <w:t>r i j e š i o   j e</w:t>
      </w:r>
    </w:p>
    <w:p w:rsidRDefault="00F32755" w:rsidP="00F32755" w:rsidR="00F32755" w:rsidRPr="00FE1051"/>
    <w:p w:rsidRDefault="00F32755" w:rsidP="00F32755" w:rsidR="00F32755" w:rsidRPr="00FE1051">
      <w:pPr>
        <w:jc w:val="both"/>
        <w:rPr>
          <w:lang w:val="pl-PL"/>
        </w:rPr>
      </w:pPr>
      <w:r w:rsidRPr="00FE1051">
        <w:rPr>
          <w:lang w:val="pl-PL"/>
        </w:rPr>
        <w:tab/>
        <w:t>I.</w:t>
      </w:r>
      <w:r w:rsidRPr="00FE1051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A63576">
        <w:t xml:space="preserve">MICUI NAUTICA j.d.o.o. Sveti </w:t>
      </w:r>
      <w:proofErr w:type="spellStart"/>
      <w:r w:rsidR="00A63576">
        <w:t>petar</w:t>
      </w:r>
      <w:proofErr w:type="spellEnd"/>
      <w:r w:rsidR="00A63576">
        <w:t xml:space="preserve"> u Šumi, </w:t>
      </w:r>
      <w:proofErr w:type="spellStart"/>
      <w:r w:rsidR="00A63576">
        <w:t>Slavčići</w:t>
      </w:r>
      <w:proofErr w:type="spellEnd"/>
      <w:r w:rsidR="00A63576">
        <w:t xml:space="preserve"> 170 B,</w:t>
      </w:r>
      <w:r w:rsidR="00A63576" w:rsidRPr="00936C9E">
        <w:t xml:space="preserve"> OIB: </w:t>
      </w:r>
      <w:r w:rsidR="00A63576" w:rsidRPr="00A63576">
        <w:t>06870233376</w:t>
      </w:r>
      <w:r w:rsidRPr="00FE1051">
        <w:rPr>
          <w:lang w:val="pl-PL"/>
        </w:rPr>
        <w:t xml:space="preserve">, te se </w:t>
      </w:r>
      <w:r w:rsidRPr="00FE1051">
        <w:rPr>
          <w:b/>
          <w:lang w:val="pl-PL"/>
        </w:rPr>
        <w:t xml:space="preserve">zakazuje ročište za dan </w:t>
      </w:r>
      <w:r w:rsidR="00A63576">
        <w:rPr>
          <w:b/>
          <w:lang w:val="pl-PL"/>
        </w:rPr>
        <w:t>10</w:t>
      </w:r>
      <w:r w:rsidRPr="00FE1051">
        <w:rPr>
          <w:b/>
          <w:lang w:val="pl-PL"/>
        </w:rPr>
        <w:t xml:space="preserve">. </w:t>
      </w:r>
      <w:r w:rsidR="00A63576">
        <w:rPr>
          <w:b/>
          <w:lang w:val="pl-PL"/>
        </w:rPr>
        <w:t>svibnja</w:t>
      </w:r>
      <w:r w:rsidRPr="00FE1051">
        <w:rPr>
          <w:b/>
          <w:lang w:val="pl-PL"/>
        </w:rPr>
        <w:t xml:space="preserve"> </w:t>
      </w:r>
      <w:r w:rsidR="00337487">
        <w:rPr>
          <w:b/>
          <w:lang w:val="pl-PL"/>
        </w:rPr>
        <w:t>2018</w:t>
      </w:r>
      <w:r w:rsidRPr="00FE1051">
        <w:rPr>
          <w:b/>
          <w:lang w:val="pl-PL"/>
        </w:rPr>
        <w:t xml:space="preserve">. u </w:t>
      </w:r>
      <w:r w:rsidR="00A63576">
        <w:rPr>
          <w:b/>
          <w:lang w:val="pl-PL"/>
        </w:rPr>
        <w:t>9</w:t>
      </w:r>
      <w:r>
        <w:rPr>
          <w:b/>
          <w:lang w:val="pl-PL"/>
        </w:rPr>
        <w:t>:</w:t>
      </w:r>
      <w:r w:rsidR="00A63576">
        <w:rPr>
          <w:b/>
          <w:lang w:val="pl-PL"/>
        </w:rPr>
        <w:t>00</w:t>
      </w:r>
      <w:r w:rsidRPr="00FE1051">
        <w:rPr>
          <w:b/>
          <w:lang w:val="pl-PL"/>
        </w:rPr>
        <w:t xml:space="preserve"> sati, u</w:t>
      </w:r>
      <w:r w:rsidRPr="00FE1051">
        <w:rPr>
          <w:b/>
        </w:rPr>
        <w:t xml:space="preserve"> Trgovačkom sudu u Pazinu, </w:t>
      </w:r>
      <w:proofErr w:type="spellStart"/>
      <w:r w:rsidRPr="00FE1051">
        <w:rPr>
          <w:b/>
        </w:rPr>
        <w:t>Dršćevka</w:t>
      </w:r>
      <w:proofErr w:type="spellEnd"/>
      <w:r w:rsidRPr="00FE1051">
        <w:rPr>
          <w:b/>
        </w:rPr>
        <w:t xml:space="preserve"> 1, sudnica 2</w:t>
      </w:r>
      <w:r w:rsidRPr="00FE1051">
        <w:t>,</w:t>
      </w:r>
      <w:r w:rsidRPr="00FE1051">
        <w:rPr>
          <w:lang w:val="pl-PL"/>
        </w:rPr>
        <w:t xml:space="preserve"> na koje se pozivaju: </w:t>
      </w:r>
    </w:p>
    <w:p w:rsidRDefault="00F32755" w:rsidP="00F32755" w:rsidR="00F32755" w:rsidRPr="00FE1051">
      <w:pPr>
        <w:jc w:val="both"/>
      </w:pPr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5,</w:t>
      </w:r>
    </w:p>
    <w:p w:rsidRDefault="00F32755" w:rsidP="00F32755" w:rsidR="00F32755" w:rsidRPr="00FE1051">
      <w:pPr>
        <w:jc w:val="both"/>
        <w:rPr>
          <w:lang w:val="sv-SE"/>
        </w:rPr>
      </w:pPr>
      <w:r w:rsidRPr="00FE1051">
        <w:tab/>
      </w:r>
      <w:r w:rsidRPr="00FE1051">
        <w:tab/>
        <w:t xml:space="preserve">- dužnik </w:t>
      </w:r>
      <w:r w:rsidR="00A63576">
        <w:t xml:space="preserve">MICUI NAUTICA j.d.o.o. Sveti </w:t>
      </w:r>
      <w:proofErr w:type="spellStart"/>
      <w:r w:rsidR="00A63576">
        <w:t>petar</w:t>
      </w:r>
      <w:proofErr w:type="spellEnd"/>
      <w:r w:rsidR="00A63576">
        <w:t xml:space="preserve"> u Šumi, </w:t>
      </w:r>
      <w:proofErr w:type="spellStart"/>
      <w:r w:rsidR="00A63576">
        <w:t>Slavčići</w:t>
      </w:r>
      <w:proofErr w:type="spellEnd"/>
      <w:r w:rsidR="00A63576">
        <w:t xml:space="preserve"> 170 B</w:t>
      </w:r>
      <w:r w:rsidR="00C91B49">
        <w:t>,</w:t>
      </w:r>
    </w:p>
    <w:p w:rsidRDefault="00F32755" w:rsidP="00F32755" w:rsidR="00F32755">
      <w:pPr>
        <w:jc w:val="both"/>
      </w:pPr>
      <w:r w:rsidRPr="00FE1051">
        <w:rPr>
          <w:lang w:val="sv-SE"/>
        </w:rPr>
        <w:tab/>
      </w:r>
      <w:r w:rsidRPr="00FE1051">
        <w:rPr>
          <w:lang w:val="sv-SE"/>
        </w:rPr>
        <w:tab/>
        <w:t>- zakonski zastupnik dužnika</w:t>
      </w:r>
      <w:r w:rsidR="00A63576">
        <w:t xml:space="preserve"> Robert </w:t>
      </w:r>
      <w:proofErr w:type="spellStart"/>
      <w:r w:rsidR="00A63576">
        <w:t>Macuka</w:t>
      </w:r>
      <w:proofErr w:type="spellEnd"/>
      <w:r w:rsidR="00A63576">
        <w:t xml:space="preserve"> iz Svetog Petra u Šumi, </w:t>
      </w:r>
      <w:proofErr w:type="spellStart"/>
      <w:r w:rsidR="00A63576">
        <w:t>Slavčići</w:t>
      </w:r>
      <w:proofErr w:type="spellEnd"/>
      <w:r w:rsidR="00A63576">
        <w:t xml:space="preserve"> 170 B</w:t>
      </w:r>
      <w:r w:rsidR="00C91B49" w:rsidRPr="00936C9E">
        <w:t xml:space="preserve">, OIB: </w:t>
      </w:r>
      <w:r w:rsidR="00A63576">
        <w:t>62360047289</w:t>
      </w:r>
      <w:r>
        <w:t>.</w:t>
      </w:r>
    </w:p>
    <w:p w:rsidRDefault="00F32755" w:rsidP="00F32755" w:rsidR="00F32755">
      <w:pPr>
        <w:jc w:val="both"/>
      </w:pPr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r w:rsidR="00A63576">
        <w:t xml:space="preserve">Robert </w:t>
      </w:r>
      <w:proofErr w:type="spellStart"/>
      <w:r w:rsidR="00A63576">
        <w:t>Macuka</w:t>
      </w:r>
      <w:proofErr w:type="spellEnd"/>
      <w:r w:rsidR="00A63576">
        <w:t xml:space="preserve"> iz Svetog Petra u Šumi, </w:t>
      </w:r>
      <w:proofErr w:type="spellStart"/>
      <w:r w:rsidR="00A63576">
        <w:t>Slavčići</w:t>
      </w:r>
      <w:proofErr w:type="spellEnd"/>
      <w:r w:rsidR="00A63576">
        <w:t xml:space="preserve"> 170 B</w:t>
      </w:r>
      <w:r w:rsidR="00A63576" w:rsidRPr="00936C9E">
        <w:t xml:space="preserve">, OIB: </w:t>
      </w:r>
      <w:r w:rsidR="00A63576">
        <w:t>62360047289</w:t>
      </w:r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r w:rsidR="00A63576">
        <w:t xml:space="preserve">MICUI NAUTICA j.d.o.o. Sveti </w:t>
      </w:r>
      <w:proofErr w:type="spellStart"/>
      <w:r w:rsidR="00A63576">
        <w:t>petar</w:t>
      </w:r>
      <w:proofErr w:type="spellEnd"/>
      <w:r w:rsidR="00A63576">
        <w:t xml:space="preserve"> u Šumi, </w:t>
      </w:r>
      <w:proofErr w:type="spellStart"/>
      <w:r w:rsidR="00A63576">
        <w:t>Slavčići</w:t>
      </w:r>
      <w:proofErr w:type="spellEnd"/>
      <w:r w:rsidR="00A63576">
        <w:t xml:space="preserve"> 170 B,</w:t>
      </w:r>
      <w:r w:rsidR="00A63576" w:rsidRPr="00936C9E">
        <w:t xml:space="preserve"> OIB: </w:t>
      </w:r>
      <w:r w:rsidR="00A63576" w:rsidRPr="00A63576">
        <w:t>06870233376</w:t>
      </w:r>
      <w:r>
        <w:t>.</w:t>
      </w:r>
    </w:p>
    <w:p w:rsidRDefault="00F32755" w:rsidP="00F32755" w:rsidR="00F32755" w:rsidRPr="00FE1051">
      <w:pPr>
        <w:rPr>
          <w:lang w:val="pl-PL"/>
        </w:rPr>
      </w:pPr>
    </w:p>
    <w:p w:rsidRDefault="00F32755" w:rsidP="00F32755" w:rsidR="00F32755" w:rsidRPr="00FE1051">
      <w:pPr>
        <w:jc w:val="center"/>
      </w:pPr>
      <w:r w:rsidRPr="00FE1051">
        <w:t xml:space="preserve">U Pazinu, </w:t>
      </w:r>
      <w:r w:rsidR="00A63576">
        <w:t>13</w:t>
      </w:r>
      <w:r w:rsidRPr="00FE1051">
        <w:t xml:space="preserve">. </w:t>
      </w:r>
      <w:r w:rsidR="00A63576">
        <w:t>travnja</w:t>
      </w:r>
      <w:r w:rsidRPr="00FE1051">
        <w:t xml:space="preserve"> </w:t>
      </w:r>
      <w:r w:rsidR="00337487">
        <w:t>2018</w:t>
      </w:r>
      <w:r w:rsidRPr="00FE1051">
        <w:t>.</w:t>
      </w:r>
      <w:r>
        <w:t xml:space="preserve"> godine</w:t>
      </w:r>
    </w:p>
    <w:p w:rsidRDefault="00F32755" w:rsidP="00F32755" w:rsidR="00F32755">
      <w:r w:rsidRPr="00FE1051">
        <w:t xml:space="preserve">  </w:t>
      </w:r>
    </w:p>
    <w:p w:rsidRDefault="00F32755" w:rsidP="00F32755" w:rsidR="00F32755" w:rsidRPr="00FE1051"/>
    <w:p w:rsidRDefault="00F32755" w:rsidP="00F32755" w:rsidR="00F32755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Pr="00FE1051">
        <w:tab/>
      </w:r>
      <w:r>
        <w:t xml:space="preserve">             </w:t>
      </w:r>
      <w:r>
        <w:tab/>
      </w:r>
      <w:r w:rsidRPr="00FE1051">
        <w:t>Sudac</w:t>
      </w:r>
    </w:p>
    <w:p w:rsidRDefault="00F32755" w:rsidP="00F32755" w:rsidR="00F32755" w:rsidRPr="00FE1051">
      <w:r w:rsidRPr="00FE1051">
        <w:tab/>
        <w:t xml:space="preserve">                                                                  </w:t>
      </w:r>
      <w:r w:rsidRPr="00FE1051">
        <w:tab/>
      </w:r>
      <w:r w:rsidRPr="00FE1051">
        <w:tab/>
      </w:r>
      <w:r>
        <w:t xml:space="preserve">        </w:t>
      </w:r>
      <w:r>
        <w:tab/>
        <w:t xml:space="preserve">       </w:t>
      </w:r>
      <w:r w:rsidRPr="00FE1051">
        <w:t>Damir Rabar</w:t>
      </w:r>
      <w:r w:rsidR="00C03C26">
        <w:t>, v.r.</w:t>
      </w:r>
    </w:p>
    <w:p w:rsidRDefault="00F32755" w:rsidP="00F32755" w:rsidR="00F32755" w:rsidRPr="00FE1051"/>
    <w:p w:rsidRDefault="00F32755" w:rsidP="00F32755" w:rsidR="00F32755"/>
    <w:p w:rsidRDefault="00F32755" w:rsidP="00F32755" w:rsidR="00F32755" w:rsidRPr="00FE1051"/>
    <w:p w:rsidRDefault="00F32755" w:rsidP="00F32755" w:rsidR="00F32755" w:rsidRPr="00FE1051">
      <w:r w:rsidRPr="00FE1051">
        <w:t>UPUTA O PRAVNOM LIJEKU:</w:t>
      </w:r>
    </w:p>
    <w:p w:rsidRDefault="00F32755" w:rsidP="00F32755" w:rsidR="00F32755" w:rsidRPr="00FE1051">
      <w:r w:rsidRPr="00FE1051">
        <w:t>Protiv ovog rješenja nije dopuštena posebna žalba (čl. 115. st. 1. SZ-a).</w:t>
      </w:r>
    </w:p>
    <w:p w:rsidRDefault="00F32755" w:rsidP="00F32755" w:rsidR="00F32755" w:rsidRPr="00FE1051"/>
    <w:p w:rsidRDefault="00F32755" w:rsidP="00F32755" w:rsidR="00F32755" w:rsidRPr="00FE1051">
      <w:r w:rsidRPr="00FE1051">
        <w:t>DNA:</w:t>
      </w:r>
    </w:p>
    <w:p w:rsidRDefault="00F32755" w:rsidP="00F32755" w:rsidR="00F32755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F32755" w:rsidP="00F32755" w:rsidR="00F32755" w:rsidRPr="00FE1051">
      <w:r w:rsidRPr="00FE1051">
        <w:t xml:space="preserve">- dužnik </w:t>
      </w:r>
      <w:r w:rsidR="00A63576">
        <w:t xml:space="preserve">MICUI NAUTICA j.d.o.o. Sveti </w:t>
      </w:r>
      <w:proofErr w:type="spellStart"/>
      <w:r w:rsidR="00A63576">
        <w:t>petar</w:t>
      </w:r>
      <w:proofErr w:type="spellEnd"/>
      <w:r w:rsidR="00A63576">
        <w:t xml:space="preserve"> u Šumi, </w:t>
      </w:r>
      <w:proofErr w:type="spellStart"/>
      <w:r w:rsidR="00A63576">
        <w:t>Slavčići</w:t>
      </w:r>
      <w:proofErr w:type="spellEnd"/>
      <w:r w:rsidR="00A63576">
        <w:t xml:space="preserve"> 170 B</w:t>
      </w:r>
    </w:p>
    <w:p w:rsidRDefault="00F32755" w:rsidP="00F32755" w:rsidR="00F32755">
      <w:r w:rsidRPr="00FE1051">
        <w:rPr>
          <w:lang w:val="sv-SE"/>
        </w:rPr>
        <w:t xml:space="preserve">- zakonski zastupnik dužnika </w:t>
      </w:r>
      <w:r w:rsidR="00A63576">
        <w:t xml:space="preserve">Robert </w:t>
      </w:r>
      <w:proofErr w:type="spellStart"/>
      <w:r w:rsidR="00A63576">
        <w:t>Macuka</w:t>
      </w:r>
      <w:proofErr w:type="spellEnd"/>
      <w:r w:rsidR="00A63576">
        <w:t xml:space="preserve"> iz Svetog Petra u Šumi, </w:t>
      </w:r>
      <w:proofErr w:type="spellStart"/>
      <w:r w:rsidR="00A63576">
        <w:t>Slavčići</w:t>
      </w:r>
      <w:proofErr w:type="spellEnd"/>
      <w:r w:rsidR="00A63576">
        <w:t xml:space="preserve"> 170 B</w:t>
      </w:r>
    </w:p>
    <w:p w:rsidRDefault="00F32755" w:rsidR="006110CE">
      <w:r w:rsidRPr="00FE1051">
        <w:t>- e-Oglasna ploča sudova 8 dana</w:t>
      </w:r>
    </w:p>
    <w:sectPr w:rsidSect="00BA0634" w:rsidR="006110C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755" w:rsidP="00F32755" w:rsidR="00F32755">
      <w:r>
        <w:separator/>
      </w:r>
    </w:p>
  </w:endnote>
  <w:endnote w:id="0" w:type="continuationSeparator">
    <w:p w:rsidRDefault="00F32755" w:rsidP="00F32755" w:rsidR="00F327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755" w:rsidP="00F32755" w:rsidR="00F32755">
      <w:r>
        <w:separator/>
      </w:r>
    </w:p>
  </w:footnote>
  <w:footnote w:id="0" w:type="continuationSeparator">
    <w:p w:rsidRDefault="00F32755" w:rsidP="00F32755" w:rsidR="00F327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1232942"/>
      <w:docPartObj>
        <w:docPartGallery w:val="Page Numbers (Top of Page)"/>
        <w:docPartUnique/>
      </w:docPartObj>
    </w:sdtPr>
    <w:sdtEndPr/>
    <w:sdtContent>
      <w:p w:rsidRDefault="00F32755" w:rsidP="00BA0634" w:rsidR="00BA0634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75EC">
          <w:rPr>
            <w:noProof/>
          </w:rPr>
          <w:t>2</w:t>
        </w:r>
        <w:r>
          <w:fldChar w:fldCharType="end"/>
        </w:r>
        <w:r>
          <w:tab/>
        </w:r>
        <w:r w:rsidRPr="00F15FD1">
          <w:t xml:space="preserve"> </w:t>
        </w:r>
        <w:proofErr w:type="spellStart"/>
        <w:r>
          <w:t>Posl</w:t>
        </w:r>
        <w:proofErr w:type="spellEnd"/>
        <w:r>
          <w:t>. broj: 1 St-270/17-4</w:t>
        </w:r>
      </w:p>
      <w:p w:rsidRDefault="00C03C26" w:rsidR="00BA0634">
        <w:pPr>
          <w:pStyle w:val="Zaglavlje"/>
          <w:jc w:val="center"/>
        </w:pPr>
      </w:p>
    </w:sdtContent>
  </w:sdt>
  <w:p w:rsidRDefault="00C03C26" w:rsidR="00BA0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755" w:rsidP="00337487" w:rsidR="00BA0634">
    <w:pPr>
      <w:pStyle w:val="Zaglavlje"/>
      <w:jc w:val="right"/>
    </w:pPr>
    <w:r>
      <w:t>1 St-</w:t>
    </w:r>
    <w:r w:rsidR="00A63576">
      <w:t>117</w:t>
    </w:r>
    <w:r>
      <w:t>/1</w:t>
    </w:r>
    <w:r w:rsidR="00337487">
      <w:t>8</w:t>
    </w:r>
    <w:r>
      <w:t>-</w:t>
    </w:r>
    <w:r w:rsidR="00A63576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081"/>
    <w:rsid w:val="00337487"/>
    <w:rsid w:val="00411562"/>
    <w:rsid w:val="006110CE"/>
    <w:rsid w:val="00673D83"/>
    <w:rsid w:val="009B75EC"/>
    <w:rsid w:val="00A63576"/>
    <w:rsid w:val="00C03C26"/>
    <w:rsid w:val="00C91B49"/>
    <w:rsid w:val="00F32755"/>
    <w:rsid w:val="00F54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275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327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275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27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2755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27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3275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3C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3C2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3C2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3C2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3C2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275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327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275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27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2755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27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3275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3C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3C2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3C2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3C2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3C2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St-117/2018</izvorni_sadrzaj>
    <derivirana_varijabla naziv="DomainObject.Predmet.OznakaBroj_1">St-117/2018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MICUI NAUTICA j.d.o.o. SVETI PETAR U ŠUMI</izvorni_sadrzaj>
    <derivirana_varijabla naziv="DomainObject.Predmet.ProtustrankaFormated_1">  MICUI NAUTICA j.d.o.o. SVETI PETAR U ŠUMI</derivirana_varijabla>
  </DomainObject.Predmet.ProtustrankaFormated>
  <DomainObject.Predmet.ProtustrankaFormatedOIB>
    <izvorni_sadrzaj>  MICUI NAUTICA j.d.o.o. SVETI PETAR U ŠUMI, OIB 06870233376</izvorni_sadrzaj>
    <derivirana_varijabla naziv="DomainObject.Predmet.ProtustrankaFormatedOIB_1">  MICUI NAUTICA j.d.o.o. SVETI PETAR U ŠUMI, OIB 06870233376</derivirana_varijabla>
  </DomainObject.Predmet.ProtustrankaFormatedOIB>
  <DomainObject.Predmet.ProtustrankaFormatedWithAdress>
    <izvorni_sadrzaj> MICUI NAUTICA j.d.o.o. SVETI PETAR U ŠUMI, Slavčići 170 B, 52404 Sveti Petar u Šumi</izvorni_sadrzaj>
    <derivirana_varijabla naziv="DomainObject.Predmet.ProtustrankaFormatedWithAdress_1"> MICUI NAUTICA j.d.o.o. SVETI PETAR U ŠUMI, Slavčići 170 B, 52404 Sveti Petar u Šumi</derivirana_varijabla>
  </DomainObject.Predmet.ProtustrankaFormatedWithAdress>
  <DomainObject.Predmet.ProtustrankaFormatedWithAdressOIB>
    <izvorni_sadrzaj> MICUI NAUTICA j.d.o.o. SVETI PETAR U ŠUMI, OIB 06870233376, Slavčići 170 B, 52404 Sveti Petar u Šumi</izvorni_sadrzaj>
    <derivirana_varijabla naziv="DomainObject.Predmet.ProtustrankaFormatedWithAdressOIB_1"> MICUI NAUTICA j.d.o.o. SVETI PETAR U ŠUMI, OIB 06870233376, Slavčići 170 B, 52404 Sveti Petar u Šumi</derivirana_varijabla>
  </DomainObject.Predmet.ProtustrankaFormatedWithAdressOIB>
  <DomainObject.Predmet.ProtustrankaWithAdress>
    <izvorni_sadrzaj>MICUI NAUTICA j.d.o.o. SVETI PETAR U ŠUMI Slavčići 170 B, 52404 Sveti Petar u Šumi</izvorni_sadrzaj>
    <derivirana_varijabla naziv="DomainObject.Predmet.ProtustrankaWithAdress_1">MICUI NAUTICA j.d.o.o. SVETI PETAR U ŠUMI Slavčići 170 B, 52404 Sveti Petar u Šumi</derivirana_varijabla>
  </DomainObject.Predmet.ProtustrankaWithAdress>
  <DomainObject.Predmet.ProtustrankaWithAdressOIB>
    <izvorni_sadrzaj>MICUI NAUTICA j.d.o.o. SVETI PETAR U ŠUMI, OIB 06870233376, Slavčići 170 B, 52404 Sveti Petar u Šumi</izvorni_sadrzaj>
    <derivirana_varijabla naziv="DomainObject.Predmet.ProtustrankaWithAdressOIB_1">MICUI NAUTICA j.d.o.o. SVETI PETAR U ŠUMI, OIB 06870233376, Slavčići 170 B, 52404 Sveti Petar u Šumi</derivirana_varijabla>
  </DomainObject.Predmet.ProtustrankaWithAdressOIB>
  <DomainObject.Predmet.ProtustrankaNazivFormated>
    <izvorni_sadrzaj>MICUI NAUTICA j.d.o.o. SVETI PETAR U ŠUMI</izvorni_sadrzaj>
    <derivirana_varijabla naziv="DomainObject.Predmet.ProtustrankaNazivFormated_1">MICUI NAUTICA j.d.o.o. SVETI PETAR U ŠUMI</derivirana_varijabla>
  </DomainObject.Predmet.ProtustrankaNazivFormated>
  <DomainObject.Predmet.ProtustrankaNazivFormatedOIB>
    <izvorni_sadrzaj>MICUI NAUTICA j.d.o.o. SVETI PETAR U ŠUMI, OIB 06870233376</izvorni_sadrzaj>
    <derivirana_varijabla naziv="DomainObject.Predmet.ProtustrankaNazivFormatedOIB_1">MICUI NAUTICA j.d.o.o. SVETI PETAR U ŠUMI, OIB 06870233376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13141.97</izvorni_sadrzaj>
    <derivirana_varijabla naziv="DomainObject.Predmet.TrenutnaVrijednost_1">13141.97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MICUI NAUTICA j.d.o.o. SVETI PETAR U ŠUMI</item>
    </izvorni_sadrzaj>
    <derivirana_varijabla naziv="DomainObject.Predmet.ProtuStrankaListFormated_1">
      <item>MICUI NAUTICA j.d.o.o. SVETI PETAR U ŠUMI</item>
    </derivirana_varijabla>
  </DomainObject.Predmet.ProtuStrankaListFormated>
  <DomainObject.Predmet.ProtuStrankaListFormatedOIB>
    <izvorni_sadrzaj>
      <item>MICUI NAUTICA j.d.o.o. SVETI PETAR U ŠUMI, OIB 06870233376</item>
    </izvorni_sadrzaj>
    <derivirana_varijabla naziv="DomainObject.Predmet.ProtuStrankaListFormatedOIB_1">
      <item>MICUI NAUTICA j.d.o.o. SVETI PETAR U ŠUMI, OIB 06870233376</item>
    </derivirana_varijabla>
  </DomainObject.Predmet.ProtuStrankaListFormatedOIB>
  <DomainObject.Predmet.ProtuStrankaListFormatedWithAdress>
    <izvorni_sadrzaj>
      <item>MICUI NAUTICA j.d.o.o. SVETI PETAR U ŠUMI, Slavčići 170 B, 52404 Sveti Petar u Šumi</item>
    </izvorni_sadrzaj>
    <derivirana_varijabla naziv="DomainObject.Predmet.ProtuStrankaListFormatedWithAdress_1">
      <item>MICUI NAUTICA j.d.o.o. SVETI PETAR U ŠUMI, Slavčići 170 B, 52404 Sveti Petar u Šumi</item>
    </derivirana_varijabla>
  </DomainObject.Predmet.ProtuStrankaListFormatedWithAdress>
  <DomainObject.Predmet.ProtuStrankaListFormatedWithAdressOIB>
    <izvorni_sadrzaj>
      <item>MICUI NAUTICA j.d.o.o. SVETI PETAR U ŠUMI, OIB 06870233376, Slavčići 170 B, 52404 Sveti Petar u Šumi</item>
    </izvorni_sadrzaj>
    <derivirana_varijabla naziv="DomainObject.Predmet.ProtuStrankaListFormatedWithAdressOIB_1">
      <item>MICUI NAUTICA j.d.o.o. SVETI PETAR U ŠUMI, OIB 06870233376, Slavčići 170 B, 52404 Sveti Petar u Šumi</item>
    </derivirana_varijabla>
  </DomainObject.Predmet.ProtuStrankaListFormatedWithAdressOIB>
  <DomainObject.Predmet.ProtuStrankaListNazivFormated>
    <izvorni_sadrzaj>
      <item>MICUI NAUTICA j.d.o.o. SVETI PETAR U ŠUMI</item>
    </izvorni_sadrzaj>
    <derivirana_varijabla naziv="DomainObject.Predmet.ProtuStrankaListNazivFormated_1">
      <item>MICUI NAUTICA j.d.o.o. SVETI PETAR U ŠUMI</item>
    </derivirana_varijabla>
  </DomainObject.Predmet.ProtuStrankaListNazivFormated>
  <DomainObject.Predmet.ProtuStrankaListNazivFormatedOIB>
    <izvorni_sadrzaj>
      <item>MICUI NAUTICA j.d.o.o. SVETI PETAR U ŠUMI, OIB 06870233376</item>
    </izvorni_sadrzaj>
    <derivirana_varijabla naziv="DomainObject.Predmet.ProtuStrankaListNazivFormatedOIB_1">
      <item>MICUI NAUTICA j.d.o.o. SVETI PETAR U ŠUMI, OIB 06870233376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MICUI NAUTICA j.d.o.o. SVETI PETAR U ŠUMI</izvorni_sadrzaj>
    <derivirana_varijabla naziv="DomainObject.Predmet.ProtustrankaIDrugi_1">MICUI NAUTICA j.d.o.o. SVETI PETAR U ŠUMI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MICUI NAUTICA j.d.o.o. SVETI PETAR U ŠUMI, OIB 06870233376, Slavčići 170 B, 52404 Sveti Petar u Šumi</izvorni_sadrzaj>
    <derivirana_varijabla naziv="DomainObject.Predmet.ProtustrankaIDrugiAdressOIB_1">MICUI NAUTICA j.d.o.o. SVETI PETAR U ŠUMI, OIB 06870233376, Slavčići 170 B, 52404 Sveti Petar u Šumi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MICUI NAUTICA j.d.o.o. SVETI PETAR U ŠUMI</item>
    </izvorni_sadrzaj>
    <derivirana_varijabla naziv="DomainObject.Predmet.SudioniciListNaziv_1">
      <item>FINANCIJSKA AGENCIJA, RC RIJEKA, PODRUŽNICA PULA, PULA</item>
      <item>MICUI NAUTICA j.d.o.o. SVETI PETAR U ŠUMI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MICUI NAUTICA j.d.o.o. SVETI PETAR U ŠUMI, OIB 06870233376, Slavčići 170 B,52404 Sveti Petar u Šumi</item>
    </izvorni_sadrzaj>
    <derivirana_varijabla naziv="DomainObject.Predmet.SudioniciListAdressOIB_1">
      <item>FINANCIJSKA AGENCIJA, RC RIJEKA, PODRUŽNICA PULA, PULA, OIB 85821130368, Ulica grada Vukovara 70,10000 Zagreb</item>
      <item>MICUI NAUTICA j.d.o.o. SVETI PETAR U ŠUMI, OIB 06870233376, Slavčići 170 B,52404 Sveti Petar u Šumi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06870233376</item>
    </izvorni_sadrzaj>
    <derivirana_varijabla naziv="DomainObject.Predmet.SudioniciListNazivOIB_1">
      <item>, OIB 85821130368</item>
      <item>, OIB 06870233376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298</properties:Words>
  <properties:Characters>1457</properties:Characters>
  <properties:Lines>47</properties:Lines>
  <properties:Paragraphs>22</properties:Paragraphs>
  <properties:TotalTime>10</properties:TotalTime>
  <properties:ScaleCrop>false</properties:ScaleCrop>
  <properties:LinksUpToDate>false</properties:LinksUpToDate>
  <properties:CharactersWithSpaces>2025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2017-06-28T12:39:00Z</dcterms:created>
  <dc:creator>wsadmin</dc:creator>
  <dc:description/>
  <cp:keywords/>
  <cp:lastModifiedBy>wsadmin</cp:lastModifiedBy>
  <cp:lastPrinted>2018-04-13T08:38:00Z</cp:lastPrinted>
  <dcterms:modified xmlns:xsi="http://www.w3.org/2001/XMLSchema-instance" xsi:type="dcterms:W3CDTF">2018-04-13T08:39:00Z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St-117-18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