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19c6" w14:paraId="2ae19c6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912C3B">
        <w:rPr>
          <w:lang w:val="hr-HR"/>
        </w:rPr>
        <w:t>St-796/15-4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912C3B">
        <w:t>HRVATSKI SAVEZ UDRUGA PROIZVAĐAČA MLIJEKA, OIB: 20355405256 sa sjedištem u Ulica Ivana Zakmardija Dijankovečkog 12, 48260 Križevci, dana 18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912C3B">
        <w:t>HRVATSKI SAVEZ UDRUGA PROIZVAĐAČA MLIJEKA, OIB: 20355405256 sa sjedištem u Ulica Ivana Zakmardija Dijankovečkog 12, 48260 Križevci</w:t>
      </w:r>
      <w:r w:rsidR="00830E49">
        <w:t xml:space="preserve">, iznosi </w:t>
      </w:r>
      <w:r w:rsidR="00912C3B">
        <w:t>5.796,92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912C3B">
        <w:t>predsjednik</w:t>
      </w:r>
      <w:r w:rsidR="002E00D7">
        <w:t xml:space="preserve"> dužnika </w:t>
      </w:r>
      <w:r w:rsidR="00912C3B">
        <w:t>Davorin Blažić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912C3B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912C3B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912C3B">
        <w:rPr>
          <w:lang w:val="hr-HR"/>
        </w:rPr>
        <w:t>13.11.2015.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912C3B">
        <w:t>HRVATSKI SAVEZ UDRUGA PROIZVAĐAČA MLIJEKA, OIB: 20355405256 sa sjedištem u Ulica Ivana Zakmardija Dijankovečkog 12, 48260 Križevci</w:t>
      </w:r>
      <w:r>
        <w:t>, navodeći da du</w:t>
      </w:r>
      <w:r w:rsidR="00715C85">
        <w:t xml:space="preserve">žnik na dan </w:t>
      </w:r>
      <w:r w:rsidR="00912C3B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912C3B">
        <w:t>5.796,92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912C3B">
        <w:rPr>
          <w:lang w:val="hr-HR"/>
        </w:rPr>
        <w:t>18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A3D" w:rsidP="007F64E0" w:rsidR="00F17A3D">
      <w:r>
        <w:separator/>
      </w:r>
    </w:p>
  </w:endnote>
  <w:endnote w:id="0" w:type="continuationSeparator">
    <w:p w:rsidRDefault="00F17A3D" w:rsidP="007F64E0" w:rsidR="00F17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A3D" w:rsidP="007F64E0" w:rsidR="00F17A3D">
      <w:r>
        <w:separator/>
      </w:r>
    </w:p>
  </w:footnote>
  <w:footnote w:id="0" w:type="continuationSeparator">
    <w:p w:rsidRDefault="00F17A3D" w:rsidP="007F64E0" w:rsidR="00F17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2672" w:rsidRPr="005E2672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912C3B">
      <w:rPr>
        <w:lang w:val="hr-HR"/>
      </w:rPr>
      <w:t>St-796/15-4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2672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12C3B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17A3D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St-796/2015</izvorni_sadrzaj>
    <derivirana_varijabla naziv="DomainObject.Predmet.OznakaBroj_1">St-796/2015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UDRUGA PROIZVOĐAČA MLIJEKA</izvorni_sadrzaj>
    <derivirana_varijabla naziv="DomainObject.Predmet.ProtustrankaFormated_1">  HRVATSKI SAVEZ UDRUGA PROIZVOĐAČA MLIJEKA</derivirana_varijabla>
  </DomainObject.Predmet.ProtustrankaFormated>
  <DomainObject.Predmet.ProtustrankaFormatedOIB>
    <izvorni_sadrzaj>  HRVATSKI SAVEZ UDRUGA PROIZVOĐAČA MLIJEKA, OIB 20355405256</izvorni_sadrzaj>
    <derivirana_varijabla naziv="DomainObject.Predmet.ProtustrankaFormatedOIB_1">  HRVATSKI SAVEZ UDRUGA PROIZVOĐAČA MLIJEKA, OIB 20355405256</derivirana_varijabla>
  </DomainObject.Predmet.ProtustrankaFormatedOIB>
  <DomainObject.Predmet.ProtustrankaFormatedWithAdress>
    <izvorni_sadrzaj> HRVATSKI SAVEZ UDRUGA PROIZVOĐAČA MLIJEKA, Ulica Ivana Zakmardija Dijankovečkog 12, 48260 Križevci</izvorni_sadrzaj>
    <derivirana_varijabla naziv="DomainObject.Predmet.ProtustrankaFormatedWithAdress_1"> HRVATSKI SAVEZ UDRUGA PROIZVOĐAČA MLIJEKA, Ulica Ivana Zakmardija Dijankovečkog 12, 48260 Križevci</derivirana_varijabla>
  </DomainObject.Predmet.ProtustrankaFormatedWithAdress>
  <DomainObject.Predmet.ProtustrankaFormatedWithAdressOIB>
    <izvorni_sadrzaj> HRVATSKI SAVEZ UDRUGA PROIZVOĐAČA MLIJEKA, OIB 20355405256, Ulica Ivana Zakmardija Dijankovečkog 12, 48260 Križevci</izvorni_sadrzaj>
    <derivirana_varijabla naziv="DomainObject.Predmet.ProtustrankaFormatedWithAdressOIB_1"> HRVATSKI SAVEZ UDRUGA PROIZVOĐAČA MLIJEKA, OIB 20355405256, Ulica Ivana Zakmardija Dijankovečkog 12, 48260 Križevci</derivirana_varijabla>
  </DomainObject.Predmet.ProtustrankaFormatedWithAdressOIB>
  <DomainObject.Predmet.ProtustrankaWithAdress>
    <izvorni_sadrzaj>HRVATSKI SAVEZ UDRUGA PROIZVOĐAČA MLIJEKA Ulica Ivana Zakmardija Dijankovečkog 12, 48260 Križevci</izvorni_sadrzaj>
    <derivirana_varijabla naziv="DomainObject.Predmet.ProtustrankaWithAdress_1">HRVATSKI SAVEZ UDRUGA PROIZVOĐAČA MLIJEKA Ulica Ivana Zakmardija Dijankovečkog 12, 48260 Križevci</derivirana_varijabla>
  </DomainObject.Predmet.ProtustrankaWithAdress>
  <DomainObject.Predmet.ProtustrankaWithAdressOIB>
    <izvorni_sadrzaj>HRVATSKI SAVEZ UDRUGA PROIZVOĐAČA MLIJEKA, OIB 20355405256, Ulica Ivana Zakmardija Dijankovečkog 12, 48260 Križevci</izvorni_sadrzaj>
    <derivirana_varijabla naziv="DomainObject.Predmet.ProtustrankaWithAdressOIB_1">HRVATSKI SAVEZ UDRUGA PROIZVOĐAČA MLIJEKA, OIB 20355405256, Ulica Ivana Zakmardija Dijankovečkog 12, 48260 Križevci</derivirana_varijabla>
  </DomainObject.Predmet.ProtustrankaWithAdressOIB>
  <DomainObject.Predmet.ProtustrankaNazivFormated>
    <izvorni_sadrzaj>HRVATSKI SAVEZ UDRUGA PROIZVOĐAČA MLIJEKA</izvorni_sadrzaj>
    <derivirana_varijabla naziv="DomainObject.Predmet.ProtustrankaNazivFormated_1">HRVATSKI SAVEZ UDRUGA PROIZVOĐAČA MLIJEKA</derivirana_varijabla>
  </DomainObject.Predmet.ProtustrankaNazivFormated>
  <DomainObject.Predmet.ProtustrankaNazivFormatedOIB>
    <izvorni_sadrzaj>HRVATSKI SAVEZ UDRUGA PROIZVOĐAČA MLIJEKA, OIB 20355405256</izvorni_sadrzaj>
    <derivirana_varijabla naziv="DomainObject.Predmet.ProtustrankaNazivFormatedOIB_1">HRVATSKI SAVEZ UDRUGA PROIZVOĐAČA MLIJEKA, OIB 20355405256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5796.92</izvorni_sadrzaj>
    <derivirana_varijabla naziv="DomainObject.Predmet.TrenutnaVrijednost_1">5796.92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HRVATSKI SAVEZ UDRUGA PROIZVOĐAČA MLIJEKA</item>
    </izvorni_sadrzaj>
    <derivirana_varijabla naziv="DomainObject.Predmet.ProtuStrankaListFormated_1">
      <item>HRVATSKI SAVEZ UDRUGA PROIZVOĐAČA MLIJEKA</item>
    </derivirana_varijabla>
  </DomainObject.Predmet.ProtuStrankaListFormated>
  <DomainObject.Predmet.ProtuStrankaListFormatedOIB>
    <izvorni_sadrzaj>
      <item>HRVATSKI SAVEZ UDRUGA PROIZVOĐAČA MLIJEKA, OIB 20355405256</item>
    </izvorni_sadrzaj>
    <derivirana_varijabla naziv="DomainObject.Predmet.ProtuStrankaListFormatedOIB_1">
      <item>HRVATSKI SAVEZ UDRUGA PROIZVOĐAČA MLIJEKA, OIB 20355405256</item>
    </derivirana_varijabla>
  </DomainObject.Predmet.ProtuStrankaListFormatedOIB>
  <DomainObject.Predmet.ProtuStrankaListFormatedWithAdress>
    <izvorni_sadrzaj>
      <item>HRVATSKI SAVEZ UDRUGA PROIZVOĐAČA MLIJEKA, Ulica Ivana Zakmardija Dijankovečkog 12, 48260 Križevci</item>
    </izvorni_sadrzaj>
    <derivirana_varijabla naziv="DomainObject.Predmet.ProtuStrankaListFormatedWithAdress_1">
      <item>HRVATSKI SAVEZ UDRUGA PROIZVOĐAČA MLIJEKA, Ulica Ivana Zakmardija Dijankovečkog 12, 48260 Križevci</item>
    </derivirana_varijabla>
  </DomainObject.Predmet.ProtuStrankaListFormatedWithAdress>
  <DomainObject.Predmet.ProtuStrankaListFormatedWithAdressOIB>
    <izvorni_sadrzaj>
      <item>HRVATSKI SAVEZ UDRUGA PROIZVOĐAČA MLIJEKA, OIB 20355405256, Ulica Ivana Zakmardija Dijankovečkog 12, 48260 Križevci</item>
    </izvorni_sadrzaj>
    <derivirana_varijabla naziv="DomainObject.Predmet.ProtuStrankaListFormatedWithAdressOIB_1">
      <item>HRVATSKI SAVEZ UDRUGA PROIZVOĐAČA MLIJEKA, OIB 20355405256, Ulica Ivana Zakmardija Dijankovečkog 12, 48260 Križevci</item>
    </derivirana_varijabla>
  </DomainObject.Predmet.ProtuStrankaListFormatedWithAdressOIB>
  <DomainObject.Predmet.ProtuStrankaListNazivFormated>
    <izvorni_sadrzaj>
      <item>HRVATSKI SAVEZ UDRUGA PROIZVOĐAČA MLIJEKA</item>
    </izvorni_sadrzaj>
    <derivirana_varijabla naziv="DomainObject.Predmet.ProtuStrankaListNazivFormated_1">
      <item>HRVATSKI SAVEZ UDRUGA PROIZVOĐAČA MLIJEKA</item>
    </derivirana_varijabla>
  </DomainObject.Predmet.ProtuStrankaListNazivFormated>
  <DomainObject.Predmet.ProtuStrankaListNazivFormatedOIB>
    <izvorni_sadrzaj>
      <item>HRVATSKI SAVEZ UDRUGA PROIZVOĐAČA MLIJEKA, OIB 20355405256</item>
    </izvorni_sadrzaj>
    <derivirana_varijabla naziv="DomainObject.Predmet.ProtuStrankaListNazivFormatedOIB_1">
      <item>HRVATSKI SAVEZ UDRUGA PROIZVOĐAČA MLIJEKA, OIB 20355405256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HRVATSKI SAVEZ UDRUGA PROIZVOĐAČA MLIJEKA</izvorni_sadrzaj>
    <derivirana_varijabla naziv="DomainObject.Predmet.ProtustrankaIDrugi_1">HRVATSKI SAVEZ UDRUGA PROIZVOĐAČA MLIJEKA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HRVATSKI SAVEZ UDRUGA PROIZVOĐAČA MLIJEKA, OIB 20355405256, Ulica Ivana Zakmardija Dijankovečkog 12, 48260 Križevci</izvorni_sadrzaj>
    <derivirana_varijabla naziv="DomainObject.Predmet.ProtustrankaIDrugiAdressOIB_1">HRVATSKI SAVEZ UDRUGA PROIZVOĐAČA MLIJEKA, OIB 20355405256, Ulica Ivana Zakmardija Dijankovečkog 12,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HRVATSKI SAVEZ UDRUGA PROIZVOĐAČA MLIJEKA</item>
      <item>E-oglasna ploča</item>
      <item>Sudski registar</item>
    </izvorni_sadrzaj>
    <derivirana_varijabla naziv="DomainObject.Predmet.SudioniciListNaziv_1">
      <item>Financijska agencija</item>
      <item>HRVATSKI SAVEZ UDRUGA PROIZVOĐAČA MLIJEKA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HRVATSKI SAVEZ UDRUGA PROIZVOĐAČA MLIJEKA, OIB 20355405256, Ulica Ivana Zakmardija Dijankovečkog 12,48260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HRVATSKI SAVEZ UDRUGA PROIZVOĐAČA MLIJEKA, OIB 20355405256, Ulica Ivana Zakmardija Dijankovečkog 12,48260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20355405256</item>
      <item>, OIB null</item>
    </izvorni_sadrzaj>
    <derivirana_varijabla naziv="DomainObject.Predmet.SudioniciListNazivOIB_1">
      <item>, OIB null</item>
      <item>, OIB 85821130368</item>
      <item>, OIB 20355405256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475</properties:Words>
  <properties:Characters>2606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2015-11-18T12:08:00Z</dcterms:created>
  <dc:creator>user</dc:creator>
  <cp:lastModifiedBy>Marko Makaj</cp:lastModifiedBy>
  <cp:lastPrinted>2015-11-18T12:08:00Z</cp:lastPrinted>
  <dcterms:modified xmlns:xsi="http://www.w3.org/2001/XMLSchema-instance" xsi:type="dcterms:W3CDTF">2015-11-18T12:10:00Z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