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dfa7" w14:paraId="c0cdfa7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BE635E">
        <w:t>6</w:t>
      </w:r>
      <w:r w:rsidR="009A34C2">
        <w:t>4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9A34C2">
        <w:t>1</w:t>
      </w:r>
      <w:r w:rsidR="00140FC2">
        <w:t>6</w:t>
      </w:r>
      <w:r w:rsidR="00AC75F1">
        <w:t xml:space="preserve">. </w:t>
      </w:r>
      <w:r w:rsidR="009A34C2">
        <w:t>svib</w:t>
      </w:r>
      <w:r w:rsidR="00661B6F">
        <w:t>nj</w:t>
      </w:r>
      <w:r w:rsidR="001B5325">
        <w:t xml:space="preserve">a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9A34C2">
        <w:t>pet</w:t>
      </w:r>
      <w:r w:rsidR="00AC75F1">
        <w:t>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9A34C2">
        <w:t>59.85</w:t>
      </w:r>
      <w:r w:rsidR="00AC75F1">
        <w:t>1,00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9A34C2">
        <w:rPr>
          <w:bCs/>
        </w:rPr>
        <w:t>4</w:t>
      </w:r>
      <w:r w:rsidR="00AC75F1">
        <w:rPr>
          <w:bCs/>
        </w:rPr>
        <w:t xml:space="preserve">. </w:t>
      </w:r>
      <w:r w:rsidR="00661B6F">
        <w:rPr>
          <w:bCs/>
        </w:rPr>
        <w:t>s</w:t>
      </w:r>
      <w:r w:rsidR="009A34C2">
        <w:rPr>
          <w:bCs/>
        </w:rPr>
        <w:t>rp</w:t>
      </w:r>
      <w:r w:rsidR="00846934">
        <w:rPr>
          <w:bCs/>
        </w:rPr>
        <w:t>nj</w:t>
      </w:r>
      <w:r w:rsidR="00AC75F1">
        <w:rPr>
          <w:bCs/>
        </w:rPr>
        <w:t xml:space="preserve">a 2017. u </w:t>
      </w:r>
      <w:r w:rsidR="009A34C2">
        <w:rPr>
          <w:bCs/>
        </w:rPr>
        <w:t>9</w:t>
      </w:r>
      <w:r w:rsidR="00AC75F1">
        <w:rPr>
          <w:bCs/>
        </w:rPr>
        <w:t>,</w:t>
      </w:r>
      <w:r w:rsidR="009A34C2">
        <w:rPr>
          <w:bCs/>
        </w:rPr>
        <w:t>3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140FC2">
        <w:t>30</w:t>
      </w:r>
      <w:r w:rsidR="008C0515">
        <w:t>.</w:t>
      </w:r>
      <w:r w:rsidR="00846934">
        <w:t>0</w:t>
      </w:r>
      <w:r w:rsidR="00140FC2">
        <w:t>6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8704CC">
        <w:t xml:space="preserve"> od </w:t>
      </w:r>
      <w:r w:rsidR="00140FC2">
        <w:t>16</w:t>
      </w:r>
      <w:r w:rsidR="00EA6BB2">
        <w:t>.</w:t>
      </w:r>
      <w:r w:rsidR="001B5325">
        <w:t>0</w:t>
      </w:r>
      <w:r w:rsidR="00140FC2">
        <w:t>5</w:t>
      </w:r>
      <w:r w:rsidR="00BD7955">
        <w:t>.</w:t>
      </w:r>
      <w:r w:rsidR="00C478F5">
        <w:t>201</w:t>
      </w:r>
      <w:r w:rsidR="001B5325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EA6BB2">
        <w:t xml:space="preserve"> te </w:t>
      </w:r>
      <w:r w:rsidR="00140FC2">
        <w:rPr>
          <w:bCs/>
        </w:rPr>
        <w:t>početna cijenu smanjio za 10 % u odnosu na početnu cijenu s četrnaeste javne dražbe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140FC2">
        <w:rPr>
          <w:bCs/>
        </w:rPr>
        <w:t>16</w:t>
      </w:r>
      <w:r w:rsidR="0021322F">
        <w:rPr>
          <w:bCs/>
        </w:rPr>
        <w:t xml:space="preserve">. </w:t>
      </w:r>
      <w:r w:rsidR="00140FC2">
        <w:rPr>
          <w:bCs/>
        </w:rPr>
        <w:t>svib</w:t>
      </w:r>
      <w:r w:rsidR="0079760A">
        <w:rPr>
          <w:bCs/>
        </w:rPr>
        <w:t>nj</w:t>
      </w:r>
      <w:r w:rsidR="009407D7">
        <w:rPr>
          <w:bCs/>
        </w:rPr>
        <w:t>a</w:t>
      </w:r>
      <w:r w:rsidR="0021322F">
        <w:rPr>
          <w:bCs/>
        </w:rPr>
        <w:t xml:space="preserve"> 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7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BE635E">
      <w:t>6</w:t>
    </w:r>
    <w:r w:rsidR="009A34C2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D032B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45BA"/>
    <w:rsid w:val="00286EC0"/>
    <w:rsid w:val="00292B96"/>
    <w:rsid w:val="002C1037"/>
    <w:rsid w:val="002E1C82"/>
    <w:rsid w:val="002E4A06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701ECB"/>
    <w:rsid w:val="00703041"/>
    <w:rsid w:val="00706971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D2AA0"/>
    <w:rsid w:val="00804356"/>
    <w:rsid w:val="00807CDC"/>
    <w:rsid w:val="008102D4"/>
    <w:rsid w:val="008217C9"/>
    <w:rsid w:val="00845C6F"/>
    <w:rsid w:val="00846934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5771C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7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577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77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7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7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7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577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77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7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7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91153-FCA5-4CB5-A152-024C0EDA4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560</properties:Words>
  <properties:Characters>2940</properties:Characters>
  <properties:Lines>95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2017-05-16T08:52:00Z</dcterms:created>
  <dc:creator>Željko</dc:creator>
  <cp:lastModifiedBy>Elizabeta Đeke</cp:lastModifiedBy>
  <cp:lastPrinted>2017-02-09T07:15:00Z</cp:lastPrinted>
  <dcterms:modified xmlns:xsi="http://www.w3.org/2001/XMLSchema-instance" xsi:type="dcterms:W3CDTF">2017-05-16T11:35:00Z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