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9605" w14:paraId="f879605" w:rsidRDefault="00D97BE1" w:rsidP="00D97BE1" w:rsidR="00D97BE1">
      <w:pPr>
        <w:jc w:val="right"/>
        <w15:collapsed w:val="false"/>
        <w:rPr>
          <w:b/>
        </w:rPr>
      </w:pPr>
      <w:bookmarkStart w:name="_GoBack" w:id="0"/>
      <w:bookmarkEnd w:id="0"/>
    </w:p>
    <w:p w:rsidRDefault="00001637" w:rsidP="00D97BE1" w:rsidR="00001637" w:rsidRPr="007E0FEA">
      <w:pPr>
        <w:jc w:val="right"/>
        <w:rPr>
          <w:b/>
        </w:rPr>
      </w:pPr>
    </w:p>
    <w:p w:rsidRDefault="0084650A" w:rsidP="00BC58D7" w:rsidR="000F60FD" w:rsidRPr="001D63A9">
      <w:pPr>
        <w:jc w:val="right"/>
      </w:pPr>
      <w:r w:rsidRPr="001D63A9">
        <w:t xml:space="preserve"> </w:t>
      </w:r>
      <w:r w:rsidR="00D97BE1" w:rsidRPr="001D63A9">
        <w:t xml:space="preserve"> </w:t>
      </w:r>
    </w:p>
    <w:p w:rsidRDefault="00520CA4" w:rsidP="000F60FD" w:rsidR="00520CA4" w:rsidRPr="001D63A9"/>
    <w:p w:rsidRDefault="000F60FD" w:rsidP="000F60FD" w:rsidR="000F60FD" w:rsidRPr="00825201">
      <w:pPr>
        <w:rPr>
          <w:b/>
        </w:rPr>
      </w:pPr>
      <w:r w:rsidRPr="00825201">
        <w:rPr>
          <w:b/>
        </w:rPr>
        <w:t>REPUBLIKA HRVATSKA</w:t>
      </w:r>
    </w:p>
    <w:p w:rsidRDefault="000F60FD" w:rsidP="000F60FD" w:rsidR="003D72BA" w:rsidRPr="00825201">
      <w:pPr>
        <w:rPr>
          <w:b/>
        </w:rPr>
      </w:pPr>
      <w:r w:rsidRPr="00825201">
        <w:rPr>
          <w:b/>
        </w:rPr>
        <w:t>TRGOVAČKI SUD U</w:t>
      </w:r>
      <w:r w:rsidR="00D024BA" w:rsidRPr="00825201">
        <w:rPr>
          <w:b/>
        </w:rPr>
        <w:t xml:space="preserve"> ZADRU</w:t>
      </w:r>
    </w:p>
    <w:p w:rsidRDefault="003D72BA" w:rsidP="000F60FD" w:rsidR="00825201">
      <w:r>
        <w:t>Dr. Franje Tuđmana 35</w:t>
      </w:r>
    </w:p>
    <w:p w:rsidRDefault="00825201" w:rsidP="000F60FD" w:rsidR="000F60FD" w:rsidRPr="001D63A9">
      <w:r>
        <w:t>Zadar</w:t>
      </w:r>
      <w:r w:rsidR="00D024BA" w:rsidRPr="001D63A9">
        <w:tab/>
      </w:r>
      <w:r w:rsidR="00D024BA" w:rsidRPr="001D63A9">
        <w:tab/>
      </w:r>
      <w:r w:rsidR="00D024BA" w:rsidRPr="001D63A9">
        <w:tab/>
      </w:r>
      <w:r w:rsidR="00AB29B4" w:rsidRPr="001D63A9">
        <w:t xml:space="preserve">          </w:t>
      </w:r>
    </w:p>
    <w:p w:rsidRDefault="00873E4C" w:rsidP="000F60FD" w:rsidR="00873E4C">
      <w:pPr>
        <w:jc w:val="center"/>
      </w:pPr>
    </w:p>
    <w:p w:rsidRDefault="00696A23" w:rsidP="000F60FD" w:rsidR="00696A23" w:rsidRPr="006C4213">
      <w:pPr>
        <w:jc w:val="center"/>
        <w:rPr>
          <w:b/>
          <w:bCs/>
        </w:rPr>
      </w:pPr>
      <w:r w:rsidRPr="006C4213">
        <w:rPr>
          <w:b/>
          <w:bCs/>
        </w:rPr>
        <w:t>R E P U B L I KA   H R V A T S K A</w:t>
      </w:r>
    </w:p>
    <w:p w:rsidRDefault="001F3EEE" w:rsidP="000F60FD" w:rsidR="001F3EEE" w:rsidRPr="006C4213">
      <w:pPr>
        <w:jc w:val="center"/>
        <w:rPr>
          <w:b/>
          <w:bCs/>
        </w:rPr>
      </w:pPr>
    </w:p>
    <w:p w:rsidRDefault="000F60FD" w:rsidP="000F60FD" w:rsidR="000F60FD" w:rsidRPr="006C4213">
      <w:pPr>
        <w:jc w:val="center"/>
        <w:rPr>
          <w:b/>
          <w:bCs/>
        </w:rPr>
      </w:pPr>
      <w:r w:rsidRPr="006C4213">
        <w:rPr>
          <w:b/>
          <w:bCs/>
        </w:rPr>
        <w:t>R J E Š E N J E</w:t>
      </w:r>
    </w:p>
    <w:p w:rsidRDefault="000F60FD" w:rsidP="000F60FD" w:rsidR="000F60FD" w:rsidRPr="007E0FEA"/>
    <w:p w:rsidRDefault="0068406C" w:rsidP="002A789E" w:rsidR="002F6FA2" w:rsidRPr="002A789E">
      <w:pPr>
        <w:ind w:firstLine="708"/>
        <w:jc w:val="both"/>
      </w:pPr>
      <w:r w:rsidRPr="007E0FEA">
        <w:t>Trgovački sud u Zadru</w:t>
      </w:r>
      <w:r w:rsidR="001D70CF" w:rsidRPr="007E0FEA">
        <w:t xml:space="preserve">, </w:t>
      </w:r>
      <w:r w:rsidR="001B3070" w:rsidRPr="007E0FEA">
        <w:t>po su</w:t>
      </w:r>
      <w:r w:rsidR="006C4213">
        <w:t xml:space="preserve">tkinji </w:t>
      </w:r>
      <w:r w:rsidR="003E5B53">
        <w:t>Ani Markač,</w:t>
      </w:r>
      <w:r w:rsidR="00BC28B6">
        <w:t xml:space="preserve"> povodom prijedloga </w:t>
      </w:r>
      <w:r w:rsidR="006C4213">
        <w:t xml:space="preserve">dužnika </w:t>
      </w:r>
      <w:r w:rsidR="00090B41">
        <w:t xml:space="preserve">ARANEA d.o.o., Silba, Silba 307, OIB:48167019004 </w:t>
      </w:r>
      <w:r w:rsidR="00BC28B6">
        <w:t xml:space="preserve">za otvaranje </w:t>
      </w:r>
      <w:r w:rsidR="006C4213">
        <w:t xml:space="preserve">predstečajnog postupka, </w:t>
      </w:r>
      <w:r w:rsidR="001B3070" w:rsidRPr="007E0FEA">
        <w:t xml:space="preserve">dana </w:t>
      </w:r>
      <w:r w:rsidR="00BD055B">
        <w:t xml:space="preserve">6. veljače </w:t>
      </w:r>
      <w:r w:rsidR="008C41CD">
        <w:t>201</w:t>
      </w:r>
      <w:r w:rsidR="00090B41">
        <w:t>7</w:t>
      </w:r>
      <w:r w:rsidR="001B3070" w:rsidRPr="007E0FEA">
        <w:t>.</w:t>
      </w:r>
      <w:r w:rsidR="006D749E" w:rsidRPr="007E0FEA">
        <w:t>,</w:t>
      </w:r>
    </w:p>
    <w:p w:rsidRDefault="000F60FD" w:rsidP="000F60FD" w:rsidR="000F60FD" w:rsidRPr="00A644B9">
      <w:pPr>
        <w:jc w:val="center"/>
        <w:rPr>
          <w:b/>
        </w:rPr>
      </w:pPr>
      <w:r w:rsidRPr="00A644B9">
        <w:rPr>
          <w:b/>
        </w:rPr>
        <w:t>r i j e š i o  j e</w:t>
      </w:r>
    </w:p>
    <w:p w:rsidRDefault="002F6FA2" w:rsidP="000F60FD" w:rsidR="002F6FA2" w:rsidRPr="007E0FEA">
      <w:pPr>
        <w:rPr>
          <w:b/>
        </w:rPr>
      </w:pPr>
    </w:p>
    <w:p w:rsidRDefault="003E5B53" w:rsidP="003E5B53" w:rsidR="000F60FD" w:rsidRPr="007E0FEA">
      <w:pPr>
        <w:jc w:val="both"/>
        <w:rPr>
          <w:b/>
        </w:rPr>
      </w:pPr>
      <w:r>
        <w:t>I.</w:t>
      </w:r>
      <w:r>
        <w:tab/>
      </w:r>
      <w:r w:rsidR="000F60FD" w:rsidRPr="007E0FEA">
        <w:t xml:space="preserve">O t v a r a   s e </w:t>
      </w:r>
      <w:r w:rsidR="007228EC" w:rsidRPr="007E0FEA">
        <w:t xml:space="preserve">  </w:t>
      </w:r>
      <w:r w:rsidR="006C4213">
        <w:t>pred</w:t>
      </w:r>
      <w:r w:rsidR="000F60FD" w:rsidRPr="007E0FEA">
        <w:t>stečajni postupak nad dužnikom</w:t>
      </w:r>
      <w:r w:rsidR="00C569BB" w:rsidRPr="007E0FEA">
        <w:rPr>
          <w:b/>
        </w:rPr>
        <w:t xml:space="preserve"> </w:t>
      </w:r>
      <w:r w:rsidR="00090B41">
        <w:t>ARANEA d.o.o., Silba, Silba 307, OIB:48167019004.</w:t>
      </w:r>
    </w:p>
    <w:p w:rsidRDefault="000F60FD" w:rsidP="0068406C" w:rsidR="000F60FD" w:rsidRPr="007E0FEA">
      <w:pPr>
        <w:ind w:hanging="192" w:left="900"/>
        <w:jc w:val="both"/>
        <w:rPr>
          <w:b/>
        </w:rPr>
      </w:pPr>
    </w:p>
    <w:p w:rsidRDefault="000F60FD" w:rsidP="00A37FB5" w:rsidR="00C47DE6" w:rsidRPr="00880D5F">
      <w:pPr>
        <w:jc w:val="both"/>
      </w:pPr>
      <w:r w:rsidRPr="00BC28B6">
        <w:t>II</w:t>
      </w:r>
      <w:r w:rsidR="00E77C84">
        <w:t>.</w:t>
      </w:r>
      <w:r w:rsidR="00E77C84">
        <w:tab/>
        <w:t xml:space="preserve">Za povjerenika se imenuje </w:t>
      </w:r>
      <w:r w:rsidR="00596CA2">
        <w:t>Branko Morić, iz Zadra, Miroslava Krleže 1e, OIB:89888559843</w:t>
      </w:r>
      <w:r w:rsidR="004B5BE6">
        <w:t>.</w:t>
      </w:r>
      <w:r w:rsidR="00A37FB5">
        <w:t xml:space="preserve"> </w:t>
      </w:r>
    </w:p>
    <w:p w:rsidRDefault="00AE7F32" w:rsidP="00AE7F32" w:rsidR="00AE7F32">
      <w:pPr>
        <w:jc w:val="both"/>
        <w:rPr>
          <w:b/>
        </w:rPr>
      </w:pPr>
    </w:p>
    <w:p w:rsidRDefault="003E5B53" w:rsidP="003E5B53" w:rsidR="003E5B53">
      <w:pPr>
        <w:jc w:val="both"/>
      </w:pPr>
      <w:r>
        <w:t>III.</w:t>
      </w:r>
      <w:r>
        <w:tab/>
      </w:r>
      <w:r w:rsidR="000F60FD" w:rsidRPr="007E0FEA">
        <w:t>Pozivaju se vjerovnici</w:t>
      </w:r>
      <w:r w:rsidR="00A2158D">
        <w:t xml:space="preserve"> dužnika </w:t>
      </w:r>
      <w:r w:rsidR="00090B41">
        <w:t xml:space="preserve">ARANEA d.o.o., Silba, Silba 307, OIB:48167019004 </w:t>
      </w:r>
      <w:r w:rsidR="00A2158D">
        <w:t xml:space="preserve">da </w:t>
      </w:r>
      <w:r w:rsidR="006C4213">
        <w:t>na</w:t>
      </w:r>
      <w:r w:rsidR="00062AA2">
        <w:t>dležnoj jedinici F</w:t>
      </w:r>
      <w:r w:rsidR="006C4213">
        <w:t xml:space="preserve">inancijske agencije u roku od 15 </w:t>
      </w:r>
      <w:r>
        <w:t xml:space="preserve">(petnaest) </w:t>
      </w:r>
      <w:r w:rsidR="006C4213">
        <w:t xml:space="preserve">dana od dana objave ovog rješenja </w:t>
      </w:r>
      <w:r>
        <w:t xml:space="preserve">na stranici e-Oglasna ploča </w:t>
      </w:r>
      <w:r w:rsidR="006C4213">
        <w:t>sukladno čl. 34. st. 1. toč. 2. prijave svoje tražbine</w:t>
      </w:r>
      <w:r>
        <w:t>.</w:t>
      </w:r>
    </w:p>
    <w:p w:rsidRDefault="003E5B53" w:rsidP="003E5B53" w:rsidR="003E5B53">
      <w:pPr>
        <w:ind w:firstLine="708"/>
        <w:jc w:val="both"/>
      </w:pPr>
    </w:p>
    <w:p w:rsidRDefault="003E5B53" w:rsidP="00596CA2" w:rsidR="00062AA2">
      <w:pPr>
        <w:jc w:val="both"/>
      </w:pPr>
      <w:r>
        <w:t>IV.</w:t>
      </w:r>
      <w:r>
        <w:tab/>
        <w:t>P</w:t>
      </w:r>
      <w:r w:rsidRPr="007E0FEA">
        <w:t xml:space="preserve">ozivaju se </w:t>
      </w:r>
      <w:r>
        <w:t xml:space="preserve">dužnik i povjerenik </w:t>
      </w:r>
      <w:r w:rsidR="00090B41">
        <w:t>B</w:t>
      </w:r>
      <w:r w:rsidR="00BD055B">
        <w:t>r</w:t>
      </w:r>
      <w:r w:rsidR="00596CA2">
        <w:t>anko Morić iz Zadra</w:t>
      </w:r>
      <w:r>
        <w:t xml:space="preserve">, da u roku od 8 (osam) dana od objave tablice prijavljenih tražbina, dostave </w:t>
      </w:r>
      <w:r w:rsidR="00062AA2">
        <w:t xml:space="preserve">nadležnoj jedinici Financijske agencije </w:t>
      </w:r>
      <w:r>
        <w:t>pisano očitovanje o svakoj prijavljenoj tražbini</w:t>
      </w:r>
      <w:r w:rsidR="00062AA2">
        <w:t>,</w:t>
      </w:r>
      <w:r>
        <w:t xml:space="preserve"> priznaju li je ili osporavaju, uz obveznu naznaku iznosa za koji se tražbina osporava i razloga osporavanja.</w:t>
      </w:r>
      <w:r w:rsidR="00596CA2">
        <w:t xml:space="preserve"> </w:t>
      </w:r>
    </w:p>
    <w:p w:rsidRDefault="00062AA2" w:rsidP="003E5B53" w:rsidR="00062AA2">
      <w:pPr>
        <w:jc w:val="both"/>
        <w:rPr>
          <w:b/>
        </w:rPr>
      </w:pPr>
    </w:p>
    <w:p w:rsidRDefault="00062AA2" w:rsidP="00062AA2" w:rsidR="00062AA2">
      <w:pPr>
        <w:jc w:val="both"/>
      </w:pPr>
      <w:r>
        <w:t>V.</w:t>
      </w:r>
      <w:r>
        <w:tab/>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062AA2" w:rsidP="00062AA2" w:rsidR="00062AA2">
      <w:pPr>
        <w:jc w:val="both"/>
      </w:pPr>
    </w:p>
    <w:p w:rsidRDefault="00062AA2" w:rsidP="00062AA2" w:rsidR="00062AA2">
      <w:pPr>
        <w:jc w:val="both"/>
      </w:pPr>
      <w:r>
        <w:t>VI.</w:t>
      </w:r>
      <w:r>
        <w:tab/>
        <w:t>Poziva se dužnik da vjerovnicima i povjereniku omogući uvid u isprave iz kojih proizlaze tražbine navedene u popisu imovine i obveza.</w:t>
      </w:r>
    </w:p>
    <w:p w:rsidRDefault="000F60FD" w:rsidP="00062AA2" w:rsidR="000F60FD" w:rsidRPr="00062AA2">
      <w:pPr>
        <w:jc w:val="both"/>
        <w:rPr>
          <w:b/>
        </w:rPr>
      </w:pPr>
      <w:r w:rsidRPr="007E0FEA">
        <w:tab/>
      </w:r>
    </w:p>
    <w:p w:rsidRDefault="00A2158D" w:rsidP="00C36847" w:rsidR="000F60FD" w:rsidRPr="007E0FEA">
      <w:pPr>
        <w:jc w:val="both"/>
      </w:pPr>
      <w:r>
        <w:t>V</w:t>
      </w:r>
      <w:r w:rsidR="00600F72">
        <w:t>I</w:t>
      </w:r>
      <w:r w:rsidR="00062AA2">
        <w:t>I.</w:t>
      </w:r>
      <w:r w:rsidR="00062AA2">
        <w:tab/>
      </w:r>
      <w:r w:rsidR="000F60FD" w:rsidRPr="007E0FEA">
        <w:t xml:space="preserve">Pozivaju se </w:t>
      </w:r>
      <w:r w:rsidR="00C36847">
        <w:t xml:space="preserve">dužnikovi dužnici da svoje </w:t>
      </w:r>
      <w:r w:rsidR="00062AA2">
        <w:t xml:space="preserve">dospjele </w:t>
      </w:r>
      <w:r w:rsidR="00C36847">
        <w:t xml:space="preserve">obveze </w:t>
      </w:r>
      <w:r w:rsidR="00600F72">
        <w:t>bez odgode ispun</w:t>
      </w:r>
      <w:r w:rsidR="00062AA2">
        <w:t>e</w:t>
      </w:r>
      <w:r>
        <w:t xml:space="preserve"> </w:t>
      </w:r>
      <w:r w:rsidR="00C36847">
        <w:t>dužniku</w:t>
      </w:r>
      <w:r>
        <w:t xml:space="preserve">. </w:t>
      </w:r>
    </w:p>
    <w:p w:rsidRDefault="000F60FD" w:rsidP="000F60FD" w:rsidR="000F60FD" w:rsidRPr="007E0FEA">
      <w:pPr>
        <w:jc w:val="both"/>
      </w:pPr>
    </w:p>
    <w:p w:rsidRDefault="00A2158D" w:rsidP="00A2158D" w:rsidR="00F75C44">
      <w:pPr>
        <w:jc w:val="both"/>
      </w:pPr>
      <w:r>
        <w:t>VI</w:t>
      </w:r>
      <w:r w:rsidR="00F75C44">
        <w:t>I</w:t>
      </w:r>
      <w:r w:rsidR="00062AA2">
        <w:t>I.</w:t>
      </w:r>
      <w:r w:rsidR="00062AA2">
        <w:tab/>
      </w:r>
      <w:r w:rsidR="00F75C44">
        <w:t>P</w:t>
      </w:r>
      <w:r w:rsidR="00C36847">
        <w:t xml:space="preserve">ozivaju se </w:t>
      </w:r>
      <w:r w:rsidR="00062AA2">
        <w:t xml:space="preserve">vjerovnici, dužnik i  povjerenik </w:t>
      </w:r>
      <w:r w:rsidR="00F75C44">
        <w:t>na</w:t>
      </w:r>
    </w:p>
    <w:p w:rsidRDefault="00C36847" w:rsidP="00C36847" w:rsidR="00C36847">
      <w:pPr>
        <w:jc w:val="both"/>
      </w:pPr>
    </w:p>
    <w:p w:rsidRDefault="00F75C44" w:rsidP="00596CA2" w:rsidR="00F75C44">
      <w:pPr>
        <w:jc w:val="both"/>
        <w:rPr>
          <w:b/>
        </w:rPr>
      </w:pPr>
      <w:r>
        <w:t>r</w:t>
      </w:r>
      <w:r w:rsidR="000F60FD" w:rsidRPr="007E0FEA">
        <w:t>očište</w:t>
      </w:r>
      <w:r w:rsidR="00A2158D">
        <w:t xml:space="preserve"> za ispitivanje </w:t>
      </w:r>
      <w:r>
        <w:t>tražbina</w:t>
      </w:r>
      <w:r w:rsidR="00A2158D">
        <w:t xml:space="preserve"> </w:t>
      </w:r>
      <w:r>
        <w:t xml:space="preserve">koje se </w:t>
      </w:r>
      <w:r w:rsidR="00A2158D">
        <w:t xml:space="preserve">zakazuje za dan </w:t>
      </w:r>
      <w:r w:rsidR="002023C6" w:rsidRPr="002023C6">
        <w:rPr>
          <w:b/>
        </w:rPr>
        <w:t>27. ožujka</w:t>
      </w:r>
      <w:r w:rsidR="002023C6">
        <w:t xml:space="preserve"> </w:t>
      </w:r>
      <w:r w:rsidR="008C41CD">
        <w:rPr>
          <w:b/>
        </w:rPr>
        <w:t>201</w:t>
      </w:r>
      <w:r w:rsidR="00090B41">
        <w:rPr>
          <w:b/>
        </w:rPr>
        <w:t>7</w:t>
      </w:r>
      <w:r w:rsidR="00AF3FC0" w:rsidRPr="007E0FEA">
        <w:rPr>
          <w:b/>
        </w:rPr>
        <w:t xml:space="preserve">. godine u </w:t>
      </w:r>
      <w:r w:rsidR="00E77C84">
        <w:rPr>
          <w:b/>
        </w:rPr>
        <w:t xml:space="preserve">10,00 sati </w:t>
      </w:r>
      <w:r w:rsidR="00D06AE7" w:rsidRPr="007E0FEA">
        <w:rPr>
          <w:b/>
        </w:rPr>
        <w:t xml:space="preserve"> </w:t>
      </w:r>
      <w:r w:rsidR="000F60FD" w:rsidRPr="007E0FEA">
        <w:rPr>
          <w:b/>
        </w:rPr>
        <w:t xml:space="preserve">kod </w:t>
      </w:r>
      <w:r w:rsidR="00825201">
        <w:rPr>
          <w:b/>
        </w:rPr>
        <w:t xml:space="preserve">Trgovačkog suda u Zadru, </w:t>
      </w:r>
      <w:r w:rsidR="00090B41">
        <w:rPr>
          <w:b/>
        </w:rPr>
        <w:t xml:space="preserve">Dr. Franje Tuđmana 35, </w:t>
      </w:r>
      <w:r w:rsidR="000F60FD" w:rsidRPr="007E0FEA">
        <w:rPr>
          <w:b/>
        </w:rPr>
        <w:t xml:space="preserve">sudnica broj </w:t>
      </w:r>
      <w:r w:rsidR="00090B41">
        <w:rPr>
          <w:b/>
        </w:rPr>
        <w:t>14/I</w:t>
      </w:r>
      <w:r w:rsidR="00596CA2">
        <w:rPr>
          <w:b/>
        </w:rPr>
        <w:t xml:space="preserve">. </w:t>
      </w:r>
    </w:p>
    <w:p w:rsidRDefault="00F75C44" w:rsidP="00825201" w:rsidR="00F75C44">
      <w:pPr>
        <w:jc w:val="both"/>
        <w:rPr>
          <w:b/>
        </w:rPr>
      </w:pPr>
    </w:p>
    <w:p w:rsidRDefault="00062AA2" w:rsidP="00A37FB5" w:rsidR="00062AA2">
      <w:pPr>
        <w:jc w:val="both"/>
      </w:pPr>
      <w:r>
        <w:t>IX.</w:t>
      </w:r>
      <w:r>
        <w:tab/>
      </w:r>
      <w:r w:rsidR="0039699B">
        <w:t xml:space="preserve">Određuje se upis zabilježbe otvaranja </w:t>
      </w:r>
      <w:r>
        <w:t>pred</w:t>
      </w:r>
      <w:r w:rsidR="0039699B">
        <w:t xml:space="preserve">stečajnog postupka u </w:t>
      </w:r>
      <w:r w:rsidR="000F60FD" w:rsidRPr="007E0FEA">
        <w:t>registar</w:t>
      </w:r>
      <w:r w:rsidR="0039699B">
        <w:t xml:space="preserve"> Trgovačkog suda u Zadru,</w:t>
      </w:r>
      <w:r w:rsidR="00A2158D">
        <w:t xml:space="preserve"> </w:t>
      </w:r>
      <w:r>
        <w:t>kao i u javne knjige, registre, upisnike i očevidnike u kojima je dužnik upisan kao nositelj nekog prava.</w:t>
      </w:r>
    </w:p>
    <w:p w:rsidRDefault="00062AA2" w:rsidP="00C36847" w:rsidR="00062AA2" w:rsidRPr="00BC28B6">
      <w:pPr>
        <w:jc w:val="both"/>
      </w:pPr>
      <w:r>
        <w:lastRenderedPageBreak/>
        <w:t>X.</w:t>
      </w:r>
      <w:r>
        <w:tab/>
      </w:r>
      <w:r w:rsidR="00A644B9">
        <w:t xml:space="preserve">Rješenje o otvaranju predstečajnog postupka dostavit će se Financijskog agenciji uz popis </w:t>
      </w:r>
      <w:r w:rsidR="00F902E1">
        <w:t>obveza i</w:t>
      </w:r>
      <w:r w:rsidR="00A644B9">
        <w:t xml:space="preserve"> vjerovnika koje je dužnik dostavio uz prijedlog za otvaranje predstečajnog postupka.</w:t>
      </w:r>
    </w:p>
    <w:p w:rsidRDefault="00696A23" w:rsidP="000F60FD" w:rsidR="00696A23" w:rsidRPr="007E0FEA"/>
    <w:p w:rsidRDefault="000F60FD" w:rsidP="00CC3B7D" w:rsidR="000F60FD" w:rsidRPr="007E0FEA">
      <w:pPr>
        <w:jc w:val="center"/>
      </w:pPr>
      <w:r w:rsidRPr="007E0FEA">
        <w:t>Obrazloženje</w:t>
      </w:r>
    </w:p>
    <w:p w:rsidRDefault="00520CA4" w:rsidP="000F60FD" w:rsidR="00520CA4" w:rsidRPr="007E0FEA"/>
    <w:p w:rsidRDefault="00C36847" w:rsidP="000061FE" w:rsidR="00185C3A">
      <w:pPr>
        <w:ind w:firstLine="708"/>
        <w:jc w:val="both"/>
      </w:pPr>
      <w:r>
        <w:t xml:space="preserve">Dužnik je </w:t>
      </w:r>
      <w:r w:rsidR="00BA2F83">
        <w:t xml:space="preserve">ovom Sudu podnio </w:t>
      </w:r>
      <w:r>
        <w:t>prijedlog za otvaranje predstečajnog postupka sukladno čl. 4. st. 2. Stečajnog zakona (Narodne novine 71/15</w:t>
      </w:r>
      <w:r w:rsidR="00BA2F83">
        <w:t>)</w:t>
      </w:r>
      <w:r w:rsidR="00A37FB5">
        <w:t xml:space="preserve"> </w:t>
      </w:r>
      <w:r w:rsidR="00820E51">
        <w:t xml:space="preserve">navodeći da kod istoga </w:t>
      </w:r>
      <w:r w:rsidR="00BA2F83">
        <w:t>p</w:t>
      </w:r>
      <w:r>
        <w:t>ostoji predstečajni razlog prijeteće nesposobnosti za plaćanje</w:t>
      </w:r>
      <w:r w:rsidR="000061FE">
        <w:t xml:space="preserve"> jer da u Očevidniku redoslijeda osnova za plaćanje koji vodi Financijska agencija ima jednu ili više </w:t>
      </w:r>
      <w:r w:rsidR="00185C3A">
        <w:t xml:space="preserve">evidentiranih neizvršenih osnova za plaćanje koje je trebalo na temelju valjanih osnova za plaćanje bez daljnjeg pristanka naplatiti s bilo kojeg od njegovih računa. </w:t>
      </w:r>
    </w:p>
    <w:p w:rsidRDefault="00185C3A" w:rsidP="00185C3A" w:rsidR="00185C3A">
      <w:pPr>
        <w:tabs>
          <w:tab w:pos="960" w:val="left"/>
        </w:tabs>
        <w:jc w:val="both"/>
      </w:pPr>
      <w:r>
        <w:tab/>
        <w:t xml:space="preserve">Sud je dužnika Zaključcima od 22. studenog 2016. i od 18. siječnja 2018. pozvao da dopuni svoj prijedlog za otvaranje predstečajnog postupka sukladno odredbi čl. 17. i 26. Stečajnog zakona obzirom da isti uz prijedlog nije dostavio popis imovine i obveza, kao ni financijske izvještaje u skladu sa Zakonom o računovodstvu koji nisu stariji od tri mjeseca od dana podnošenja prijedloga za otvaranje predstečajnog postupka, opis pregovora s vjerovnicima, ako su prethodili prijedlogu za otvaranje predstečajnog postupka, dokaz o ukupnoj aktivi i dokaz o ukupnom prihodu za prethodnu godinu i broju zaposlenih na zadnji dan u mjesecu koji prethodi danu podnošenja prijedloga, plan restrukturiranja, te potvrdu Financijske agencije o broju dana blokade računa. </w:t>
      </w:r>
    </w:p>
    <w:p w:rsidRDefault="00185C3A" w:rsidP="000061FE" w:rsidR="00185C3A">
      <w:pPr>
        <w:ind w:firstLine="708"/>
        <w:jc w:val="both"/>
      </w:pPr>
      <w:r>
        <w:t>Dužnik je postupio po Zaključcima Suda te dostavio potrebitu dokumentaciju.</w:t>
      </w:r>
    </w:p>
    <w:p w:rsidRDefault="00185C3A" w:rsidP="00EC2300" w:rsidR="00C36847">
      <w:pPr>
        <w:ind w:firstLine="708"/>
        <w:jc w:val="both"/>
      </w:pPr>
      <w:r>
        <w:t xml:space="preserve">Iz dostavljene dokumentacije od strane Financijske agencije proizlazi da je na dan podnošenja prijedloga račun dužnika bio u neprekidnoj blokadi 59 dana. </w:t>
      </w:r>
      <w:r w:rsidR="00EC2300">
        <w:t xml:space="preserve">Isti je naknadno dostavio dokumentaciju, kako to i propisuje odredba čl. 26. Stečajnog zakona, a također  </w:t>
      </w:r>
      <w:r w:rsidR="00BA2F83">
        <w:t>Sud je utvrdio kako plan restrukturiranja sadrži sve elemente propisane člankom 27. Stečajnog zakona</w:t>
      </w:r>
      <w:r w:rsidR="00820E51">
        <w:t>.</w:t>
      </w:r>
    </w:p>
    <w:p w:rsidRDefault="0064498A" w:rsidP="00C36847" w:rsidR="00C36847">
      <w:pPr>
        <w:jc w:val="both"/>
      </w:pPr>
      <w:r>
        <w:tab/>
        <w:t xml:space="preserve">U smislu čl. </w:t>
      </w:r>
      <w:r w:rsidR="00C36847">
        <w:t>4</w:t>
      </w:r>
      <w:r w:rsidR="00820E51">
        <w:t xml:space="preserve">. Stečajnog zakona </w:t>
      </w:r>
      <w:r w:rsidR="00C36847">
        <w:t>predstečajni postupak može se otvoriti ako sud utvrdi postojanje prijeteće nesposobnosti za plaćanje. Prijeteća nesposobnost za plaćanje postoji ako sud stekne uvjerenje da dužnik svoje postojeće obveze neće moći ispuniti po dospijeću. Nadalje, stavkom 2. istog članka citiranog zakona smatrat će se da postoji prijeteća nesposobnost za plaćanje ako nisu nastale okolnosti zbog kojih se smatra da je dužnik postao nesposobna za plaćanje i ako</w:t>
      </w:r>
      <w:r w:rsidR="00820E51">
        <w:t>:</w:t>
      </w:r>
    </w:p>
    <w:p w:rsidRDefault="00C36847" w:rsidP="00C36847" w:rsidR="00C36847">
      <w:pPr>
        <w:pStyle w:val="Odlomakpopisa"/>
        <w:numPr>
          <w:ilvl w:val="0"/>
          <w:numId w:val="4"/>
        </w:numPr>
        <w:jc w:val="both"/>
      </w:pPr>
      <w:r>
        <w:t xml:space="preserve">dužnik u Očevidniku redoslijeda osnova za plaćanje koji vodi Financijska agencija ima jednu ili više evidentiranih neizvršenih osnova za plaćanje koje je trebalo, na temelju valjanih </w:t>
      </w:r>
      <w:r w:rsidR="00E2490E">
        <w:t xml:space="preserve">osnova za plaćanje, bez daljnjeg pristanka dužnika naplatiti s bilo kojeg od njegovih računa ili </w:t>
      </w:r>
    </w:p>
    <w:p w:rsidRDefault="00E2490E" w:rsidP="00E2490E" w:rsidR="00E2490E">
      <w:pPr>
        <w:pStyle w:val="Odlomakpopisa"/>
        <w:numPr>
          <w:ilvl w:val="0"/>
          <w:numId w:val="4"/>
        </w:numPr>
        <w:jc w:val="both"/>
      </w:pPr>
      <w:r>
        <w:t>duže od 30 dana kasni s isplatom plaće koja radniku pripada prema ugovoru o radu, pravilniku o radu, kolektivnom ugovoru ili posebnom propisu odnosno prema drugom aktu kojim se uređuju obveze poslodavca prema radniku ili</w:t>
      </w:r>
    </w:p>
    <w:p w:rsidRDefault="00E2490E" w:rsidP="00BA2F83" w:rsidR="00BA2F83">
      <w:pPr>
        <w:pStyle w:val="Odlomakpopisa"/>
        <w:numPr>
          <w:ilvl w:val="0"/>
          <w:numId w:val="4"/>
        </w:numPr>
        <w:jc w:val="both"/>
      </w:pPr>
      <w:r>
        <w:t>u roku od 30 dan</w:t>
      </w:r>
      <w:r w:rsidR="00CD68FD">
        <w:t xml:space="preserve">a ne uplati doprinose i poreze </w:t>
      </w:r>
      <w:r>
        <w:t xml:space="preserve">prema plaći iz podstavka 2. ovog stavka, računajući do dana kada je radniku bio dužan isplatiti plaću. </w:t>
      </w:r>
    </w:p>
    <w:p w:rsidRDefault="00820E51" w:rsidP="00820E51" w:rsidR="00820E51">
      <w:pPr>
        <w:ind w:firstLine="708"/>
        <w:jc w:val="both"/>
      </w:pPr>
      <w:r>
        <w:t xml:space="preserve">Sud je pregledom priložene dokumentacije utvrdio da su ispunjenje pretpostavke za otvaranje predstečajnog postupka nad dužnikom budući da iz </w:t>
      </w:r>
      <w:r w:rsidR="00EC2300">
        <w:t xml:space="preserve">podataka pribavljenih od strane Financijske agencije </w:t>
      </w:r>
      <w:r>
        <w:t xml:space="preserve">proizlazi da dužnik </w:t>
      </w:r>
      <w:r w:rsidR="00CB06D7">
        <w:t xml:space="preserve">ARANEA d.o.o., Silba na dan podnošenja prijedloga Sudu ima evidentiranih </w:t>
      </w:r>
      <w:r w:rsidR="00EC2300">
        <w:t xml:space="preserve">59 </w:t>
      </w:r>
      <w:r>
        <w:t xml:space="preserve">dana neprekidne blokade zbog nepodmirenih osnova za plaćanje evidentiranih u Očevidniku redoslijeda za plaćanje, dok su nepodmirene obveze na </w:t>
      </w:r>
      <w:r w:rsidR="00CB06D7">
        <w:t xml:space="preserve">dan izdavanje potvrde iznosile </w:t>
      </w:r>
      <w:r w:rsidR="00EC2300">
        <w:t xml:space="preserve">436.233,70 </w:t>
      </w:r>
      <w:r>
        <w:t xml:space="preserve">kn. </w:t>
      </w:r>
      <w:r w:rsidR="00534A3F">
        <w:t>Slijedom navedenog razvidno je da postoji prijeteće nesposobnost za plaćanje te da dužnik svoje postojeće obveze neće moći ispuniti po dospijeću.</w:t>
      </w:r>
    </w:p>
    <w:p w:rsidRDefault="00820E51" w:rsidP="00820E51" w:rsidR="00820E51">
      <w:pPr>
        <w:ind w:firstLine="360"/>
        <w:jc w:val="both"/>
      </w:pPr>
    </w:p>
    <w:p w:rsidRDefault="00820E51" w:rsidP="00EC2300" w:rsidR="00534A3F" w:rsidRPr="00EC2300">
      <w:pPr>
        <w:ind w:firstLine="708"/>
        <w:jc w:val="both"/>
        <w:rPr>
          <w:b/>
        </w:rPr>
      </w:pPr>
      <w:r>
        <w:lastRenderedPageBreak/>
        <w:t>Uzimajući u obzir naprijed navedeno,</w:t>
      </w:r>
      <w:r w:rsidR="00534A3F">
        <w:t xml:space="preserve"> Sud je </w:t>
      </w:r>
      <w:r>
        <w:t xml:space="preserve">sukladno čl. </w:t>
      </w:r>
      <w:r w:rsidR="00BA2F83">
        <w:t xml:space="preserve">33. </w:t>
      </w:r>
      <w:r w:rsidR="00534A3F">
        <w:t xml:space="preserve">st. 1. </w:t>
      </w:r>
      <w:r w:rsidR="00BA2F83">
        <w:t xml:space="preserve">Stečajnog zakona </w:t>
      </w:r>
      <w:r w:rsidR="00534A3F">
        <w:t>odlučio kao u točki I. izreke ovog rješenja, dok je točkom II. imenovao povjerenika, a sukladno st. 2. istog članka citiranog Zakona.</w:t>
      </w:r>
    </w:p>
    <w:p w:rsidRDefault="00C948E4" w:rsidP="00EC2300" w:rsidR="00534A3F">
      <w:pPr>
        <w:ind w:firstLine="708"/>
        <w:jc w:val="both"/>
      </w:pPr>
      <w:r>
        <w:t>Temeljem odredbe članka 39. Stečajnog zakona Financijskoj agenciji dostavlja se popis vjerovnika sa tražbinama koje je dužnik naveo u svojem Popisu imovine i obveza, dostavljenom uz prijedlog.</w:t>
      </w:r>
    </w:p>
    <w:p w:rsidRDefault="00C948E4" w:rsidP="00EC2300" w:rsidR="00960241">
      <w:pPr>
        <w:ind w:firstLine="708"/>
        <w:jc w:val="both"/>
      </w:pPr>
      <w:r>
        <w:t xml:space="preserve">Nadalje, izreka </w:t>
      </w:r>
      <w:r w:rsidR="00BA2F83">
        <w:t>rješenja u točkama I</w:t>
      </w:r>
      <w:r w:rsidR="00960241">
        <w:t>.</w:t>
      </w:r>
      <w:r w:rsidR="00BA2F83">
        <w:t>, te III</w:t>
      </w:r>
      <w:r w:rsidR="00960241">
        <w:t>.</w:t>
      </w:r>
      <w:r w:rsidR="00BA2F83">
        <w:t>-X</w:t>
      </w:r>
      <w:r w:rsidR="00960241">
        <w:t>.</w:t>
      </w:r>
      <w:r w:rsidR="00BA2F83">
        <w:t xml:space="preserve"> temelji se na odredbi članka 34. Stečajnog zakona. </w:t>
      </w:r>
    </w:p>
    <w:p w:rsidRDefault="00BA2F83" w:rsidP="00960241" w:rsidR="00BA2F83">
      <w:pPr>
        <w:ind w:firstLine="708"/>
      </w:pPr>
      <w:r>
        <w:t>Slijedom navedenoga odlučeno je kao u izreci.</w:t>
      </w:r>
    </w:p>
    <w:p w:rsidRDefault="00BA2F83" w:rsidP="00D31C92" w:rsidR="00BA2F83" w:rsidRPr="007E0FEA">
      <w:pPr>
        <w:ind w:left="708"/>
        <w:jc w:val="both"/>
      </w:pPr>
    </w:p>
    <w:p w:rsidRDefault="009A0F36" w:rsidP="00C36847" w:rsidR="009A0F36" w:rsidRPr="007E0FEA">
      <w:pPr>
        <w:ind w:firstLine="708"/>
        <w:jc w:val="center"/>
      </w:pPr>
      <w:r w:rsidRPr="007E0FEA">
        <w:t xml:space="preserve">U Zadru </w:t>
      </w:r>
      <w:r w:rsidR="00EC2300">
        <w:t xml:space="preserve">6. veljače </w:t>
      </w:r>
      <w:r w:rsidR="00696A23">
        <w:t>201</w:t>
      </w:r>
      <w:r w:rsidR="00CB06D7">
        <w:t>7</w:t>
      </w:r>
      <w:r w:rsidRPr="007E0FEA">
        <w:t xml:space="preserve">. </w:t>
      </w:r>
    </w:p>
    <w:p w:rsidRDefault="00E373EA" w:rsidP="009A0F36" w:rsidR="00E373EA">
      <w:pPr>
        <w:jc w:val="both"/>
      </w:pPr>
    </w:p>
    <w:p w:rsidRDefault="00A37FB5" w:rsidP="002A789E" w:rsidR="008B1E91">
      <w:pPr>
        <w:jc w:val="right"/>
      </w:pPr>
      <w:r>
        <w:tab/>
      </w:r>
      <w:r>
        <w:tab/>
      </w:r>
      <w:r>
        <w:tab/>
      </w:r>
      <w:r>
        <w:tab/>
      </w:r>
      <w:r>
        <w:tab/>
      </w:r>
      <w:r>
        <w:tab/>
        <w:t xml:space="preserve">   </w:t>
      </w:r>
      <w:r w:rsidR="002A789E">
        <w:t xml:space="preserve">  </w:t>
      </w:r>
      <w:r>
        <w:t xml:space="preserve"> </w:t>
      </w:r>
      <w:r w:rsidR="00C36847">
        <w:t>Sutkinja</w:t>
      </w:r>
    </w:p>
    <w:p w:rsidRDefault="00A37FB5" w:rsidP="002A789E" w:rsidR="008B1E91" w:rsidRPr="00F60CD9">
      <w:pPr>
        <w:jc w:val="right"/>
      </w:pPr>
      <w:r>
        <w:tab/>
      </w:r>
      <w:r>
        <w:tab/>
      </w:r>
      <w:r>
        <w:tab/>
      </w:r>
      <w:r>
        <w:tab/>
      </w:r>
      <w:r>
        <w:tab/>
      </w:r>
      <w:r>
        <w:tab/>
      </w:r>
      <w:r>
        <w:tab/>
      </w:r>
      <w:r>
        <w:tab/>
        <w:t xml:space="preserve">  </w:t>
      </w:r>
      <w:r w:rsidR="00CB06D7">
        <w:t xml:space="preserve">           </w:t>
      </w:r>
      <w:r w:rsidR="002A789E">
        <w:t xml:space="preserve">   Ana Markač</w:t>
      </w:r>
    </w:p>
    <w:p w:rsidRDefault="004340F3" w:rsidP="000F60FD" w:rsidR="004340F3">
      <w:pPr>
        <w:jc w:val="both"/>
        <w:rPr>
          <w:b/>
        </w:rPr>
      </w:pPr>
    </w:p>
    <w:p w:rsidRDefault="00A37FB5" w:rsidP="000F60FD" w:rsidR="00A37FB5">
      <w:pPr>
        <w:jc w:val="both"/>
        <w:rPr>
          <w:b/>
        </w:rPr>
      </w:pPr>
    </w:p>
    <w:p w:rsidRDefault="00A37FB5" w:rsidP="000F60FD" w:rsidR="00A37FB5">
      <w:pPr>
        <w:jc w:val="both"/>
        <w:rPr>
          <w:b/>
        </w:rPr>
      </w:pPr>
    </w:p>
    <w:p w:rsidRDefault="000F60FD" w:rsidP="000F60FD" w:rsidR="000F60FD" w:rsidRPr="004340F3">
      <w:pPr>
        <w:jc w:val="both"/>
      </w:pPr>
      <w:r w:rsidRPr="004340F3">
        <w:t>POUKA O PRAVNOM LIJEKU:</w:t>
      </w:r>
    </w:p>
    <w:p w:rsidRDefault="000F60FD" w:rsidP="00596CA2" w:rsidR="00A644B9">
      <w:pPr>
        <w:jc w:val="both"/>
      </w:pPr>
      <w:r w:rsidRPr="007E0FEA">
        <w:t xml:space="preserve">Protiv ovog rješenja </w:t>
      </w:r>
      <w:r w:rsidR="00A644B9">
        <w:t>žalbu može podnijeti osoba ovlaštena za zastupanje dužnika po zakonu (čl. 33.st.4. Stečajnog zakona) u roku od 8 (osam) dana od dana primitka. Žalba se ulaže putem ovog Suda</w:t>
      </w:r>
      <w:r w:rsidR="00534A3F">
        <w:t xml:space="preserve"> u 3 (tri) istovjetna primjerka, a o žalbi odlučuje </w:t>
      </w:r>
      <w:r w:rsidR="00A644B9">
        <w:t>Visok</w:t>
      </w:r>
      <w:r w:rsidR="00534A3F">
        <w:t>i</w:t>
      </w:r>
      <w:r w:rsidR="00A644B9">
        <w:t xml:space="preserve"> trgovačk</w:t>
      </w:r>
      <w:r w:rsidR="00534A3F">
        <w:t>i</w:t>
      </w:r>
      <w:r w:rsidR="00A644B9">
        <w:t xml:space="preserve"> sud Republike Hrvatske  </w:t>
      </w:r>
    </w:p>
    <w:p w:rsidRDefault="00A37FB5" w:rsidP="00E77C84" w:rsidR="00A37FB5">
      <w:pPr>
        <w:rPr>
          <w:color w:val="000000"/>
        </w:rPr>
      </w:pPr>
    </w:p>
    <w:p w:rsidRDefault="00A644B9" w:rsidP="00A644B9" w:rsidR="00A644B9" w:rsidRPr="009969B9">
      <w:r w:rsidRPr="009969B9">
        <w:t>DNA:</w:t>
      </w:r>
    </w:p>
    <w:p w:rsidRDefault="00A644B9" w:rsidP="00A644B9" w:rsidR="00A644B9">
      <w:pPr>
        <w:ind w:hanging="705" w:left="705"/>
      </w:pPr>
      <w:r w:rsidRPr="009969B9">
        <w:t>-</w:t>
      </w:r>
      <w:r w:rsidRPr="009969B9">
        <w:tab/>
      </w:r>
      <w:r>
        <w:t>e-Oglasna ploča sud</w:t>
      </w:r>
      <w:r w:rsidR="002A789E">
        <w:t>a, objaviti zajedno sa prijedlogom dužnika od 14. studenog 2016. (list spisa 1 do 4) te Planom restrukturiranja (list spisa 20 do 51)</w:t>
      </w:r>
    </w:p>
    <w:p w:rsidRDefault="00A644B9" w:rsidP="00596CA2" w:rsidR="00A644B9">
      <w:pPr>
        <w:ind w:hanging="705" w:left="705"/>
      </w:pPr>
      <w:r>
        <w:t xml:space="preserve">- </w:t>
      </w:r>
      <w:r>
        <w:tab/>
        <w:t>FINA-i</w:t>
      </w:r>
      <w:r w:rsidR="00DB6D91">
        <w:t xml:space="preserve"> Split, Mažuranićevo šetalište 24/b,</w:t>
      </w:r>
      <w:r>
        <w:t xml:space="preserve"> uz popi</w:t>
      </w:r>
      <w:r w:rsidR="00EC2300">
        <w:t xml:space="preserve">s imovine i obveza </w:t>
      </w:r>
      <w:r>
        <w:t xml:space="preserve">(list </w:t>
      </w:r>
      <w:r w:rsidR="00EC2300">
        <w:t>52 – 61</w:t>
      </w:r>
      <w:r>
        <w:t xml:space="preserve">) </w:t>
      </w:r>
      <w:r w:rsidR="00DB6D91">
        <w:t>sa naznakom „</w:t>
      </w:r>
      <w:r w:rsidR="00E77C84">
        <w:t xml:space="preserve"> Pisarnica - </w:t>
      </w:r>
      <w:r w:rsidR="00DB6D91">
        <w:t xml:space="preserve">Predstečajni </w:t>
      </w:r>
      <w:r w:rsidR="00E77C84">
        <w:t>postupak</w:t>
      </w:r>
      <w:r w:rsidR="00DB6D91">
        <w:t>“</w:t>
      </w:r>
    </w:p>
    <w:p w:rsidRDefault="00A644B9" w:rsidP="00596CA2" w:rsidR="00A644B9">
      <w:pPr>
        <w:ind w:hanging="705" w:left="705"/>
      </w:pPr>
      <w:r>
        <w:t>-</w:t>
      </w:r>
      <w:r>
        <w:tab/>
        <w:t>povjereniku</w:t>
      </w:r>
      <w:r w:rsidR="00EC2300">
        <w:t xml:space="preserve"> </w:t>
      </w:r>
      <w:r w:rsidR="00E77C84">
        <w:t xml:space="preserve">Branku Moriću </w:t>
      </w:r>
      <w:r w:rsidR="00596CA2">
        <w:t xml:space="preserve">iz Zadra, uz presliku </w:t>
      </w:r>
      <w:r w:rsidR="00E77C84">
        <w:t xml:space="preserve">dijela </w:t>
      </w:r>
      <w:r w:rsidR="00596CA2">
        <w:t xml:space="preserve">spisa </w:t>
      </w:r>
    </w:p>
    <w:p w:rsidRDefault="00A96EC5" w:rsidP="00A96EC5" w:rsidR="00A96EC5" w:rsidRPr="007E0FEA">
      <w:pPr>
        <w:rPr>
          <w:color w:val="000000"/>
        </w:rPr>
      </w:pPr>
      <w:r>
        <w:rPr>
          <w:color w:val="000000"/>
        </w:rPr>
        <w:t>-</w:t>
      </w:r>
      <w:r>
        <w:rPr>
          <w:color w:val="000000"/>
        </w:rPr>
        <w:tab/>
        <w:t>Sudskom r</w:t>
      </w:r>
      <w:r w:rsidRPr="007E0FEA">
        <w:rPr>
          <w:color w:val="000000"/>
        </w:rPr>
        <w:t>egistru</w:t>
      </w:r>
      <w:r>
        <w:rPr>
          <w:color w:val="000000"/>
        </w:rPr>
        <w:t xml:space="preserve">, </w:t>
      </w:r>
    </w:p>
    <w:p w:rsidRDefault="00CB06D7" w:rsidP="00A96EC5" w:rsidR="00A96EC5" w:rsidRPr="009969B9">
      <w:r>
        <w:t>-</w:t>
      </w:r>
      <w:r>
        <w:tab/>
        <w:t>ŽDO-Zadar,</w:t>
      </w:r>
    </w:p>
    <w:p w:rsidRDefault="00A644B9" w:rsidP="00A96EC5" w:rsidR="003A199E" w:rsidRPr="007E0FEA">
      <w:pPr>
        <w:rPr>
          <w:color w:val="000000"/>
        </w:rPr>
      </w:pPr>
      <w:r w:rsidRPr="009969B9">
        <w:t>-</w:t>
      </w:r>
      <w:r w:rsidRPr="009969B9">
        <w:tab/>
      </w:r>
      <w:r w:rsidR="003A199E" w:rsidRPr="007E0FEA">
        <w:rPr>
          <w:color w:val="000000"/>
        </w:rPr>
        <w:t xml:space="preserve">Poreznoj upravi </w:t>
      </w:r>
      <w:r w:rsidR="00CB06D7">
        <w:rPr>
          <w:color w:val="000000"/>
        </w:rPr>
        <w:t>Zadar,</w:t>
      </w:r>
    </w:p>
    <w:p w:rsidRDefault="00A96EC5" w:rsidP="00A96EC5" w:rsidR="003A199E" w:rsidRPr="007E0FEA">
      <w:pPr>
        <w:rPr>
          <w:color w:val="000000"/>
        </w:rPr>
      </w:pPr>
      <w:r>
        <w:rPr>
          <w:color w:val="000000"/>
        </w:rPr>
        <w:t>-</w:t>
      </w:r>
      <w:r>
        <w:rPr>
          <w:color w:val="000000"/>
        </w:rPr>
        <w:tab/>
      </w:r>
      <w:r w:rsidR="003A199E" w:rsidRPr="007E0FEA">
        <w:rPr>
          <w:color w:val="000000"/>
        </w:rPr>
        <w:t>Općinsk</w:t>
      </w:r>
      <w:r>
        <w:rPr>
          <w:color w:val="000000"/>
        </w:rPr>
        <w:t xml:space="preserve">om sudu u </w:t>
      </w:r>
      <w:r w:rsidR="00CB06D7">
        <w:rPr>
          <w:color w:val="000000"/>
        </w:rPr>
        <w:t>Zadru,</w:t>
      </w:r>
      <w:r w:rsidR="003A199E" w:rsidRPr="007E0FEA">
        <w:rPr>
          <w:color w:val="000000"/>
        </w:rPr>
        <w:t xml:space="preserve">  </w:t>
      </w:r>
    </w:p>
    <w:p w:rsidRDefault="00A96EC5" w:rsidP="00A96EC5" w:rsidR="003A199E" w:rsidRPr="007E0FEA">
      <w:pPr>
        <w:rPr>
          <w:color w:val="000000"/>
        </w:rPr>
      </w:pPr>
      <w:r>
        <w:rPr>
          <w:color w:val="000000"/>
        </w:rPr>
        <w:t>-</w:t>
      </w:r>
      <w:r>
        <w:rPr>
          <w:color w:val="000000"/>
        </w:rPr>
        <w:tab/>
      </w:r>
      <w:r w:rsidR="003A199E" w:rsidRPr="007E0FEA">
        <w:rPr>
          <w:color w:val="000000"/>
        </w:rPr>
        <w:t>Lučkoj kapetaniji – registru brodova,</w:t>
      </w:r>
    </w:p>
    <w:p w:rsidRDefault="00A96EC5" w:rsidP="00A96EC5" w:rsidR="003A199E" w:rsidRPr="007E0FEA">
      <w:pPr>
        <w:rPr>
          <w:color w:val="000000"/>
        </w:rPr>
      </w:pPr>
      <w:r>
        <w:rPr>
          <w:color w:val="000000"/>
        </w:rPr>
        <w:t>-</w:t>
      </w:r>
      <w:r>
        <w:rPr>
          <w:color w:val="000000"/>
        </w:rPr>
        <w:tab/>
      </w:r>
      <w:r w:rsidR="003A199E" w:rsidRPr="007E0FEA">
        <w:rPr>
          <w:color w:val="000000"/>
        </w:rPr>
        <w:t xml:space="preserve">Državnog zavoda za </w:t>
      </w:r>
      <w:r w:rsidR="003A199E" w:rsidRPr="007E0FEA">
        <w:rPr>
          <w:bCs/>
          <w:color w:val="000000"/>
        </w:rPr>
        <w:t>intelektualno vlasništvo</w:t>
      </w:r>
      <w:r w:rsidR="003A199E" w:rsidRPr="007E0FEA">
        <w:rPr>
          <w:color w:val="000000"/>
        </w:rPr>
        <w:t>, Ulica grada Vukovara 78, 10 000 Zagreb</w:t>
      </w:r>
    </w:p>
    <w:p w:rsidRDefault="00A96EC5" w:rsidP="00A96EC5" w:rsidR="003A199E" w:rsidRPr="007E0FEA">
      <w:pPr>
        <w:rPr>
          <w:color w:val="000000"/>
        </w:rPr>
      </w:pPr>
      <w:r>
        <w:rPr>
          <w:color w:val="000000"/>
        </w:rPr>
        <w:t>-</w:t>
      </w:r>
      <w:r>
        <w:rPr>
          <w:color w:val="000000"/>
        </w:rPr>
        <w:tab/>
      </w:r>
      <w:r w:rsidR="00CB06D7">
        <w:rPr>
          <w:color w:val="000000"/>
        </w:rPr>
        <w:t>Pisarnica suda</w:t>
      </w:r>
    </w:p>
    <w:p w:rsidRDefault="00A96EC5" w:rsidP="00A96EC5" w:rsidR="003A199E" w:rsidRPr="007E0FEA">
      <w:pPr>
        <w:jc w:val="both"/>
      </w:pPr>
      <w:r>
        <w:rPr>
          <w:color w:val="000000"/>
        </w:rPr>
        <w:t>-</w:t>
      </w:r>
      <w:r>
        <w:rPr>
          <w:color w:val="000000"/>
        </w:rPr>
        <w:tab/>
      </w:r>
      <w:r w:rsidR="003A199E" w:rsidRPr="007E0FEA">
        <w:rPr>
          <w:color w:val="000000"/>
        </w:rPr>
        <w:t>U spis.</w:t>
      </w:r>
    </w:p>
    <w:p w:rsidRDefault="003A199E" w:rsidP="003A199E" w:rsidR="003A199E" w:rsidRPr="007E0FEA">
      <w:pPr>
        <w:ind w:hanging="705" w:left="705"/>
        <w:rPr>
          <w:b/>
          <w:color w:val="000000"/>
        </w:rPr>
      </w:pPr>
    </w:p>
    <w:p w:rsidRDefault="003A199E" w:rsidP="003A199E" w:rsidR="003A199E" w:rsidRPr="007E0FEA">
      <w:pPr>
        <w:ind w:firstLine="705"/>
        <w:jc w:val="both"/>
      </w:pPr>
    </w:p>
    <w:p w:rsidRDefault="003A199E" w:rsidP="003A199E" w:rsidR="003A199E">
      <w:pPr>
        <w:ind w:firstLine="705"/>
        <w:jc w:val="both"/>
      </w:pPr>
    </w:p>
    <w:p w:rsidRDefault="003A199E" w:rsidP="002C0442" w:rsidR="003A199E">
      <w:pPr>
        <w:ind w:firstLine="705"/>
        <w:jc w:val="both"/>
      </w:pPr>
    </w:p>
    <w:sectPr w:rsidSect="00534A3F" w:rsidR="003A199E">
      <w:headerReference w:type="even" r:id="rId10"/>
      <w:headerReference w:type="default" r:id="rId11"/>
      <w:footerReference w:type="even" r:id="rId12"/>
      <w:footerReference w:type="default" r:id="rId13"/>
      <w:headerReference w:type="first" r:id="rId14"/>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720" w:rsidR="00A60720">
      <w:r>
        <w:separator/>
      </w:r>
    </w:p>
  </w:endnote>
  <w:endnote w:id="0" w:type="continuationSeparator">
    <w:p w:rsidRDefault="00A60720" w:rsidR="00A607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P="00226C22" w:rsidR="0009154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720" w:rsidR="00A60720">
      <w:r>
        <w:separator/>
      </w:r>
    </w:p>
  </w:footnote>
  <w:footnote w:id="0" w:type="continuationSeparator">
    <w:p w:rsidRDefault="00A60720" w:rsidR="00A607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R="0009154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B5568B">
      <w:rPr>
        <w:rStyle w:val="Brojstranice"/>
        <w:noProof/>
      </w:rPr>
      <w:t>3</w:t>
    </w:r>
    <w:r w:rsidRPr="0053558F">
      <w:rPr>
        <w:rStyle w:val="Brojstranice"/>
      </w:rPr>
      <w:fldChar w:fldCharType="end"/>
    </w:r>
    <w:r>
      <w:rPr>
        <w:rStyle w:val="Brojstranice"/>
        <w:rFonts w:cs="Arial" w:hAnsi="Arial" w:ascii="Arial"/>
      </w:rPr>
      <w:t xml:space="preserve"> -</w:t>
    </w:r>
  </w:p>
  <w:p w:rsidRDefault="00BC58D7" w:rsidP="00E77C84" w:rsidR="00091540">
    <w:pPr>
      <w:jc w:val="right"/>
    </w:pPr>
    <w:r w:rsidRPr="001D63A9">
      <w:t xml:space="preserve">Poslovni broj </w:t>
    </w:r>
    <w:r>
      <w:t>2</w:t>
    </w:r>
    <w:r w:rsidRPr="001D63A9">
      <w:t xml:space="preserve"> St-</w:t>
    </w:r>
    <w:r w:rsidR="00CB06D7">
      <w:t>1124/16-</w:t>
    </w:r>
    <w:r w:rsidR="00BD055B">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8D7" w:rsidP="00BC58D7" w:rsidR="00BC58D7" w:rsidRPr="001D63A9">
    <w:pPr>
      <w:jc w:val="right"/>
    </w:pPr>
    <w:r w:rsidRPr="001D63A9">
      <w:t xml:space="preserve">Poslovni broj </w:t>
    </w:r>
    <w:r>
      <w:t>2</w:t>
    </w:r>
    <w:r w:rsidRPr="001D63A9">
      <w:t xml:space="preserve"> St-</w:t>
    </w:r>
    <w:r w:rsidR="00090B41">
      <w:t>1124/16-</w:t>
    </w:r>
    <w:r w:rsidR="00BD055B">
      <w:t>11</w:t>
    </w:r>
  </w:p>
  <w:p w:rsidRDefault="00BC58D7" w:rsidP="00BC58D7" w:rsidR="00BC58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1637"/>
    <w:rsid w:val="000061FE"/>
    <w:rsid w:val="0000620F"/>
    <w:rsid w:val="000149A2"/>
    <w:rsid w:val="00017953"/>
    <w:rsid w:val="0002188A"/>
    <w:rsid w:val="000251A5"/>
    <w:rsid w:val="0003482E"/>
    <w:rsid w:val="000358D5"/>
    <w:rsid w:val="000415B0"/>
    <w:rsid w:val="000421C3"/>
    <w:rsid w:val="00045251"/>
    <w:rsid w:val="00046C92"/>
    <w:rsid w:val="00054B01"/>
    <w:rsid w:val="00062AA2"/>
    <w:rsid w:val="000656C7"/>
    <w:rsid w:val="00074068"/>
    <w:rsid w:val="000761E0"/>
    <w:rsid w:val="00082AF5"/>
    <w:rsid w:val="00090B41"/>
    <w:rsid w:val="00091540"/>
    <w:rsid w:val="000B40A8"/>
    <w:rsid w:val="000E53B8"/>
    <w:rsid w:val="000F3E90"/>
    <w:rsid w:val="000F60FD"/>
    <w:rsid w:val="00110648"/>
    <w:rsid w:val="00110BF6"/>
    <w:rsid w:val="00110E63"/>
    <w:rsid w:val="00114342"/>
    <w:rsid w:val="00137109"/>
    <w:rsid w:val="00142C08"/>
    <w:rsid w:val="00152811"/>
    <w:rsid w:val="0015752D"/>
    <w:rsid w:val="00183F84"/>
    <w:rsid w:val="00185C3A"/>
    <w:rsid w:val="001863E2"/>
    <w:rsid w:val="001A2212"/>
    <w:rsid w:val="001B3070"/>
    <w:rsid w:val="001D63A9"/>
    <w:rsid w:val="001D6F9E"/>
    <w:rsid w:val="001D70CF"/>
    <w:rsid w:val="001E0333"/>
    <w:rsid w:val="001E5700"/>
    <w:rsid w:val="001F3EEE"/>
    <w:rsid w:val="001F7DC0"/>
    <w:rsid w:val="002023C6"/>
    <w:rsid w:val="00210198"/>
    <w:rsid w:val="00212B45"/>
    <w:rsid w:val="00214F27"/>
    <w:rsid w:val="00216A4F"/>
    <w:rsid w:val="00223098"/>
    <w:rsid w:val="0022322C"/>
    <w:rsid w:val="00226C22"/>
    <w:rsid w:val="00240A10"/>
    <w:rsid w:val="00243A47"/>
    <w:rsid w:val="002577D3"/>
    <w:rsid w:val="002749FF"/>
    <w:rsid w:val="00276096"/>
    <w:rsid w:val="002864B0"/>
    <w:rsid w:val="002879A3"/>
    <w:rsid w:val="00292A99"/>
    <w:rsid w:val="002936E9"/>
    <w:rsid w:val="002A789E"/>
    <w:rsid w:val="002A7FF0"/>
    <w:rsid w:val="002B1202"/>
    <w:rsid w:val="002B20CB"/>
    <w:rsid w:val="002C0442"/>
    <w:rsid w:val="002C4C60"/>
    <w:rsid w:val="002D7B44"/>
    <w:rsid w:val="002E3F4E"/>
    <w:rsid w:val="002E5B6A"/>
    <w:rsid w:val="002E5F07"/>
    <w:rsid w:val="002E600D"/>
    <w:rsid w:val="002F6FA2"/>
    <w:rsid w:val="003020E6"/>
    <w:rsid w:val="0030348E"/>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E5B53"/>
    <w:rsid w:val="003F2796"/>
    <w:rsid w:val="004020FD"/>
    <w:rsid w:val="00402A3C"/>
    <w:rsid w:val="00423D0F"/>
    <w:rsid w:val="004340F3"/>
    <w:rsid w:val="00434341"/>
    <w:rsid w:val="00450E02"/>
    <w:rsid w:val="004563A1"/>
    <w:rsid w:val="00491920"/>
    <w:rsid w:val="004A2F29"/>
    <w:rsid w:val="004A53BF"/>
    <w:rsid w:val="004B5BE6"/>
    <w:rsid w:val="004B5FDA"/>
    <w:rsid w:val="004B629B"/>
    <w:rsid w:val="004C5754"/>
    <w:rsid w:val="004D1602"/>
    <w:rsid w:val="004D48E7"/>
    <w:rsid w:val="004D702C"/>
    <w:rsid w:val="004E28B8"/>
    <w:rsid w:val="004F64A7"/>
    <w:rsid w:val="0050433F"/>
    <w:rsid w:val="0051681D"/>
    <w:rsid w:val="00520CA4"/>
    <w:rsid w:val="00532154"/>
    <w:rsid w:val="005333A7"/>
    <w:rsid w:val="005343C1"/>
    <w:rsid w:val="00534A3F"/>
    <w:rsid w:val="0053558F"/>
    <w:rsid w:val="00541A32"/>
    <w:rsid w:val="005425E1"/>
    <w:rsid w:val="00552BC2"/>
    <w:rsid w:val="0058144A"/>
    <w:rsid w:val="0058440C"/>
    <w:rsid w:val="00586BE6"/>
    <w:rsid w:val="00596CA2"/>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213"/>
    <w:rsid w:val="006C4421"/>
    <w:rsid w:val="006C6491"/>
    <w:rsid w:val="006D1696"/>
    <w:rsid w:val="006D5DF5"/>
    <w:rsid w:val="006D749E"/>
    <w:rsid w:val="00702C1A"/>
    <w:rsid w:val="00713AB6"/>
    <w:rsid w:val="007228EC"/>
    <w:rsid w:val="00723C99"/>
    <w:rsid w:val="007528BB"/>
    <w:rsid w:val="00752A71"/>
    <w:rsid w:val="00754859"/>
    <w:rsid w:val="0075729A"/>
    <w:rsid w:val="007611C9"/>
    <w:rsid w:val="00783878"/>
    <w:rsid w:val="00783D0D"/>
    <w:rsid w:val="00787F5D"/>
    <w:rsid w:val="007906B0"/>
    <w:rsid w:val="00794073"/>
    <w:rsid w:val="007B07F2"/>
    <w:rsid w:val="007B5A31"/>
    <w:rsid w:val="007C32D8"/>
    <w:rsid w:val="007D5CC9"/>
    <w:rsid w:val="007E0FEA"/>
    <w:rsid w:val="007E1212"/>
    <w:rsid w:val="007E67D0"/>
    <w:rsid w:val="007F138F"/>
    <w:rsid w:val="007F2E32"/>
    <w:rsid w:val="007F4866"/>
    <w:rsid w:val="007F6C4D"/>
    <w:rsid w:val="0080794B"/>
    <w:rsid w:val="008160B5"/>
    <w:rsid w:val="008164A6"/>
    <w:rsid w:val="008176A0"/>
    <w:rsid w:val="00817F65"/>
    <w:rsid w:val="00820E51"/>
    <w:rsid w:val="00822362"/>
    <w:rsid w:val="00823E51"/>
    <w:rsid w:val="0082520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20BB"/>
    <w:rsid w:val="00895004"/>
    <w:rsid w:val="008B0F52"/>
    <w:rsid w:val="008B1E91"/>
    <w:rsid w:val="008C3403"/>
    <w:rsid w:val="008C41CD"/>
    <w:rsid w:val="008D5B83"/>
    <w:rsid w:val="008E1010"/>
    <w:rsid w:val="008E4877"/>
    <w:rsid w:val="008E65F2"/>
    <w:rsid w:val="008F4480"/>
    <w:rsid w:val="008F61C9"/>
    <w:rsid w:val="00902205"/>
    <w:rsid w:val="009026F9"/>
    <w:rsid w:val="00907804"/>
    <w:rsid w:val="00907BE4"/>
    <w:rsid w:val="00927D3A"/>
    <w:rsid w:val="009315C4"/>
    <w:rsid w:val="00940F79"/>
    <w:rsid w:val="00947308"/>
    <w:rsid w:val="00955F60"/>
    <w:rsid w:val="00960241"/>
    <w:rsid w:val="00964D17"/>
    <w:rsid w:val="009700C3"/>
    <w:rsid w:val="009764AF"/>
    <w:rsid w:val="009844CD"/>
    <w:rsid w:val="00984DF4"/>
    <w:rsid w:val="0099607C"/>
    <w:rsid w:val="009A0F36"/>
    <w:rsid w:val="009A1D4A"/>
    <w:rsid w:val="009C39FC"/>
    <w:rsid w:val="009E4B6B"/>
    <w:rsid w:val="009F6DC2"/>
    <w:rsid w:val="00A010AB"/>
    <w:rsid w:val="00A14490"/>
    <w:rsid w:val="00A16D8F"/>
    <w:rsid w:val="00A2158D"/>
    <w:rsid w:val="00A27796"/>
    <w:rsid w:val="00A329ED"/>
    <w:rsid w:val="00A333CE"/>
    <w:rsid w:val="00A3742D"/>
    <w:rsid w:val="00A37FB5"/>
    <w:rsid w:val="00A41303"/>
    <w:rsid w:val="00A565C3"/>
    <w:rsid w:val="00A60720"/>
    <w:rsid w:val="00A644B9"/>
    <w:rsid w:val="00A72854"/>
    <w:rsid w:val="00A7416F"/>
    <w:rsid w:val="00A7442C"/>
    <w:rsid w:val="00A74885"/>
    <w:rsid w:val="00A7702A"/>
    <w:rsid w:val="00A96EC5"/>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5568B"/>
    <w:rsid w:val="00B86255"/>
    <w:rsid w:val="00BA0C0C"/>
    <w:rsid w:val="00BA167A"/>
    <w:rsid w:val="00BA2F83"/>
    <w:rsid w:val="00BC1EE1"/>
    <w:rsid w:val="00BC28B6"/>
    <w:rsid w:val="00BC470F"/>
    <w:rsid w:val="00BC5757"/>
    <w:rsid w:val="00BC58D7"/>
    <w:rsid w:val="00BC591E"/>
    <w:rsid w:val="00BD055B"/>
    <w:rsid w:val="00BD70E4"/>
    <w:rsid w:val="00BE0D79"/>
    <w:rsid w:val="00BE1CE5"/>
    <w:rsid w:val="00BF4EC9"/>
    <w:rsid w:val="00C025FC"/>
    <w:rsid w:val="00C04054"/>
    <w:rsid w:val="00C05DFE"/>
    <w:rsid w:val="00C13944"/>
    <w:rsid w:val="00C17755"/>
    <w:rsid w:val="00C22116"/>
    <w:rsid w:val="00C36847"/>
    <w:rsid w:val="00C47DE6"/>
    <w:rsid w:val="00C54811"/>
    <w:rsid w:val="00C569BB"/>
    <w:rsid w:val="00C61A2E"/>
    <w:rsid w:val="00C7534E"/>
    <w:rsid w:val="00C75D72"/>
    <w:rsid w:val="00C81E5A"/>
    <w:rsid w:val="00C900CE"/>
    <w:rsid w:val="00C914A5"/>
    <w:rsid w:val="00C92073"/>
    <w:rsid w:val="00C92C27"/>
    <w:rsid w:val="00C948E4"/>
    <w:rsid w:val="00CB06D7"/>
    <w:rsid w:val="00CB3986"/>
    <w:rsid w:val="00CC240E"/>
    <w:rsid w:val="00CC3B7D"/>
    <w:rsid w:val="00CD096D"/>
    <w:rsid w:val="00CD1126"/>
    <w:rsid w:val="00CD44F0"/>
    <w:rsid w:val="00CD68FD"/>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B6D91"/>
    <w:rsid w:val="00DD249F"/>
    <w:rsid w:val="00DD7659"/>
    <w:rsid w:val="00E0041C"/>
    <w:rsid w:val="00E02FEE"/>
    <w:rsid w:val="00E05463"/>
    <w:rsid w:val="00E07BF5"/>
    <w:rsid w:val="00E10836"/>
    <w:rsid w:val="00E12937"/>
    <w:rsid w:val="00E1796F"/>
    <w:rsid w:val="00E22B52"/>
    <w:rsid w:val="00E22D84"/>
    <w:rsid w:val="00E2490E"/>
    <w:rsid w:val="00E319FF"/>
    <w:rsid w:val="00E3445F"/>
    <w:rsid w:val="00E373EA"/>
    <w:rsid w:val="00E4312B"/>
    <w:rsid w:val="00E54B78"/>
    <w:rsid w:val="00E723C8"/>
    <w:rsid w:val="00E74CC5"/>
    <w:rsid w:val="00E76E73"/>
    <w:rsid w:val="00E77C84"/>
    <w:rsid w:val="00E83655"/>
    <w:rsid w:val="00E92021"/>
    <w:rsid w:val="00EA00A7"/>
    <w:rsid w:val="00EC2300"/>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02E1"/>
    <w:rsid w:val="00F911DE"/>
    <w:rsid w:val="00FB17E2"/>
    <w:rsid w:val="00FB44C5"/>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210198"/>
    <w:rPr>
      <w:color w:val="808080"/>
      <w:bdr w:space="0" w:sz="0" w:color="auto" w:val="none"/>
      <w:shd w:fill="auto" w:color="auto" w:val="clear"/>
    </w:rPr>
  </w:style>
  <w:style w:customStyle="true" w:styleId="eSPISCCParagraphDefaultFont" w:type="character">
    <w:name w:val="eSPIS_CC_Paragraph Default Font"/>
    <w:basedOn w:val="Zadanifontodlomka"/>
    <w:rsid w:val="0021019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0198"/>
    <w:rPr>
      <w:b/>
      <w:bdr w:space="0" w:sz="0" w:color="auto" w:val="none"/>
      <w:shd w:fill="FFFFCC" w:color="auto" w:val="clear"/>
      <w:lang w:val="hr-HR"/>
    </w:rPr>
  </w:style>
  <w:style w:customStyle="true" w:styleId="PozadinaSvijetloCrvena" w:type="character">
    <w:name w:val="Pozadina_SvijetloCrvena"/>
    <w:basedOn w:val="eSPISCCParagraphDefaultFont"/>
    <w:rsid w:val="0021019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019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210198"/>
    <w:rPr>
      <w:color w:val="808080"/>
      <w:bdr w:color="auto" w:space="0" w:sz="0" w:val="none"/>
      <w:shd w:color="auto" w:fill="auto" w:val="clear"/>
    </w:rPr>
  </w:style>
  <w:style w:customStyle="1" w:styleId="eSPISCCParagraphDefaultFont" w:type="character">
    <w:name w:val="eSPIS_CC_Paragraph Default Font"/>
    <w:basedOn w:val="Zadanifontodlomka"/>
    <w:rsid w:val="0021019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0198"/>
    <w:rPr>
      <w:b/>
      <w:bdr w:color="auto" w:space="0" w:sz="0" w:val="none"/>
      <w:shd w:color="auto" w:fill="FFFFCC" w:val="clear"/>
      <w:lang w:val="hr-HR"/>
    </w:rPr>
  </w:style>
  <w:style w:customStyle="1" w:styleId="PozadinaSvijetloCrvena" w:type="character">
    <w:name w:val="Pozadina_SvijetloCrvena"/>
    <w:basedOn w:val="eSPISCCParagraphDefaultFont"/>
    <w:rsid w:val="0021019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019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St-1124/2016</izvorni_sadrzaj>
    <derivirana_varijabla naziv="DomainObject.Predmet.OznakaBroj_1">St-1124/2016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ARANEA društvo s ograničenom odgovornošću za trgovinu i poslovne usluge; Ivan Motušić</izvorni_sadrzaj>
    <derivirana_varijabla naziv="DomainObject.Predmet.StrankaFormated_1">  ARANEA društvo s ograničenom odgovornošću za trgovinu i poslovne usluge; Ivan Motušić</derivirana_varijabla>
  </DomainObject.Predmet.StrankaFormated>
  <DomainObject.Predmet.StrankaFormatedOIB>
    <izvorni_sadrzaj>  ARANEA društvo s ograničenom odgovornošću za trgovinu i poslovne usluge, OIB 48167019004; Ivan Motušić, OIB 50555406720</izvorni_sadrzaj>
    <derivirana_varijabla naziv="DomainObject.Predmet.StrankaFormatedOIB_1">  ARANEA društvo s ograničenom odgovornošću za trgovinu i poslovne usluge, OIB 48167019004; Ivan Motušić, OIB 50555406720</derivirana_varijabla>
  </DomainObject.Predmet.StrankaFormatedOIB>
  <DomainObject.Predmet.StrankaFormatedWithAdress>
    <izvorni_sadrzaj> ARANEA društvo s ograničenom odgovornošću za trgovinu i poslovne usluge, Silba 307, 23295 Silba; Ivan Motušić, Silba 307, 23295 Silba</izvorni_sadrzaj>
    <derivirana_varijabla naziv="DomainObject.Predmet.StrankaFormatedWithAdress_1"> ARANEA društvo s ograničenom odgovornošću za trgovinu i poslovne usluge, Silba 307, 23295 Silba; Ivan Motušić, Silba 307, 23295 Silba</derivirana_varijabla>
  </DomainObject.Predmet.StrankaFormatedWithAdress>
  <DomainObject.Predmet.StrankaFormatedWithAdressOIB>
    <izvorni_sadrzaj> ARANEA društvo s ograničenom odgovornošću za trgovinu i poslovne usluge, OIB 48167019004, Silba 307, 23295 Silba; Ivan Motušić, OIB 50555406720, Silba 307, 23295 Silba</izvorni_sadrzaj>
    <derivirana_varijabla naziv="DomainObject.Predmet.StrankaFormatedWithAdressOIB_1"> ARANEA društvo s ograničenom odgovornošću za trgovinu i poslovne usluge, OIB 48167019004, Silba 307, 23295 Silba; Ivan Motušić, OIB 50555406720, Silba 307, 23295 Silba</derivirana_varijabla>
  </DomainObject.Predmet.StrankaFormatedWithAdressOIB>
  <DomainObject.Predmet.StrankaWithAdress>
    <izvorni_sadrzaj>ARANEA društvo s ograničenom odgovornošću za trgovinu i poslovne usluge Silba 307,23295 Silba,Ivan Motušić Silba 307,23295 Silba</izvorni_sadrzaj>
    <derivirana_varijabla naziv="DomainObject.Predmet.StrankaWithAdress_1">ARANEA društvo s ograničenom odgovornošću za trgovinu i poslovne usluge Silba 307,23295 Silba,Ivan Motušić Silba 307,23295 Silba</derivirana_varijabla>
  </DomainObject.Predmet.StrankaWithAdress>
  <DomainObject.Predmet.StrankaWithAdressOIB>
    <izvorni_sadrzaj>ARANEA društvo s ograničenom odgovornošću za trgovinu i poslovne usluge, OIB 48167019004, Silba 307,23295 Silba,Ivan Motušić, OIB 50555406720, Silba 307,23295 Silba</izvorni_sadrzaj>
    <derivirana_varijabla naziv="DomainObject.Predmet.StrankaWithAdressOIB_1">ARANEA društvo s ograničenom odgovornošću za trgovinu i poslovne usluge, OIB 48167019004, Silba 307,23295 Silba,Ivan Motušić, OIB 50555406720, Silba 307,23295 Silba</derivirana_varijabla>
  </DomainObject.Predmet.StrankaWithAdressOIB>
  <DomainObject.Predmet.StrankaNazivFormated>
    <izvorni_sadrzaj>ARANEA društvo s ograničenom odgovornošću za trgovinu i poslovne usluge,Ivan Motušić</izvorni_sadrzaj>
    <derivirana_varijabla naziv="DomainObject.Predmet.StrankaNazivFormated_1">ARANEA društvo s ograničenom odgovornošću za trgovinu i poslovne usluge,Ivan Motušić</derivirana_varijabla>
  </DomainObject.Predmet.StrankaNazivFormated>
  <DomainObject.Predmet.StrankaNazivFormatedOIB>
    <izvorni_sadrzaj>ARANEA društvo s ograničenom odgovornošću za trgovinu i poslovne usluge, OIB 48167019004,Ivan Motušić, OIB 50555406720</izvorni_sadrzaj>
    <derivirana_varijabla naziv="DomainObject.Predmet.StrankaNazivFormatedOIB_1">ARANEA društvo s ograničenom odgovornošću za trgovinu i poslovne usluge, OIB 48167019004,Ivan Motušić, OIB 50555406720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ARANEA društvo s ograničenom odgovornošću za trgovinu i poslovne usluge</item>
      <item>Ivan Motušić</item>
    </izvorni_sadrzaj>
    <derivirana_varijabla naziv="DomainObject.Predmet.StrankaListFormated_1">
      <item>ARANEA društvo s ograničenom odgovornošću za trgovinu i poslovne usluge</item>
      <item>Ivan Motušić</item>
    </derivirana_varijabla>
  </DomainObject.Predmet.StrankaListFormated>
  <DomainObject.Predmet.StrankaListFormatedOIB>
    <izvorni_sadrzaj>
      <item>ARANEA društvo s ograničenom odgovornošću za trgovinu i poslovne usluge, OIB 48167019004</item>
      <item>Ivan Motušić, OIB 50555406720</item>
    </izvorni_sadrzaj>
    <derivirana_varijabla naziv="DomainObject.Predmet.StrankaListFormatedOIB_1">
      <item>ARANEA društvo s ograničenom odgovornošću za trgovinu i poslovne usluge, OIB 48167019004</item>
      <item>Ivan Motušić, OIB 50555406720</item>
    </derivirana_varijabla>
  </DomainObject.Predmet.StrankaListFormatedOIB>
  <DomainObject.Predmet.StrankaListFormatedWithAdress>
    <izvorni_sadrzaj>
      <item>ARANEA društvo s ograničenom odgovornošću za trgovinu i poslovne usluge, Silba 307, 23295 Silba</item>
      <item>Ivan Motušić, Silba 307, 23295 Silba</item>
    </izvorni_sadrzaj>
    <derivirana_varijabla naziv="DomainObject.Predmet.StrankaListFormatedWithAdress_1">
      <item>ARANEA društvo s ograničenom odgovornošću za trgovinu i poslovne usluge, Silba 307, 23295 Silba</item>
      <item>Ivan Motušić, Silba 307, 23295 Silba</item>
    </derivirana_varijabla>
  </DomainObject.Predmet.StrankaListFormatedWithAdress>
  <DomainObject.Predmet.StrankaListFormatedWithAdressOIB>
    <izvorni_sadrzaj>
      <item>ARANEA društvo s ograničenom odgovornošću za trgovinu i poslovne usluge, OIB 48167019004, Silba 307, 23295 Silba</item>
      <item>Ivan Motušić, OIB 50555406720, Silba 307, 23295 Silba</item>
    </izvorni_sadrzaj>
    <derivirana_varijabla naziv="DomainObject.Predmet.StrankaListFormatedWithAdressOIB_1">
      <item>ARANEA društvo s ograničenom odgovornošću za trgovinu i poslovne usluge, OIB 48167019004, Silba 307, 23295 Silba</item>
      <item>Ivan Motušić, OIB 50555406720, Silba 307, 23295 Silba</item>
    </derivirana_varijabla>
  </DomainObject.Predmet.StrankaListFormatedWithAdressOIB>
  <DomainObject.Predmet.StrankaListNazivFormated>
    <izvorni_sadrzaj>
      <item>ARANEA društvo s ograničenom odgovornošću za trgovinu i poslovne usluge</item>
      <item>Ivan Motušić</item>
    </izvorni_sadrzaj>
    <derivirana_varijabla naziv="DomainObject.Predmet.StrankaListNazivFormated_1">
      <item>ARANEA društvo s ograničenom odgovornošću za trgovinu i poslovne usluge</item>
      <item>Ivan Motušić</item>
    </derivirana_varijabla>
  </DomainObject.Predmet.StrankaListNazivFormated>
  <DomainObject.Predmet.StrankaListNazivFormatedOIB>
    <izvorni_sadrzaj>
      <item>ARANEA društvo s ograničenom odgovornošću za trgovinu i poslovne usluge, OIB 48167019004</item>
      <item>Ivan Motušić, OIB 50555406720</item>
    </izvorni_sadrzaj>
    <derivirana_varijabla naziv="DomainObject.Predmet.StrankaListNazivFormatedOIB_1">
      <item>ARANEA društvo s ograničenom odgovornošću za trgovinu i poslovne usluge, OIB 48167019004</item>
      <item>Ivan Motušić, OIB 50555406720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ARANEA društvo s ograničenom odgovornošću za trgovinu i poslovne usluge i dr.</izvorni_sadrzaj>
    <derivirana_varijabla naziv="DomainObject.Predmet.StrankaIDrugi_1">ARANEA društvo s ograničenom odgovornošću za trgovinu i poslovne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ARANEA društvo s ograničenom odgovornošću za trgovinu i poslovne usluge, OIB 48167019004, Silba 307, 23295 Silba i dr.</izvorni_sadrzaj>
    <derivirana_varijabla naziv="DomainObject.Predmet.StrankaIDrugiAdressOIB_1">ARANEA društvo s ograničenom odgovornošću za trgovinu i poslovne usluge, OIB 48167019004, Silba 307, 23295 Silba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ARANEA društvo s ograničenom odgovornošću za trgovinu i poslovne usluge</item>
      <item>Ivan Motušić</item>
    </izvorni_sadrzaj>
    <derivirana_varijabla naziv="DomainObject.Predmet.SudioniciListNaziv_1">
      <item>ARANEA društvo s ograničenom odgovornošću za trgovinu i poslovne usluge</item>
      <item>Ivan Motušić</item>
    </derivirana_varijabla>
  </DomainObject.Predmet.SudioniciListNaziv>
  <DomainObject.Predmet.SudioniciListAdressOIB>
    <izvorni_sadrzaj>
      <item>ARANEA društvo s ograničenom odgovornošću za trgovinu i poslovne usluge, OIB 48167019004, Silba 307,23295 Silba</item>
      <item>Ivan Motušić, OIB 50555406720, Silba 307,23295 Silba</item>
    </izvorni_sadrzaj>
    <derivirana_varijabla naziv="DomainObject.Predmet.SudioniciListAdressOIB_1">
      <item>ARANEA društvo s ograničenom odgovornošću za trgovinu i poslovne usluge, OIB 48167019004, Silba 307,23295 Silba</item>
      <item>Ivan Motušić, OIB 50555406720, Silba 307,23295 Silba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48167019004</item>
      <item>, OIB 50555406720</item>
    </izvorni_sadrzaj>
    <derivirana_varijabla naziv="DomainObject.Predmet.SudioniciListNazivOIB_1">
      <item>, OIB 48167019004</item>
      <item>, OIB 50555406720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7DDDF2-B3F3-49DA-BDB8-C91808CDBC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1109</properties:Words>
  <properties:Characters>6071</properties:Characters>
  <properties:Lines>142</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2017-02-06T12:18:00Z</dcterms:created>
  <dc:creator>Ardena Bajlo</dc:creator>
  <cp:lastModifiedBy>Marijana Žuža</cp:lastModifiedBy>
  <cp:lastPrinted>2017-02-06T12:14:00Z</cp:lastPrinted>
  <dcterms:modified xmlns:xsi="http://www.w3.org/2001/XMLSchema-instance" xsi:type="dcterms:W3CDTF">2017-02-06T12:51:00Z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