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63d5" w14:paraId="81a63d5" w:rsidRDefault="0072685E" w:rsidP="0072685E" w:rsidR="0072685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685E" w:rsidP="0072685E" w:rsidR="0072685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2685E" w:rsidP="0072685E" w:rsidR="0072685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2685E" w:rsidP="0072685E" w:rsidR="0072685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2685E" w:rsidP="0072685E" w:rsidR="0072685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2685E" w:rsidP="0072685E" w:rsidR="0072685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2685E" w:rsidP="0072685E" w:rsidR="0072685E" w:rsidRPr="005D578C">
      <w:pPr>
        <w:jc w:val="center"/>
        <w:rPr>
          <w:rFonts w:cs="Times New Roman" w:eastAsia="Times New Roman"/>
          <w:szCs w:val="24"/>
        </w:rPr>
      </w:pPr>
    </w:p>
    <w:p w:rsidRDefault="0072685E" w:rsidP="0072685E" w:rsidR="0072685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2685E" w:rsidP="0072685E" w:rsidR="0072685E" w:rsidRPr="005D578C">
      <w:pPr>
        <w:rPr>
          <w:rFonts w:cs="Times New Roman" w:eastAsia="Times New Roman"/>
          <w:szCs w:val="24"/>
        </w:rPr>
      </w:pPr>
    </w:p>
    <w:p w:rsidRDefault="0072685E" w:rsidP="0072685E" w:rsidR="0072685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8E1F65"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 w:rsidR="008E1F65"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B. E. TRADE d. o. o. Poreč, Mate Vlašića 20, OIB 05600067946, MBS 040310155,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8E1F65">
        <w:rPr>
          <w:rFonts w:cs="Times New Roman" w:eastAsia="Times New Roman"/>
          <w:szCs w:val="24"/>
        </w:rPr>
        <w:t>16.</w:t>
      </w:r>
      <w:r>
        <w:rPr>
          <w:rFonts w:cs="Times New Roman" w:eastAsia="Times New Roman"/>
          <w:szCs w:val="24"/>
        </w:rPr>
        <w:t xml:space="preserve"> ožujka 2016.</w:t>
      </w:r>
    </w:p>
    <w:p w:rsidRDefault="0072685E" w:rsidP="0072685E" w:rsidR="0072685E" w:rsidRPr="005D578C">
      <w:pPr>
        <w:rPr>
          <w:rFonts w:cs="Times New Roman" w:eastAsia="Times New Roman"/>
          <w:szCs w:val="24"/>
        </w:rPr>
      </w:pPr>
    </w:p>
    <w:p w:rsidRDefault="0072685E" w:rsidP="0072685E" w:rsidR="0072685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2685E" w:rsidP="0072685E" w:rsidR="0072685E" w:rsidRPr="005D578C">
      <w:pPr>
        <w:rPr>
          <w:rFonts w:cs="Times New Roman" w:eastAsia="Times New Roman"/>
          <w:szCs w:val="24"/>
        </w:rPr>
      </w:pPr>
    </w:p>
    <w:p w:rsidRDefault="0072685E" w:rsidP="0072685E" w:rsidR="0072685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B. E. TRADE d. o. o. Poreč, Mate Vlašića 20, OIB 05600067946, MBS 040310155,</w:t>
      </w:r>
      <w:r w:rsidRPr="005D578C">
        <w:rPr>
          <w:rFonts w:cs="Times New Roman" w:eastAsia="Times New Roman"/>
          <w:szCs w:val="24"/>
        </w:rPr>
        <w:t xml:space="preserve"> s danom </w:t>
      </w:r>
      <w:r w:rsidR="008E1F65">
        <w:rPr>
          <w:rFonts w:cs="Times New Roman" w:eastAsia="Times New Roman"/>
          <w:szCs w:val="24"/>
        </w:rPr>
        <w:t>16.</w:t>
      </w:r>
      <w:r>
        <w:rPr>
          <w:rFonts w:cs="Times New Roman" w:eastAsia="Times New Roman"/>
          <w:szCs w:val="24"/>
        </w:rPr>
        <w:t xml:space="preserve"> ožujka 2016. </w:t>
      </w:r>
      <w:r w:rsidRPr="005D578C">
        <w:rPr>
          <w:rFonts w:cs="Times New Roman" w:eastAsia="Times New Roman"/>
          <w:szCs w:val="24"/>
        </w:rPr>
        <w:t xml:space="preserve">u </w:t>
      </w:r>
      <w:r w:rsidR="008E1F65">
        <w:rPr>
          <w:rFonts w:cs="Times New Roman" w:eastAsia="Times New Roman"/>
          <w:szCs w:val="24"/>
        </w:rPr>
        <w:t>08,00</w:t>
      </w:r>
      <w:r>
        <w:rPr>
          <w:rFonts w:cs="Times New Roman" w:eastAsia="Times New Roman"/>
          <w:szCs w:val="24"/>
        </w:rPr>
        <w:t xml:space="preserve"> sati.</w:t>
      </w:r>
    </w:p>
    <w:p w:rsidRDefault="0072685E" w:rsidP="0072685E" w:rsidR="0072685E" w:rsidRPr="005D578C">
      <w:pPr>
        <w:rPr>
          <w:rFonts w:cs="Times New Roman" w:eastAsia="Times New Roman"/>
          <w:szCs w:val="24"/>
        </w:rPr>
      </w:pPr>
    </w:p>
    <w:p w:rsidRDefault="0072685E" w:rsidP="0072685E" w:rsidR="0072685E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="008E1F65">
        <w:rPr>
          <w:rFonts w:cs="Times New Roman" w:eastAsia="Times New Roman"/>
          <w:szCs w:val="20"/>
        </w:rPr>
        <w:t>Nikola Delić iz Pule, Kranjčevićeva 16, OIB 58474163165.</w:t>
      </w:r>
    </w:p>
    <w:p w:rsidRDefault="0072685E" w:rsidP="0072685E" w:rsidR="0072685E">
      <w:pPr>
        <w:ind w:firstLine="708"/>
        <w:rPr>
          <w:rFonts w:cs="Times New Roman" w:eastAsia="Times New Roman"/>
          <w:szCs w:val="20"/>
        </w:rPr>
      </w:pPr>
    </w:p>
    <w:p w:rsidRDefault="0072685E" w:rsidP="0072685E" w:rsidR="0072685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B. E. TRADE d. o. o. Poreč, Mate Vlašića 20, OIB 05600067946, MBS 040310155.</w:t>
      </w:r>
    </w:p>
    <w:p w:rsidRDefault="0072685E" w:rsidP="0072685E" w:rsidR="0072685E">
      <w:pPr>
        <w:rPr>
          <w:rFonts w:cs="Times New Roman" w:eastAsia="Times New Roman"/>
          <w:szCs w:val="24"/>
        </w:rPr>
      </w:pPr>
    </w:p>
    <w:p w:rsidRDefault="0072685E" w:rsidP="0072685E" w:rsidR="0072685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B. E. TRADE d. o. o. Poreč, Mate Vlašića 20, OIB 05600067946, MBS 040310155.</w:t>
      </w:r>
    </w:p>
    <w:p w:rsidRDefault="0072685E" w:rsidP="0072685E" w:rsidR="0072685E">
      <w:pPr>
        <w:rPr>
          <w:rFonts w:cs="Times New Roman" w:eastAsia="Times New Roman"/>
          <w:szCs w:val="24"/>
        </w:rPr>
      </w:pPr>
    </w:p>
    <w:p w:rsidRDefault="0072685E" w:rsidP="0072685E" w:rsidR="0072685E" w:rsidRPr="005D578C">
      <w:pPr>
        <w:rPr>
          <w:rFonts w:cs="Times New Roman" w:eastAsia="Times New Roman"/>
          <w:szCs w:val="24"/>
        </w:rPr>
      </w:pPr>
    </w:p>
    <w:p w:rsidRDefault="0072685E" w:rsidP="0072685E" w:rsidR="0072685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2685E" w:rsidP="0072685E" w:rsidR="0072685E">
      <w:pPr>
        <w:ind w:firstLine="708"/>
        <w:rPr>
          <w:rFonts w:cs="Times New Roman" w:eastAsia="Times New Roman"/>
          <w:szCs w:val="24"/>
        </w:rPr>
      </w:pPr>
    </w:p>
    <w:p w:rsidRDefault="0072685E" w:rsidP="0072685E" w:rsidR="0072685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B. E. TRADE d. o. o. Poreč.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28.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St-632/2015-3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2685E" w:rsidP="0072685E" w:rsidR="0072685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2685E" w:rsidP="0072685E" w:rsidR="0072685E" w:rsidRPr="005D578C">
      <w:pPr>
        <w:rPr>
          <w:rFonts w:cs="Times New Roman" w:eastAsia="Times New Roman"/>
          <w:szCs w:val="24"/>
        </w:rPr>
      </w:pPr>
    </w:p>
    <w:p w:rsidRDefault="0072685E" w:rsidP="0072685E" w:rsidR="0072685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8E1F65">
        <w:rPr>
          <w:rFonts w:cs="Times New Roman" w:eastAsia="Times New Roman"/>
          <w:szCs w:val="24"/>
        </w:rPr>
        <w:t>16.</w:t>
      </w:r>
      <w:r>
        <w:rPr>
          <w:rFonts w:cs="Times New Roman" w:eastAsia="Times New Roman"/>
          <w:szCs w:val="24"/>
        </w:rPr>
        <w:t xml:space="preserve">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2685E" w:rsidP="0072685E" w:rsidR="0072685E" w:rsidRPr="005D578C">
      <w:pPr>
        <w:jc w:val="center"/>
        <w:rPr>
          <w:rFonts w:cs="Times New Roman" w:eastAsia="Times New Roman"/>
          <w:szCs w:val="24"/>
        </w:rPr>
      </w:pPr>
    </w:p>
    <w:p w:rsidRDefault="008E1F65" w:rsidP="0072685E" w:rsidR="0072685E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A20FA" w:rsidP="001A20FA" w:rsidR="0072685E" w:rsidRPr="005D578C">
      <w:pPr>
        <w:ind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</w:t>
      </w:r>
      <w:r w:rsidR="008E1F65">
        <w:rPr>
          <w:rFonts w:cs="Times New Roman" w:eastAsia="Times New Roman"/>
          <w:szCs w:val="24"/>
        </w:rPr>
        <w:t>Adrijana Labinjan Skok</w:t>
      </w:r>
      <w:r>
        <w:rPr>
          <w:rFonts w:cs="Times New Roman" w:eastAsia="Times New Roman"/>
          <w:szCs w:val="24"/>
        </w:rPr>
        <w:t>, v. r.</w:t>
      </w:r>
    </w:p>
    <w:p w:rsidRDefault="0072685E" w:rsidP="0072685E" w:rsidR="0072685E">
      <w:pPr>
        <w:jc w:val="left"/>
        <w:rPr>
          <w:rFonts w:cs="Times New Roman" w:eastAsia="Times New Roman"/>
          <w:szCs w:val="24"/>
        </w:rPr>
      </w:pPr>
    </w:p>
    <w:p w:rsidRDefault="0072685E" w:rsidP="0072685E" w:rsidR="0072685E" w:rsidRPr="005D578C">
      <w:pPr>
        <w:jc w:val="left"/>
        <w:rPr>
          <w:rFonts w:cs="Times New Roman" w:eastAsia="Times New Roman"/>
          <w:szCs w:val="24"/>
        </w:rPr>
      </w:pPr>
    </w:p>
    <w:p w:rsidRDefault="00CC6420" w:rsidP="00CC6420" w:rsidR="00CC642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CC6420" w:rsidP="00CC6420" w:rsidR="00CC642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CC6420" w:rsidP="00CC6420" w:rsidR="00CC64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2685E" w:rsidP="0072685E" w:rsidR="0072685E">
      <w:pPr>
        <w:rPr>
          <w:rFonts w:cs="Times New Roman" w:eastAsia="Times New Roman"/>
          <w:szCs w:val="24"/>
        </w:rPr>
      </w:pPr>
    </w:p>
    <w:p w:rsidRDefault="00CC6420" w:rsidP="0072685E" w:rsidR="00CC6420" w:rsidRPr="005D578C">
      <w:pPr>
        <w:rPr>
          <w:rFonts w:cs="Times New Roman" w:eastAsia="Times New Roman"/>
          <w:szCs w:val="24"/>
        </w:rPr>
      </w:pPr>
    </w:p>
    <w:p w:rsidRDefault="0072685E" w:rsidP="0072685E" w:rsidR="0072685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2685E" w:rsidP="0072685E" w:rsidR="0072685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2685E" w:rsidP="0072685E" w:rsidR="0072685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B. E. TRADE d. o. o. Poreč, Mate Vlašića 20, </w:t>
      </w:r>
    </w:p>
    <w:p w:rsidRDefault="0072685E" w:rsidP="0072685E" w:rsidR="0072685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Enzo Bergomi, R. Italija, Castelcovati, Via Francesco Petrarca 3</w:t>
      </w:r>
      <w:r>
        <w:rPr>
          <w:rFonts w:cs="Times New Roman" w:eastAsia="Times New Roman"/>
          <w:szCs w:val="20"/>
        </w:rPr>
        <w:t xml:space="preserve">, </w:t>
      </w:r>
    </w:p>
    <w:p w:rsidRDefault="0072685E" w:rsidP="0072685E" w:rsidR="0072685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72685E" w:rsidP="0072685E" w:rsidR="0072685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2685E" w:rsidP="0072685E" w:rsidR="0072685E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8E1F65">
        <w:rPr>
          <w:rFonts w:cs="Times New Roman" w:eastAsia="Times New Roman"/>
          <w:szCs w:val="20"/>
        </w:rPr>
        <w:t xml:space="preserve">Nikola Delić, Pula, Kranjčevićeva 16, </w:t>
      </w:r>
    </w:p>
    <w:p w:rsidRDefault="0072685E" w:rsidP="0072685E" w:rsidR="0072685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1A20FA">
        <w:rPr>
          <w:rFonts w:cs="Times New Roman" w:eastAsia="Times New Roman"/>
          <w:szCs w:val="24"/>
        </w:rPr>
        <w:t xml:space="preserve">8 dana, </w:t>
      </w:r>
    </w:p>
    <w:p w:rsidRDefault="0072685E" w:rsidP="0072685E" w:rsidR="0072685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2685E" w:rsidP="0072685E" w:rsidR="0072685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2685E" w:rsidP="0072685E" w:rsidR="0072685E"/>
    <w:p w:rsidRDefault="0072685E" w:rsidP="0072685E" w:rsidR="0072685E"/>
    <w:p w:rsidRDefault="0072685E" w:rsidP="0072685E" w:rsidR="0072685E"/>
    <w:p w:rsidRDefault="0072685E" w:rsidP="0072685E" w:rsidR="0072685E"/>
    <w:p w:rsidRDefault="0072685E" w:rsidP="0072685E" w:rsidR="0072685E"/>
    <w:p w:rsidRDefault="0072685E" w:rsidP="0072685E" w:rsidR="0072685E"/>
    <w:p w:rsidRDefault="0072685E" w:rsidP="0072685E" w:rsidR="0072685E"/>
    <w:p w:rsidRDefault="00D41AA6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685E" w:rsidP="0072685E" w:rsidR="0072685E">
      <w:r>
        <w:separator/>
      </w:r>
    </w:p>
  </w:endnote>
  <w:endnote w:id="0" w:type="continuationSeparator">
    <w:p w:rsidRDefault="0072685E" w:rsidP="0072685E" w:rsidR="007268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685E" w:rsidP="0072685E" w:rsidR="0072685E">
      <w:r>
        <w:separator/>
      </w:r>
    </w:p>
  </w:footnote>
  <w:footnote w:id="0" w:type="continuationSeparator">
    <w:p w:rsidRDefault="0072685E" w:rsidP="0072685E" w:rsidR="007268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85E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41AA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8E1F65">
      <w:rPr>
        <w:szCs w:val="24"/>
      </w:rPr>
      <w:t>2</w:t>
    </w:r>
    <w:r>
      <w:rPr>
        <w:szCs w:val="24"/>
      </w:rPr>
      <w:t xml:space="preserve"> St-632/2015-</w:t>
    </w:r>
    <w:r w:rsidR="008E1F65">
      <w:rPr>
        <w:szCs w:val="24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F65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2</w:t>
    </w:r>
    <w:r w:rsidR="0072685E">
      <w:rPr>
        <w:szCs w:val="24"/>
      </w:rPr>
      <w:t xml:space="preserve"> St-632/2015-</w:t>
    </w:r>
    <w:r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5FD6"/>
    <w:rsid w:val="001A20FA"/>
    <w:rsid w:val="0072685E"/>
    <w:rsid w:val="0075528E"/>
    <w:rsid w:val="0079403F"/>
    <w:rsid w:val="008E1F65"/>
    <w:rsid w:val="00CC6420"/>
    <w:rsid w:val="00D41AA6"/>
    <w:rsid w:val="00E95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685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2685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2685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68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685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685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685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1A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AA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41AA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41AA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41AA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685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2685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2685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68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685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685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685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1A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AA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41AA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41AA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41AA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4424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St-632/2015</izvorni_sadrzaj>
    <derivirana_varijabla naziv="DomainObject.Predmet.OznakaBroj_1">St-632/2015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B.E. TRADE d.o.o.</izvorni_sadrzaj>
    <derivirana_varijabla naziv="DomainObject.Predmet.ProtustrankaFormated_1">  B.E. TRADE d.o.o.</derivirana_varijabla>
  </DomainObject.Predmet.ProtustrankaFormated>
  <DomainObject.Predmet.ProtustrankaFormatedOIB>
    <izvorni_sadrzaj>  B.E. TRADE d.o.o., OIB 05600067946</izvorni_sadrzaj>
    <derivirana_varijabla naziv="DomainObject.Predmet.ProtustrankaFormatedOIB_1">  B.E. TRADE d.o.o., OIB 05600067946</derivirana_varijabla>
  </DomainObject.Predmet.ProtustrankaFormatedOIB>
  <DomainObject.Predmet.ProtustrankaFormatedWithAdress>
    <izvorni_sadrzaj> B.E. TRADE d.o.o., Mate Vlašića 20, 52440 Poreč</izvorni_sadrzaj>
    <derivirana_varijabla naziv="DomainObject.Predmet.ProtustrankaFormatedWithAdress_1"> B.E. TRADE d.o.o., Mate Vlašića 20, 52440 Poreč</derivirana_varijabla>
  </DomainObject.Predmet.ProtustrankaFormatedWithAdress>
  <DomainObject.Predmet.ProtustrankaFormatedWithAdressOIB>
    <izvorni_sadrzaj> B.E. TRADE d.o.o., OIB 05600067946, Mate Vlašića 20, 52440 Poreč</izvorni_sadrzaj>
    <derivirana_varijabla naziv="DomainObject.Predmet.ProtustrankaFormatedWithAdressOIB_1"> B.E. TRADE d.o.o., OIB 05600067946, Mate Vlašića 20, 52440 Poreč</derivirana_varijabla>
  </DomainObject.Predmet.ProtustrankaFormatedWithAdressOIB>
  <DomainObject.Predmet.ProtustrankaWithAdress>
    <izvorni_sadrzaj>B.E. TRADE d.o.o. Mate Vlašića 20, 52440 Poreč</izvorni_sadrzaj>
    <derivirana_varijabla naziv="DomainObject.Predmet.ProtustrankaWithAdress_1">B.E. TRADE d.o.o. Mate Vlašića 20, 52440 Poreč</derivirana_varijabla>
  </DomainObject.Predmet.ProtustrankaWithAdress>
  <DomainObject.Predmet.ProtustrankaWithAdressOIB>
    <izvorni_sadrzaj>B.E. TRADE d.o.o., OIB 05600067946, Mate Vlašića 20, 52440 Poreč</izvorni_sadrzaj>
    <derivirana_varijabla naziv="DomainObject.Predmet.ProtustrankaWithAdressOIB_1">B.E. TRADE d.o.o., OIB 05600067946, Mate Vlašića 20, 52440 Poreč</derivirana_varijabla>
  </DomainObject.Predmet.ProtustrankaWithAdressOIB>
  <DomainObject.Predmet.ProtustrankaNazivFormated>
    <izvorni_sadrzaj>B.E. TRADE d.o.o.</izvorni_sadrzaj>
    <derivirana_varijabla naziv="DomainObject.Predmet.ProtustrankaNazivFormated_1">B.E. TRADE d.o.o.</derivirana_varijabla>
  </DomainObject.Predmet.ProtustrankaNazivFormated>
  <DomainObject.Predmet.ProtustrankaNazivFormatedOIB>
    <izvorni_sadrzaj>B.E. TRADE d.o.o., OIB 05600067946</izvorni_sadrzaj>
    <derivirana_varijabla naziv="DomainObject.Predmet.ProtustrankaNazivFormatedOIB_1">B.E. TRADE d.o.o., OIB 05600067946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160058.94</izvorni_sadrzaj>
    <derivirana_varijabla naziv="DomainObject.Predmet.TrenutnaVrijednost_1">160058.94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B.E. TRADE d.o.o.</item>
    </izvorni_sadrzaj>
    <derivirana_varijabla naziv="DomainObject.Predmet.ProtuStrankaListFormated_1">
      <item>B.E. TRADE d.o.o.</item>
    </derivirana_varijabla>
  </DomainObject.Predmet.ProtuStrankaListFormated>
  <DomainObject.Predmet.ProtuStrankaListFormatedOIB>
    <izvorni_sadrzaj>
      <item>B.E. TRADE d.o.o., OIB 05600067946</item>
    </izvorni_sadrzaj>
    <derivirana_varijabla naziv="DomainObject.Predmet.ProtuStrankaListFormatedOIB_1">
      <item>B.E. TRADE d.o.o., OIB 05600067946</item>
    </derivirana_varijabla>
  </DomainObject.Predmet.ProtuStrankaListFormatedOIB>
  <DomainObject.Predmet.ProtuStrankaListFormatedWithAdress>
    <izvorni_sadrzaj>
      <item>B.E. TRADE d.o.o., Mate Vlašića 20, 52440 Poreč</item>
    </izvorni_sadrzaj>
    <derivirana_varijabla naziv="DomainObject.Predmet.ProtuStrankaListFormatedWithAdress_1">
      <item>B.E. TRADE d.o.o., Mate Vlašića 20, 52440 Poreč</item>
    </derivirana_varijabla>
  </DomainObject.Predmet.ProtuStrankaListFormatedWithAdress>
  <DomainObject.Predmet.ProtuStrankaListFormatedWithAdressOIB>
    <izvorni_sadrzaj>
      <item>B.E. TRADE d.o.o., OIB 05600067946, Mate Vlašića 20, 52440 Poreč</item>
    </izvorni_sadrzaj>
    <derivirana_varijabla naziv="DomainObject.Predmet.ProtuStrankaListFormatedWithAdressOIB_1">
      <item>B.E. TRADE d.o.o., OIB 05600067946, Mate Vlašića 20, 52440 Poreč</item>
    </derivirana_varijabla>
  </DomainObject.Predmet.ProtuStrankaListFormatedWithAdressOIB>
  <DomainObject.Predmet.ProtuStrankaListNazivFormated>
    <izvorni_sadrzaj>
      <item>B.E. TRADE d.o.o.</item>
    </izvorni_sadrzaj>
    <derivirana_varijabla naziv="DomainObject.Predmet.ProtuStrankaListNazivFormated_1">
      <item>B.E. TRADE d.o.o.</item>
    </derivirana_varijabla>
  </DomainObject.Predmet.ProtuStrankaListNazivFormated>
  <DomainObject.Predmet.ProtuStrankaListNazivFormatedOIB>
    <izvorni_sadrzaj>
      <item>B.E. TRADE d.o.o., OIB 05600067946</item>
    </izvorni_sadrzaj>
    <derivirana_varijabla naziv="DomainObject.Predmet.ProtuStrankaListNazivFormatedOIB_1">
      <item>B.E. TRADE d.o.o., OIB 05600067946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B.E. TRADE d.o.o.</izvorni_sadrzaj>
    <derivirana_varijabla naziv="DomainObject.Predmet.ProtustrankaIDrugi_1">B.E. TRADE d.o.o.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B.E. TRADE d.o.o., OIB 05600067946, Mate Vlašića 20, 52440 Poreč</izvorni_sadrzaj>
    <derivirana_varijabla naziv="DomainObject.Predmet.ProtustrankaIDrugiAdressOIB_1">B.E. TRADE d.o.o., OIB 05600067946,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B.E. TRADE d.o.o.</item>
    </izvorni_sadrzaj>
    <derivirana_varijabla naziv="DomainObject.Predmet.SudioniciListNaziv_1">
      <item>FINANCIJSKA AGENCIJA, RC RIJEKA, PODRUŽNICA PULA, PULA</item>
      <item>B.E. TRADE d.o.o.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B.E. TRADE d.o.o., OIB 05600067946, Mate Vlašića 20,52440 Poreč</item>
    </izvorni_sadrzaj>
    <derivirana_varijabla naziv="DomainObject.Predmet.SudioniciListAdressOIB_1">
      <item>FINANCIJSKA AGENCIJA, RC RIJEKA, PODRUŽNICA PULA, PULA, OIB 85821130368, Ulica grada Vukovara 70,Zagreb</item>
      <item>B.E. TRADE d.o.o., OIB 05600067946,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05600067946</item>
    </izvorni_sadrzaj>
    <derivirana_varijabla naziv="DomainObject.Predmet.SudioniciListNazivOIB_1">
      <item>, OIB 85821130368</item>
      <item>, OIB 05600067946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3088</properties:Characters>
  <properties:Lines>85</properties:Lines>
  <properties:Paragraphs>30</properties:Paragraphs>
  <properties:TotalTime>9</properties:TotalTime>
  <properties:ScaleCrop>false</properties:ScaleCrop>
  <properties:LinksUpToDate>false</properties:LinksUpToDate>
  <properties:CharactersWithSpaces>3713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2016-03-03T08:27:00Z</dcterms:created>
  <dc:creator>Mihaela Kaligari</dc:creator>
  <dc:description/>
  <cp:keywords/>
  <cp:lastModifiedBy>Jasmina Matika</cp:lastModifiedBy>
  <cp:lastPrinted>2016-03-16T07:17:00Z</cp:lastPrinted>
  <dcterms:modified xmlns:xsi="http://www.w3.org/2001/XMLSchema-instance" xsi:type="dcterms:W3CDTF">2016-03-16T09:13:00Z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