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48df" w14:paraId="8ff48df" w:rsidRDefault="003B3882" w:rsidP="003B3882" w:rsidR="003B3882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</w:t>
      </w:r>
      <w:r>
        <w:rPr>
          <w:noProof/>
          <w:szCs w:val="24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3882" w:rsidP="003B3882" w:rsidR="003B3882">
      <w:pPr>
        <w:spacing w:before="120"/>
        <w:rPr>
          <w:szCs w:val="24"/>
        </w:rPr>
      </w:pPr>
      <w:r>
        <w:rPr>
          <w:szCs w:val="24"/>
        </w:rPr>
        <w:t xml:space="preserve">      Republika Hrvatska</w:t>
      </w:r>
    </w:p>
    <w:p w:rsidRDefault="003B3882" w:rsidP="003B3882" w:rsidR="003B3882">
      <w:pPr>
        <w:rPr>
          <w:szCs w:val="24"/>
        </w:rPr>
      </w:pPr>
      <w:r>
        <w:rPr>
          <w:szCs w:val="24"/>
        </w:rPr>
        <w:t>Trgovački sud u Varaždinu</w:t>
      </w:r>
    </w:p>
    <w:p w:rsidRDefault="003B3882" w:rsidP="003B3882" w:rsidR="003B3882">
      <w:pPr>
        <w:rPr>
          <w:szCs w:val="24"/>
        </w:rPr>
      </w:pPr>
      <w:r>
        <w:rPr>
          <w:szCs w:val="24"/>
        </w:rPr>
        <w:t xml:space="preserve">   Varaždin, Braće Radić 2</w:t>
      </w:r>
    </w:p>
    <w:p w:rsidRDefault="003B3882" w:rsidP="003B3882" w:rsidR="003B388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Poslovni broj: 7 St-340/2018-5</w:t>
      </w:r>
    </w:p>
    <w:p w:rsidRDefault="003B3882" w:rsidP="003B3882" w:rsidR="003B3882">
      <w:pPr>
        <w:jc w:val="center"/>
        <w:rPr>
          <w:szCs w:val="24"/>
        </w:rPr>
      </w:pPr>
    </w:p>
    <w:p w:rsidRDefault="003B3882" w:rsidP="003B3882" w:rsidR="003B3882">
      <w:pPr>
        <w:jc w:val="center"/>
        <w:rPr>
          <w:szCs w:val="24"/>
        </w:rPr>
      </w:pPr>
    </w:p>
    <w:p w:rsidRDefault="003B3882" w:rsidP="003B3882" w:rsidR="003B3882">
      <w:pPr>
        <w:jc w:val="center"/>
        <w:rPr>
          <w:szCs w:val="24"/>
        </w:rPr>
      </w:pPr>
    </w:p>
    <w:p w:rsidRDefault="003B3882" w:rsidP="003B3882" w:rsidR="003B3882">
      <w:pPr>
        <w:rPr>
          <w:szCs w:val="24"/>
        </w:rPr>
      </w:pPr>
      <w:r>
        <w:rPr>
          <w:szCs w:val="24"/>
        </w:rPr>
        <w:t xml:space="preserve">                                        U  I M E  R E P U B L I K E  H R V A T S K E</w:t>
      </w:r>
    </w:p>
    <w:p w:rsidRDefault="003B3882" w:rsidP="003B3882" w:rsidR="003B3882">
      <w:pPr>
        <w:rPr>
          <w:szCs w:val="24"/>
        </w:rPr>
      </w:pPr>
    </w:p>
    <w:p w:rsidRDefault="003B3882" w:rsidP="003B3882" w:rsidR="003B3882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3B3882" w:rsidP="003B3882" w:rsidR="003B3882">
      <w:pPr>
        <w:rPr>
          <w:szCs w:val="24"/>
        </w:rPr>
      </w:pPr>
    </w:p>
    <w:p w:rsidRDefault="003B3882" w:rsidP="003B3882" w:rsidR="003B3882">
      <w:pPr>
        <w:jc w:val="both"/>
      </w:pPr>
      <w:r>
        <w:rPr>
          <w:szCs w:val="24"/>
        </w:rPr>
        <w:tab/>
      </w:r>
      <w:r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LA MANCHE j.d.o.o. Čakovec, Športska 6 A, OIB: 39272365467, 6. studenoga 2018., </w:t>
      </w:r>
    </w:p>
    <w:p w:rsidRDefault="003B3882" w:rsidP="003B3882" w:rsidR="003B3882">
      <w:pPr>
        <w:jc w:val="both"/>
      </w:pPr>
    </w:p>
    <w:p w:rsidRDefault="003B3882" w:rsidP="003B3882" w:rsidR="003B3882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3B3882" w:rsidP="003B3882" w:rsidR="003B3882">
      <w:pPr>
        <w:rPr>
          <w:szCs w:val="24"/>
        </w:rPr>
      </w:pPr>
    </w:p>
    <w:p w:rsidRDefault="003B3882" w:rsidP="003B3882" w:rsidR="003B3882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  <w:t>Otvara se stečajni postupak nad stečajnim</w:t>
      </w:r>
      <w:r>
        <w:t xml:space="preserve"> dužnikom LA MANCHE j.d.o.o. Čakovec, Športska 6 A, OIB: 39272365467</w:t>
      </w:r>
      <w:r>
        <w:rPr>
          <w:szCs w:val="24"/>
        </w:rPr>
        <w:t>, s danom 6. studenoga 2018. u 12,20 sati.</w:t>
      </w:r>
    </w:p>
    <w:p w:rsidRDefault="003B3882" w:rsidP="003B3882" w:rsidR="003B3882">
      <w:pPr>
        <w:ind w:hanging="705" w:left="1413"/>
        <w:jc w:val="both"/>
        <w:rPr>
          <w:szCs w:val="24"/>
        </w:rPr>
      </w:pPr>
    </w:p>
    <w:p w:rsidRDefault="003B3882" w:rsidP="003B3882" w:rsidR="003B3882">
      <w:pPr>
        <w:ind w:hanging="705" w:left="1410"/>
        <w:jc w:val="both"/>
      </w:pPr>
      <w:r>
        <w:t>II</w:t>
      </w:r>
      <w:r>
        <w:tab/>
        <w:t xml:space="preserve">Za stečajnog upravitelja imenuje se Sanja </w:t>
      </w:r>
      <w:proofErr w:type="spellStart"/>
      <w:r>
        <w:t>Janči</w:t>
      </w:r>
      <w:proofErr w:type="spellEnd"/>
      <w:r>
        <w:t xml:space="preserve"> iz Čakovca, Mihovila </w:t>
      </w:r>
      <w:proofErr w:type="spellStart"/>
      <w:r>
        <w:t>Pavleka</w:t>
      </w:r>
      <w:proofErr w:type="spellEnd"/>
      <w:r>
        <w:t xml:space="preserve"> </w:t>
      </w:r>
      <w:proofErr w:type="spellStart"/>
      <w:r>
        <w:t>Miškine</w:t>
      </w:r>
      <w:proofErr w:type="spellEnd"/>
      <w:r>
        <w:t xml:space="preserve"> 25, OIB: 93345021703.</w:t>
      </w:r>
    </w:p>
    <w:p w:rsidRDefault="003B3882" w:rsidP="003B3882" w:rsidR="003B3882">
      <w:pPr>
        <w:ind w:hanging="705" w:left="1413"/>
        <w:jc w:val="both"/>
        <w:rPr>
          <w:szCs w:val="24"/>
        </w:rPr>
      </w:pPr>
    </w:p>
    <w:p w:rsidRDefault="003B3882" w:rsidP="003B3882" w:rsidR="003B3882">
      <w:pPr>
        <w:ind w:hanging="705" w:left="1410"/>
        <w:jc w:val="both"/>
      </w:pPr>
      <w:r>
        <w:rPr>
          <w:szCs w:val="24"/>
        </w:rPr>
        <w:t>III</w:t>
      </w:r>
      <w:r>
        <w:rPr>
          <w:szCs w:val="24"/>
        </w:rPr>
        <w:tab/>
        <w:t xml:space="preserve">Zaključuje se stečajni postupak nad stečajnim dužnikom </w:t>
      </w:r>
      <w:r>
        <w:t>LA MANCHE j.d.o.o. Čakovec, Športska 6 A, OIB: 39272365467.</w:t>
      </w:r>
    </w:p>
    <w:p w:rsidRDefault="003B3882" w:rsidP="003B3882" w:rsidR="003B3882">
      <w:pPr>
        <w:ind w:hanging="705" w:left="1410"/>
        <w:jc w:val="both"/>
      </w:pPr>
    </w:p>
    <w:p w:rsidRDefault="003B3882" w:rsidP="003B3882" w:rsidR="003B3882">
      <w:pPr>
        <w:ind w:firstLine="705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  <w:t>Ovo rješenje objavit će se na mrežnoj stranici e-Oglasna ploča suda.</w:t>
      </w:r>
    </w:p>
    <w:p w:rsidRDefault="003B3882" w:rsidP="003B3882" w:rsidR="003B3882">
      <w:pPr>
        <w:jc w:val="both"/>
        <w:rPr>
          <w:szCs w:val="24"/>
        </w:rPr>
      </w:pPr>
    </w:p>
    <w:p w:rsidRDefault="003B3882" w:rsidP="003B3882" w:rsidR="003B3882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 xml:space="preserve">Nakon pravomoćnosti ovoga rješenja stečajni dužnik </w:t>
      </w:r>
      <w:r>
        <w:t>LA MANCHE j.d.o.o. Čakovec, Športska 6 A, OIB: 39272365467,</w:t>
      </w:r>
      <w:r>
        <w:rPr>
          <w:szCs w:val="24"/>
        </w:rPr>
        <w:t xml:space="preserve"> bit će brisan iz sudskog registra.</w:t>
      </w:r>
    </w:p>
    <w:p w:rsidRDefault="003B3882" w:rsidP="003B3882" w:rsidR="003B3882">
      <w:pPr>
        <w:jc w:val="center"/>
        <w:rPr>
          <w:szCs w:val="24"/>
        </w:rPr>
      </w:pPr>
    </w:p>
    <w:p w:rsidRDefault="003B3882" w:rsidP="003B3882" w:rsidR="003B3882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3B3882" w:rsidP="003B3882" w:rsidR="003B3882">
      <w:pPr>
        <w:rPr>
          <w:szCs w:val="24"/>
        </w:rPr>
      </w:pPr>
    </w:p>
    <w:p w:rsidRDefault="003B3882" w:rsidP="003B3882" w:rsidR="003B3882">
      <w:pPr>
        <w:jc w:val="both"/>
        <w:rPr>
          <w:szCs w:val="24"/>
        </w:rPr>
      </w:pPr>
      <w:r>
        <w:rPr>
          <w:szCs w:val="24"/>
        </w:rPr>
        <w:tab/>
        <w:t xml:space="preserve">Predlagatelj Financijska agencija Regionalni centar Zagreb, Podružnica Varaždin je dana 4. rujna 2018.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3B3882" w:rsidP="003B3882" w:rsidR="003B3882">
      <w:pPr>
        <w:rPr>
          <w:szCs w:val="24"/>
        </w:rPr>
      </w:pPr>
    </w:p>
    <w:p w:rsidRDefault="003B3882" w:rsidP="003B3882" w:rsidR="003B3882">
      <w:pPr>
        <w:jc w:val="both"/>
        <w:rPr>
          <w:szCs w:val="24"/>
        </w:rPr>
      </w:pPr>
      <w:r>
        <w:rPr>
          <w:szCs w:val="24"/>
        </w:rPr>
        <w:lastRenderedPageBreak/>
        <w:tab/>
      </w:r>
    </w:p>
    <w:p w:rsidRDefault="003B3882" w:rsidP="003B3882" w:rsidR="003B3882">
      <w:pPr>
        <w:ind w:firstLine="708"/>
        <w:jc w:val="both"/>
        <w:rPr>
          <w:szCs w:val="24"/>
        </w:rPr>
      </w:pPr>
      <w:r>
        <w:rPr>
          <w:szCs w:val="24"/>
        </w:rPr>
        <w:t xml:space="preserve">Kako osoba ovlaštena za zastupanje pravne osobe u roku od 15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3B3882" w:rsidP="003B3882" w:rsidR="003B3882">
      <w:pPr>
        <w:rPr>
          <w:szCs w:val="24"/>
        </w:rPr>
      </w:pPr>
    </w:p>
    <w:p w:rsidRDefault="003B3882" w:rsidP="003B3882" w:rsidR="003B3882">
      <w:pPr>
        <w:jc w:val="center"/>
        <w:rPr>
          <w:szCs w:val="24"/>
        </w:rPr>
      </w:pPr>
      <w:r>
        <w:rPr>
          <w:szCs w:val="24"/>
        </w:rPr>
        <w:t>U Varaždinu 6. studenoga 2018.</w:t>
      </w:r>
    </w:p>
    <w:p w:rsidRDefault="003B3882" w:rsidP="003B3882" w:rsidR="003B3882">
      <w:pPr>
        <w:jc w:val="center"/>
        <w:rPr>
          <w:szCs w:val="24"/>
        </w:rPr>
      </w:pPr>
    </w:p>
    <w:p w:rsidRDefault="003B3882" w:rsidP="003B3882" w:rsidR="003B388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</w:t>
      </w:r>
    </w:p>
    <w:p w:rsidRDefault="003B3882" w:rsidP="003B3882" w:rsidR="003B388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Sudac:</w:t>
      </w:r>
    </w:p>
    <w:p w:rsidRDefault="003B3882" w:rsidP="003B3882" w:rsidR="003B3882">
      <w:pPr>
        <w:rPr>
          <w:szCs w:val="24"/>
        </w:rPr>
      </w:pPr>
    </w:p>
    <w:p w:rsidRDefault="003B3882" w:rsidP="003B3882" w:rsidR="003B388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Marija Levanić-Škerbić,v. r.</w:t>
      </w:r>
    </w:p>
    <w:p w:rsidRDefault="003B3882" w:rsidP="003B3882" w:rsidR="003B3882">
      <w:pPr>
        <w:rPr>
          <w:szCs w:val="24"/>
        </w:rPr>
      </w:pPr>
    </w:p>
    <w:p w:rsidRDefault="003B3882" w:rsidP="003B3882" w:rsidR="003B388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>-ovlašteni službenik:</w:t>
      </w:r>
    </w:p>
    <w:p w:rsidRDefault="003B3882" w:rsidP="003B3882" w:rsidR="003B3882">
      <w:pPr>
        <w:rPr>
          <w:szCs w:val="24"/>
        </w:rPr>
      </w:pPr>
    </w:p>
    <w:p w:rsidRDefault="003B3882" w:rsidP="003B3882" w:rsidR="003B388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3B3882" w:rsidP="003B3882" w:rsidR="003B3882"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t xml:space="preserve">                                                         </w:t>
      </w:r>
    </w:p>
    <w:p w:rsidRDefault="003B3882" w:rsidP="003B3882" w:rsidR="003B3882">
      <w:r>
        <w:tab/>
        <w:t>Uputa o pravnom lijeku:</w:t>
      </w:r>
    </w:p>
    <w:p w:rsidRDefault="003B3882" w:rsidP="003B3882" w:rsidR="003B3882">
      <w:pPr>
        <w:jc w:val="both"/>
        <w:rPr>
          <w:szCs w:val="24"/>
        </w:rPr>
      </w:pPr>
      <w:r>
        <w:rPr>
          <w:szCs w:val="24"/>
        </w:rPr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3B3882" w:rsidP="003B3882" w:rsidR="003B3882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B3882" w:rsidP="003B3882" w:rsidR="003B3882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3B3882" w:rsidP="003B3882" w:rsidR="003B3882">
      <w:pPr>
        <w:rPr>
          <w:szCs w:val="24"/>
        </w:rPr>
      </w:pPr>
    </w:p>
    <w:p w:rsidRDefault="003B3882" w:rsidP="003B3882" w:rsidR="003B3882">
      <w:pPr>
        <w:rPr>
          <w:szCs w:val="24"/>
        </w:rPr>
      </w:pPr>
    </w:p>
    <w:p w:rsidRDefault="003B3882" w:rsidP="003B3882" w:rsidR="003B3882">
      <w:pPr>
        <w:rPr>
          <w:szCs w:val="24"/>
        </w:rPr>
      </w:pPr>
      <w:r>
        <w:rPr>
          <w:szCs w:val="24"/>
        </w:rPr>
        <w:t>DNA:</w:t>
      </w:r>
    </w:p>
    <w:p w:rsidRDefault="003B3882" w:rsidP="003B3882" w:rsidR="003B3882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3B3882" w:rsidP="003B3882" w:rsidR="003B3882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3B3882" w:rsidP="003B3882" w:rsidR="003B388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- </w:t>
      </w:r>
      <w:r>
        <w:t>LA MANCHE j.d.o.o. Čakovec, Športska 6 A</w:t>
      </w:r>
    </w:p>
    <w:p w:rsidRDefault="003B3882" w:rsidP="003B3882" w:rsidR="003B388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Osoba ovlaštena za zastupanje – Kristina </w:t>
      </w:r>
      <w:proofErr w:type="spellStart"/>
      <w:r>
        <w:rPr>
          <w:szCs w:val="24"/>
        </w:rPr>
        <w:t>Florjanić</w:t>
      </w:r>
      <w:proofErr w:type="spellEnd"/>
      <w:r>
        <w:rPr>
          <w:szCs w:val="24"/>
        </w:rPr>
        <w:t>, Varaždin, Trg Ivana Perkovca 23</w:t>
      </w:r>
    </w:p>
    <w:p w:rsidRDefault="003B3882" w:rsidP="003B3882" w:rsidR="003B3882">
      <w:pPr>
        <w:numPr>
          <w:ilvl w:val="0"/>
          <w:numId w:val="47"/>
        </w:numPr>
        <w:rPr>
          <w:i/>
          <w:szCs w:val="24"/>
        </w:rPr>
      </w:pPr>
      <w:r>
        <w:rPr>
          <w:szCs w:val="24"/>
        </w:rPr>
        <w:t xml:space="preserve">Sudski registar ovog suda, </w:t>
      </w:r>
      <w:r>
        <w:rPr>
          <w:i/>
          <w:szCs w:val="24"/>
        </w:rPr>
        <w:t>radi zabilježbe-odmah, radi brisanja dužnika- nakon pravomoćnosti</w:t>
      </w:r>
      <w:r>
        <w:rPr>
          <w:rFonts w:eastAsia="Calibri"/>
          <w:i/>
          <w:szCs w:val="24"/>
          <w:lang w:eastAsia="en-US"/>
        </w:rPr>
        <w:t xml:space="preserve"> </w:t>
      </w:r>
    </w:p>
    <w:p w:rsidRDefault="003B3882" w:rsidP="003B3882" w:rsidR="003B388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Čakovec,</w:t>
      </w:r>
    </w:p>
    <w:p w:rsidRDefault="003B3882" w:rsidP="003B3882" w:rsidR="003B388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Stečajni upravitelj- Sanja </w:t>
      </w:r>
      <w:proofErr w:type="spellStart"/>
      <w:r>
        <w:rPr>
          <w:szCs w:val="24"/>
        </w:rPr>
        <w:t>Janči</w:t>
      </w:r>
      <w:proofErr w:type="spellEnd"/>
      <w:r>
        <w:rPr>
          <w:szCs w:val="24"/>
        </w:rPr>
        <w:t xml:space="preserve">, Čakovec, Mihovila </w:t>
      </w:r>
      <w:proofErr w:type="spellStart"/>
      <w:r>
        <w:rPr>
          <w:szCs w:val="24"/>
        </w:rPr>
        <w:t>Pavleka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Miškine</w:t>
      </w:r>
      <w:proofErr w:type="spellEnd"/>
      <w:r>
        <w:rPr>
          <w:szCs w:val="24"/>
        </w:rPr>
        <w:t xml:space="preserve"> 25</w:t>
      </w:r>
    </w:p>
    <w:p w:rsidRDefault="003B3882" w:rsidP="003B3882" w:rsidR="003B3882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 Oglasna ploča suda.</w:t>
      </w:r>
    </w:p>
    <w:p w:rsidRDefault="00AE649C" w:rsidP="003B3882" w:rsidR="00AE649C" w:rsidRPr="003B3882"/>
    <w:sectPr w:rsidSect="0032366B" w:rsidR="00AE649C" w:rsidRPr="003B388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882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B3882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B3882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686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St-340/2018-5</izvorni_sadrzaj>
    <derivirana_varijabla naziv="DomainObject.Oznaka_1">St-340/2018-5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2018.</izvorni_sadrzaj>
    <derivirana_varijabla naziv="DomainObject.Predmet.DatumOsnivanja_1">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St-340/2018</izvorni_sadrzaj>
    <derivirana_varijabla naziv="DomainObject.Predmet.OznakaBroj_1">St-340/2018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 MANCHE  jednostavno društvo s ograničenom odgovornošću za ugostiteljstvo i usluge zastupanog po punomoćniku Kristina Florjanić</izvorni_sadrzaj>
    <derivirana_varijabla naziv="DomainObject.Predmet.ProtustrankaFormated_1">  LA MANCHE  jednostavno društvo s ograničenom odgovornošću za ugostiteljstvo i usluge zastupanog po punomoćniku Kristina Florjanić</derivirana_varijabla>
  </DomainObject.Predmet.ProtustrankaFormated>
  <DomainObject.Predmet.ProtustrankaFormatedOIB>
    <izvorni_sadrzaj>  LA MANCHE  jednostavno društvo s ograničenom odgovornošću za ugostiteljstvo i usluge, OIB 39272365467 zastupanog po punomoćniku Kristina Florjanić</izvorni_sadrzaj>
    <derivirana_varijabla naziv="DomainObject.Predmet.ProtustrankaFormatedOIB_1">  LA MANCHE  jednostavno društvo s ograničenom odgovornošću za ugostiteljstvo i usluge, OIB 39272365467 zastupanog po punomoćniku Kristina Florjanić</derivirana_varijabla>
  </DomainObject.Predmet.ProtustrankaFormatedOIB>
  <DomainObject.Predmet.ProtustrankaFormatedWithAdress>
    <izvorni_sadrzaj> LA MANCHE  jednostavno društvo s ograničenom odgovornošću za ugostiteljstvo i usluge, Športska 6 A, 40000 Čakovec zastupanog po punomoćniku Kristina Florjanić</izvorni_sadrzaj>
    <derivirana_varijabla naziv="DomainObject.Predmet.ProtustrankaFormatedWithAdress_1"> LA MANCHE  jednostavno društvo s ograničenom odgovornošću za ugostiteljstvo i usluge, Športska 6 A, 40000 Čakovec zastupanog po punomoćniku Kristina Florjanić</derivirana_varijabla>
  </DomainObject.Predmet.ProtustrankaFormatedWithAdress>
  <DomainObject.Predmet.ProtustrankaFormatedWithAdressOIB>
    <izvorni_sadrzaj> LA MANCHE  jednostavno društvo s ograničenom odgovornošću za ugostiteljstvo i usluge, OIB 39272365467, Športska 6 A, 40000 Čakovec zastupanog po punomoćniku Kristina Florjanić</izvorni_sadrzaj>
    <derivirana_varijabla naziv="DomainObject.Predmet.ProtustrankaFormatedWithAdressOIB_1"> LA MANCHE  jednostavno društvo s ograničenom odgovornošću za ugostiteljstvo i usluge, OIB 39272365467, Športska 6 A, 40000 Čakovec zastupanog po punomoćniku Kristina Florjanić</derivirana_varijabla>
  </DomainObject.Predmet.ProtustrankaFormatedWithAdressOIB>
  <DomainObject.Predmet.ProtustrankaWithAdress>
    <izvorni_sadrzaj>LA MANCHE  jednostavno društvo s ograničenom odgovornošću za ugostiteljstvo i usluge Športska 6 A, 40000 Čakovec</izvorni_sadrzaj>
    <derivirana_varijabla naziv="DomainObject.Predmet.ProtustrankaWithAdress_1">LA MANCHE  jednostavno društvo s ograničenom odgovornošću za ugostiteljstvo i usluge Športska 6 A, 40000 Čakovec</derivirana_varijabla>
  </DomainObject.Predmet.ProtustrankaWithAdress>
  <DomainObject.Predmet.ProtustrankaWithAdressOIB>
    <izvorni_sadrzaj>LA MANCHE  jednostavno društvo s ograničenom odgovornošću za ugostiteljstvo i usluge, OIB 39272365467, Športska 6 A, 40000 Čakovec</izvorni_sadrzaj>
    <derivirana_varijabla naziv="DomainObject.Predmet.ProtustrankaWithAdressOIB_1">LA MANCHE  jednostavno društvo s ograničenom odgovornošću za ugostiteljstvo i usluge, OIB 39272365467, Športska 6 A, 40000 Čakovec</derivirana_varijabla>
  </DomainObject.Predmet.ProtustrankaWithAdressOIB>
  <DomainObject.Predmet.ProtustrankaNazivFormated>
    <izvorni_sadrzaj>LA MANCHE  jednostavno društvo s ograničenom odgovornošću za ugostiteljstvo i usluge</izvorni_sadrzaj>
    <derivirana_varijabla naziv="DomainObject.Predmet.ProtustrankaNazivFormated_1">LA MANCHE  jednostavno društvo s ograničenom odgovornošću za ugostiteljstvo i usluge</derivirana_varijabla>
  </DomainObject.Predmet.ProtustrankaNazivFormated>
  <DomainObject.Predmet.ProtustrankaNazivFormatedOIB>
    <izvorni_sadrzaj>LA MANCHE  jednostavno društvo s ograničenom odgovornošću za ugostiteljstvo i usluge, OIB 39272365467</izvorni_sadrzaj>
    <derivirana_varijabla naziv="DomainObject.Predmet.ProtustrankaNazivFormatedOIB_1">LA MANCHE  jednostavno društvo s ograničenom odgovornošću za ugostiteljstvo i usluge, OIB 39272365467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53109.25</izvorni_sadrzaj>
    <derivirana_varijabla naziv="DomainObject.Predmet.TrenutnaVrijednost_1">53109.25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 MANCHE  jednostavno društvo s ograničenom odgovornošću za ugostiteljstvo i usluge zastupanog po punomoćniku Kristina Florjanić</item>
    </izvorni_sadrzaj>
    <derivirana_varijabla naziv="DomainObject.Predmet.ProtuStrankaListFormated_1">
      <item>LA MANCHE  jednostavno društvo s ograničenom odgovornošću za ugostiteljstvo i usluge zastupanog po punomoćniku Kristina Florjanić</item>
    </derivirana_varijabla>
  </DomainObject.Predmet.ProtuStrankaListFormated>
  <DomainObject.Predmet.ProtuStrankaListFormatedOIB>
    <izvorni_sadrzaj>
      <item>LA MANCHE  jednostavno društvo s ograničenom odgovornošću za ugostiteljstvo i usluge, OIB 39272365467 zastupanog po punomoćniku Kristina Florjanić</item>
    </izvorni_sadrzaj>
    <derivirana_varijabla naziv="DomainObject.Predmet.ProtuStrankaListFormatedOIB_1">
      <item>LA MANCHE  jednostavno društvo s ograničenom odgovornošću za ugostiteljstvo i usluge, OIB 39272365467 zastupanog po punomoćniku Kristina Florjanić</item>
    </derivirana_varijabla>
  </DomainObject.Predmet.ProtuStrankaListFormatedOIB>
  <DomainObject.Predmet.ProtuStrankaListFormatedWithAdress>
    <izvorni_sadrzaj>
      <item>LA MANCHE  jednostavno društvo s ograničenom odgovornošću za ugostiteljstvo i usluge, Športska 6 A, 40000 Čakovec zastupanog po punomoćniku Kristina Florjanić</item>
    </izvorni_sadrzaj>
    <derivirana_varijabla naziv="DomainObject.Predmet.ProtuStrankaListFormatedWithAdress_1">
      <item>LA MANCHE  jednostavno društvo s ograničenom odgovornošću za ugostiteljstvo i usluge, Športska 6 A, 40000 Čakovec zastupanog po punomoćniku Kristina Florjanić</item>
    </derivirana_varijabla>
  </DomainObject.Predmet.ProtuStrankaListFormatedWithAdress>
  <DomainObject.Predmet.ProtuStrankaListFormatedWithAdressOIB>
    <izvorni_sadrzaj>
      <item>LA MANCHE  jednostavno društvo s ograničenom odgovornošću za ugostiteljstvo i usluge, OIB 39272365467, Športska 6 A, 40000 Čakovec zastupanog po punomoćniku Kristina Florjanić</item>
    </izvorni_sadrzaj>
    <derivirana_varijabla naziv="DomainObject.Predmet.ProtuStrankaListFormatedWithAdressOIB_1">
      <item>LA MANCHE  jednostavno društvo s ograničenom odgovornošću za ugostiteljstvo i usluge, OIB 39272365467, Športska 6 A, 40000 Čakovec zastupanog po punomoćniku Kristina Florjanić</item>
    </derivirana_varijabla>
  </DomainObject.Predmet.ProtuStrankaListFormatedWithAdressOIB>
  <DomainObject.Predmet.ProtuStrankaListNazivFormated>
    <izvorni_sadrzaj>
      <item>LA MANCHE  jednostavno društvo s ograničenom odgovornošću za ugostiteljstvo i usluge</item>
    </izvorni_sadrzaj>
    <derivirana_varijabla naziv="DomainObject.Predmet.ProtuStrankaListNazivFormated_1">
      <item>LA MANCHE  jednostavno društvo s ograničenom odgovornošću za ugostiteljstvo i usluge</item>
    </derivirana_varijabla>
  </DomainObject.Predmet.ProtuStrankaListNazivFormated>
  <DomainObject.Predmet.ProtuStrankaListNazivFormatedOIB>
    <izvorni_sadrzaj>
      <item>LA MANCHE  jednostavno društvo s ograničenom odgovornošću za ugostiteljstvo i usluge, OIB 39272365467</item>
    </izvorni_sadrzaj>
    <derivirana_varijabla naziv="DomainObject.Predmet.ProtuStrankaListNazivFormatedOIB_1">
      <item>LA MANCHE  jednostavno društvo s ograničenom odgovornošću za ugostiteljstvo i usluge, OIB 39272365467</item>
    </derivirana_varijabla>
  </DomainObject.Predmet.ProtuStrankaListNazivFormatedOIB>
  <DomainObject.Predmet.OstaliListFormated>
    <izvorni_sadrzaj>
      <item>Sudski registar</item>
      <item>Kristina Florjanić punomoćnica sudionika u postupku LA MANCHE  jednostavno društvo s ograničenom odgovornošću za ugostiteljstvo i usluge</item>
    </izvorni_sadrzaj>
    <derivirana_varijabla naziv="DomainObject.Predmet.OstaliListFormated_1">
      <item>Sudski registar</item>
      <item>Kristina Florjanić punomoćnica sudionika u postupku LA MANCHE  jednostavno društvo s ograničenom odgovornošću za ugostiteljstvo i usluge</item>
    </derivirana_varijabla>
  </DomainObject.Predmet.OstaliListFormated>
  <DomainObject.Predmet.OstaliListFormatedOIB>
    <izvorni_sadrzaj>
      <item>Sudski registar</item>
      <item>Kristina Florjanić, OIB 22937649427 punomoćnica sudionika u postupku LA MANCHE  jednostavno društvo s ograničenom odgovornošću za ugostiteljstvo i usluge</item>
    </izvorni_sadrzaj>
    <derivirana_varijabla naziv="DomainObject.Predmet.OstaliListFormatedOIB_1">
      <item>Sudski registar</item>
      <item>Kristina Florjanić, OIB 22937649427 punomoćnica sudionika u postupku LA MANCHE  jednostavno društvo s ograničenom odgovornošću za ugostiteljstvo i usluge</item>
    </derivirana_varijabla>
  </DomainObject.Predmet.OstaliListFormatedOIB>
  <DomainObject.Predmet.OstaliListFormatedWithAdress>
    <izvorni_sadrzaj>
      <item>Sudski registar</item>
      <item>Kristina Florjanić, Trg Ivana Perkovca 23, 42000 Varaždin punomoćnica sudionika u postupku LA MANCHE  jednostavno društvo s ograničenom odgovornošću za ugostiteljstvo i usluge</item>
    </izvorni_sadrzaj>
    <derivirana_varijabla naziv="DomainObject.Predmet.OstaliListFormatedWithAdress_1">
      <item>Sudski registar</item>
      <item>Kristina Florjanić, Trg Ivana Perkovca 23, 42000 Varaždin punomoćnica sudionika u postupku LA MANCHE  jednostavno društvo s ograničenom odgovornošću za ugostiteljstvo i usluge</item>
    </derivirana_varijabla>
  </DomainObject.Predmet.OstaliListFormatedWithAdress>
  <DomainObject.Predmet.OstaliListFormatedWithAdressOIB>
    <izvorni_sadrzaj>
      <item>Sudski registar</item>
      <item>Kristina Florjanić, OIB 22937649427, Trg Ivana Perkovca 23, 42000 Varaždin punomoćnica sudionika u postupku LA MANCHE  jednostavno društvo s ograničenom odgovornošću za ugostiteljstvo i usluge</item>
    </izvorni_sadrzaj>
    <derivirana_varijabla naziv="DomainObject.Predmet.OstaliListFormatedWithAdressOIB_1">
      <item>Sudski registar</item>
      <item>Kristina Florjanić, OIB 22937649427, Trg Ivana Perkovca 23, 42000 Varaždin punomoćnica sudionika u postupku LA MANCHE  jednostavno društvo s ograničenom odgovornošću za ugostiteljstvo i usluge</item>
    </derivirana_varijabla>
  </DomainObject.Predmet.OstaliListFormatedWithAdressOIB>
  <DomainObject.Predmet.OstaliListNazivFormated>
    <izvorni_sadrzaj>
      <item>Sudski registar</item>
      <item>Kristina Florjanić</item>
    </izvorni_sadrzaj>
    <derivirana_varijabla naziv="DomainObject.Predmet.OstaliListNazivFormated_1">
      <item>Sudski registar</item>
      <item>Kristina Florjanić</item>
    </derivirana_varijabla>
  </DomainObject.Predmet.OstaliListNazivFormated>
  <DomainObject.Predmet.OstaliListNazivFormatedOIB>
    <izvorni_sadrzaj>
      <item>Sudski registar</item>
      <item>Kristina Florjanić, OIB 22937649427</item>
    </izvorni_sadrzaj>
    <derivirana_varijabla naziv="DomainObject.Predmet.OstaliListNazivFormatedOIB_1">
      <item>Sudski registar</item>
      <item>Kristina Florjanić, OIB 22937649427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>St-340/2018-5</izvorni_sadrzaj>
    <derivirana_varijabla naziv="DomainObject.PoslovniBrojDokumenta_1">St-340/2018-5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 MANCHE  jednostavno društvo s ograničenom odgovornošću za ugostiteljstvo i usluge</izvorni_sadrzaj>
    <derivirana_varijabla naziv="DomainObject.Predmet.ProtustrankaIDrugi_1">LA MANCHE 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LA MANCHE  jednostavno društvo s ograničenom odgovornošću za ugostiteljstvo i usluge, OIB 39272365467, Športska 6 A, 40000 Čakovec</izvorni_sadrzaj>
    <derivirana_varijabla naziv="DomainObject.Predmet.ProtustrankaIDrugiAdressOIB_1">LA MANCHE  jednostavno društvo s ograničenom odgovornošću za ugostiteljstvo i usluge, OIB 39272365467, Športska 6 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LA MANCHE  jednostavno društvo s ograničenom odgovornošću za ugostiteljstvo i usluge</item>
      <item>Sudski registar</item>
      <item>Kristina Florjanić</item>
    </izvorni_sadrzaj>
    <derivirana_varijabla naziv="DomainObject.Predmet.SudioniciListNaziv_1">
      <item>Financijska agencija</item>
      <item>LA MANCHE  jednostavno društvo s ograničenom odgovornošću za ugostiteljstvo i usluge</item>
      <item>Sudski registar</item>
      <item>Kristina Florjanić</item>
    </derivirana_varijabla>
  </DomainObject.Predmet.SudioniciListNaziv>
  <DomainObject.Predmet.SudioniciListAdressOIB>
    <izvorni_sadrzaj>
      <item>Financijska agencija, OIB 85821130368, A. Cesarca 2,42000 Varaždin</item>
      <item>LA MANCHE  jednostavno društvo s ograničenom odgovornošću za ugostiteljstvo i usluge, OIB 39272365467, Športska 6 A,40000 Čakovec</item>
      <item>Sudski registar</item>
      <item>Kristina Florjanić, OIB 22937649427, Trg Ivana Perkovca 23,42000 Varaždin</item>
    </izvorni_sadrzaj>
    <derivirana_varijabla naziv="DomainObject.Predmet.SudioniciListAdressOIB_1">
      <item>Financijska agencija, OIB 85821130368, A. Cesarca 2,42000 Varaždin</item>
      <item>LA MANCHE  jednostavno društvo s ograničenom odgovornošću za ugostiteljstvo i usluge, OIB 39272365467, Športska 6 A,40000 Čakovec</item>
      <item>Sudski registar</item>
      <item>Kristina Florjanić, OIB 22937649427, Trg Ivana Perkovca 23,42000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9E1B4-E6CF-49A2-97C9-9B7F196BC0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520</properties:Words>
  <properties:Characters>2804</properties:Characters>
  <properties:Lines>85</properties:Lines>
  <properties:Paragraphs>32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2018-11-06T11:19:00Z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St-340/2018-5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