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41e5" w14:paraId="83e41e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B7DB6">
        <w:rPr>
          <w:rFonts w:hAnsi="Times New Roman" w:ascii="Times New Roman"/>
          <w:b/>
          <w:sz w:val="24"/>
          <w:szCs w:val="24"/>
        </w:rPr>
        <w:t>106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B7DB6">
        <w:rPr>
          <w:rFonts w:hAnsi="Times New Roman" w:ascii="Times New Roman"/>
        </w:rPr>
        <w:t>106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B7DB6" w:rsidRPr="00BB7DB6">
        <w:rPr>
          <w:rFonts w:hAnsi="Times New Roman" w:ascii="Times New Roman"/>
        </w:rPr>
        <w:t>A</w:t>
      </w:r>
      <w:r w:rsidR="00BB7DB6">
        <w:rPr>
          <w:rFonts w:hAnsi="Times New Roman" w:ascii="Times New Roman"/>
        </w:rPr>
        <w:t>RT STUDIO SASHA d.o.o. za usluge,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BB7DB6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B7DB6" w:rsidRPr="00BB7DB6">
        <w:rPr>
          <w:rFonts w:hAnsi="Times New Roman" w:ascii="Times New Roman"/>
        </w:rPr>
        <w:t>00468153818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810A4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B5B37"/>
    <w:rsid w:val="009D5CBD"/>
    <w:rsid w:val="009F7775"/>
    <w:rsid w:val="00A005BA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F6AB1"/>
    <w:rsid w:val="00F02CC6"/>
    <w:rsid w:val="00F10C35"/>
    <w:rsid w:val="00F143DE"/>
    <w:rsid w:val="00F176B0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0A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0A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0A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0A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0A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0A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0A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0A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STUDIO SASHA d.o.o. za usluge zastupanog po punomoćniku Saša Pušenjak</izvorni_sadrzaj>
    <derivirana_varijabla naziv="DomainObject.Predmet.ProtustrankaFormated_1">  ART STUDIO SASHA d.o.o. za usluge zastupanog po punomoćniku Saša Pušenjak</derivirana_varijabla>
  </DomainObject.Predmet.ProtustrankaFormated>
  <DomainObject.Predmet.ProtustrankaFormatedOIB>
    <izvorni_sadrzaj>  ART STUDIO SASHA d.o.o. za usluge, OIB 00468153818 zastupanog po punomoćniku Saša Pušenjak</izvorni_sadrzaj>
    <derivirana_varijabla naziv="DomainObject.Predmet.ProtustrankaFormatedOIB_1">  ART STUDIO SASHA d.o.o. za usluge, OIB 00468153818 zastupanog po punomoćniku Saša Pušenjak</derivirana_varijabla>
  </DomainObject.Predmet.ProtustrankaFormatedOIB>
  <DomainObject.Predmet.ProtustrankaFormatedWithAdress>
    <izvorni_sadrzaj> ART STUDIO SASHA d.o.o. za usluge, Dalmatinska 11, 10000 Zagreb zastupanog po punomoćniku Saša Pušenjak</izvorni_sadrzaj>
    <derivirana_varijabla naziv="DomainObject.Predmet.ProtustrankaFormatedWithAdress_1"> ART STUDIO SASHA d.o.o. za usluge, Dalmatinska 11, 10000 Zagreb zastupanog po punomoćniku Saša Pušenjak</derivirana_varijabla>
  </DomainObject.Predmet.ProtustrankaFormatedWithAdress>
  <DomainObject.Predmet.ProtustrankaFormatedWithAdressOIB>
    <izvorni_sadrzaj> ART STUDIO SASHA d.o.o. za usluge, OIB 00468153818, Dalmatinska 11, 10000 Zagreb zastupanog po punomoćniku Saša Pušenjak</izvorni_sadrzaj>
    <derivirana_varijabla naziv="DomainObject.Predmet.ProtustrankaFormatedWithAdressOIB_1"> ART STUDIO SASHA d.o.o. za usluge, OIB 00468153818, Dalmatinska 11, 10000 Zagreb zastupanog po punomoćniku Saša Pušenjak</derivirana_varijabla>
  </DomainObject.Predmet.ProtustrankaFormatedWithAdressOIB>
  <DomainObject.Predmet.ProtustrankaWithAdress>
    <izvorni_sadrzaj>ART STUDIO SASHA d.o.o. za usluge Dalmatinska 11, 10000 Zagreb</izvorni_sadrzaj>
    <derivirana_varijabla naziv="DomainObject.Predmet.ProtustrankaWithAdress_1">ART STUDIO SASHA d.o.o. za usluge Dalmatinska 11, 10000 Zagreb</derivirana_varijabla>
  </DomainObject.Predmet.ProtustrankaWithAdress>
  <DomainObject.Predmet.ProtustrankaWithAdressOIB>
    <izvorni_sadrzaj>ART STUDIO SASHA d.o.o. za usluge, OIB 00468153818, Dalmatinska 11, 10000 Zagreb</izvorni_sadrzaj>
    <derivirana_varijabla naziv="DomainObject.Predmet.ProtustrankaWithAdressOIB_1">ART STUDIO SASHA d.o.o. za usluge, OIB 00468153818, Dalmatinska 11, 10000 Zagreb</derivirana_varijabla>
  </DomainObject.Predmet.ProtustrankaWithAdressOIB>
  <DomainObject.Predmet.ProtustrankaNazivFormated>
    <izvorni_sadrzaj>ART STUDIO SASHA d.o.o. za usluge</izvorni_sadrzaj>
    <derivirana_varijabla naziv="DomainObject.Predmet.ProtustrankaNazivFormated_1">ART STUDIO SASHA d.o.o. za usluge</derivirana_varijabla>
  </DomainObject.Predmet.ProtustrankaNazivFormated>
  <DomainObject.Predmet.ProtustrankaNazivFormatedOIB>
    <izvorni_sadrzaj>ART STUDIO SASHA d.o.o. za usluge, OIB 00468153818</izvorni_sadrzaj>
    <derivirana_varijabla naziv="DomainObject.Predmet.ProtustrankaNazivFormatedOIB_1">ART STUDIO SASHA d.o.o. za usluge, OIB 00468153818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STUDIO SASHA d.o.o. za usluge zastupanog po punomoćniku Saša Pušenjak</item>
    </izvorni_sadrzaj>
    <derivirana_varijabla naziv="DomainObject.Predmet.ProtuStrankaListFormated_1">
      <item>ART STUDIO SASHA d.o.o. za usluge zastupanog po punomoćniku Saša Pušenjak</item>
    </derivirana_varijabla>
  </DomainObject.Predmet.ProtuStrankaListFormated>
  <DomainObject.Predmet.ProtuStrankaListFormatedOIB>
    <izvorni_sadrzaj>
      <item>ART STUDIO SASHA d.o.o. za usluge, OIB 00468153818 zastupanog po punomoćniku Saša Pušenjak</item>
    </izvorni_sadrzaj>
    <derivirana_varijabla naziv="DomainObject.Predmet.ProtuStrankaListFormatedOIB_1">
      <item>ART STUDIO SASHA d.o.o. za usluge, OIB 00468153818 zastupanog po punomoćniku Saša Pušenjak</item>
    </derivirana_varijabla>
  </DomainObject.Predmet.ProtuStrankaListFormatedOIB>
  <DomainObject.Predmet.ProtuStrankaListFormatedWithAdress>
    <izvorni_sadrzaj>
      <item>ART STUDIO SASHA d.o.o. za usluge, Dalmatinska 11, 10000 Zagreb zastupanog po punomoćniku Saša Pušenjak</item>
    </izvorni_sadrzaj>
    <derivirana_varijabla naziv="DomainObject.Predmet.ProtuStrankaListFormatedWithAdress_1">
      <item>ART STUDIO SASHA d.o.o. za usluge, Dalmatinska 11, 10000 Zagreb zastupanog po punomoćniku Saša Pušenjak</item>
    </derivirana_varijabla>
  </DomainObject.Predmet.ProtuStrankaListFormatedWithAdress>
  <DomainObject.Predmet.ProtuStrankaListFormatedWithAdressOIB>
    <izvorni_sadrzaj>
      <item>ART STUDIO SASHA d.o.o. za usluge, OIB 00468153818, Dalmatinska 11, 10000 Zagreb zastupanog po punomoćniku Saša Pušenjak</item>
    </izvorni_sadrzaj>
    <derivirana_varijabla naziv="DomainObject.Predmet.ProtuStrankaListFormatedWithAdressOIB_1">
      <item>ART STUDIO SASHA d.o.o. za usluge, OIB 00468153818, Dalmatinska 11, 10000 Zagreb zastupanog po punomoćniku Saša Pušenjak</item>
    </derivirana_varijabla>
  </DomainObject.Predmet.ProtuStrankaListFormatedWithAdressOIB>
  <DomainObject.Predmet.ProtuStrankaListNazivFormated>
    <izvorni_sadrzaj>
      <item>ART STUDIO SASHA d.o.o. za usluge</item>
    </izvorni_sadrzaj>
    <derivirana_varijabla naziv="DomainObject.Predmet.ProtuStrankaListNazivFormated_1">
      <item>ART STUDIO SASHA d.o.o. za usluge</item>
    </derivirana_varijabla>
  </DomainObject.Predmet.ProtuStrankaListNazivFormated>
  <DomainObject.Predmet.ProtuStrankaListNazivFormatedOIB>
    <izvorni_sadrzaj>
      <item>ART STUDIO SASHA d.o.o. za usluge, OIB 00468153818</item>
    </izvorni_sadrzaj>
    <derivirana_varijabla naziv="DomainObject.Predmet.ProtuStrankaListNazivFormatedOIB_1">
      <item>ART STUDIO SASHA d.o.o. za usluge, OIB 00468153818</item>
    </derivirana_varijabla>
  </DomainObject.Predmet.ProtuStrankaListNazivFormatedOIB>
  <DomainObject.Predmet.OstaliListFormated>
    <izvorni_sadrzaj>
      <item>Saša Pušenjak punomoćnik sudionika u postupku ART STUDIO SASHA d.o.o. za usluge</item>
    </izvorni_sadrzaj>
    <derivirana_varijabla naziv="DomainObject.Predmet.OstaliListFormated_1">
      <item>Saša Pušenjak punomoćnik sudionika u postupku ART STUDIO SASHA d.o.o. za usluge</item>
    </derivirana_varijabla>
  </DomainObject.Predmet.OstaliListFormated>
  <DomainObject.Predmet.OstaliListFormatedOIB>
    <izvorni_sadrzaj>
      <item>Saša Pušenjak, OIB 32670559640 punomoćnik sudionika u postupku ART STUDIO SASHA d.o.o. za usluge</item>
    </izvorni_sadrzaj>
    <derivirana_varijabla naziv="DomainObject.Predmet.OstaliListFormatedOIB_1">
      <item>Saša Pušenjak, OIB 32670559640 punomoćnik sudionika u postupku ART STUDIO SASHA d.o.o. za usluge</item>
    </derivirana_varijabla>
  </DomainObject.Predmet.OstaliListFormatedOIB>
  <DomainObject.Predmet.OstaliListFormatedWithAdress>
    <izvorni_sadrzaj>
      <item>Saša Pušenjak, Maglajska Ulica 7, 10000 Zagreb punomoćnik sudionika u postupku ART STUDIO SASHA d.o.o. za usluge</item>
    </izvorni_sadrzaj>
    <derivirana_varijabla naziv="DomainObject.Predmet.OstaliListFormatedWithAdress_1">
      <item>Saša Pušenjak, Maglajska Ulica 7, 10000 Zagreb punomoćnik sudionika u postupku ART STUDIO SASHA d.o.o. za usluge</item>
    </derivirana_varijabla>
  </DomainObject.Predmet.OstaliListFormatedWithAdress>
  <DomainObject.Predmet.OstaliListFormatedWithAdressOIB>
    <izvorni_sadrzaj>
      <item>Saša Pušenjak, OIB 32670559640, Maglajska Ulica 7, 10000 Zagreb punomoćnik sudionika u postupku ART STUDIO SASHA d.o.o. za usluge</item>
    </izvorni_sadrzaj>
    <derivirana_varijabla naziv="DomainObject.Predmet.OstaliListFormatedWithAdressOIB_1">
      <item>Saša Pušenjak, OIB 32670559640, Maglajska Ulica 7, 10000 Zagreb punomoćnik sudionika u postupku ART STUDIO SASHA d.o.o. za usluge</item>
    </derivirana_varijabla>
  </DomainObject.Predmet.OstaliListFormatedWithAdressOIB>
  <DomainObject.Predmet.OstaliListNazivFormated>
    <izvorni_sadrzaj>
      <item>Saša Pušenjak</item>
    </izvorni_sadrzaj>
    <derivirana_varijabla naziv="DomainObject.Predmet.OstaliListNazivFormated_1">
      <item>Saša Pušenjak</item>
    </derivirana_varijabla>
  </DomainObject.Predmet.OstaliListNazivFormated>
  <DomainObject.Predmet.OstaliListNazivFormatedOIB>
    <izvorni_sadrzaj>
      <item>Saša Pušenjak, OIB 32670559640</item>
    </izvorni_sadrzaj>
    <derivirana_varijabla naziv="DomainObject.Predmet.OstaliListNazivFormatedOIB_1">
      <item>Saša Pušenjak, OIB 32670559640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STUDIO SASHA d.o.o. za usluge</izvorni_sadrzaj>
    <derivirana_varijabla naziv="DomainObject.Predmet.ProtustrankaIDrugi_1">ART STUDIO SASHA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 STUDIO SASHA d.o.o. za usluge, OIB 00468153818, Dalmatinska 11, 10000 Zagreb</izvorni_sadrzaj>
    <derivirana_varijabla naziv="DomainObject.Predmet.ProtustrankaIDrugiAdressOIB_1">ART STUDIO SASHA d.o.o. za usluge, OIB 00468153818, Dalmatinska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STUDIO SASHA d.o.o. za usluge</item>
      <item>Saša Pušenjak</item>
    </izvorni_sadrzaj>
    <derivirana_varijabla naziv="DomainObject.Predmet.SudioniciListNaziv_1">
      <item>FINA Regionalni centar Zagreb</item>
      <item>ART STUDIO SASHA d.o.o. za usluge</item>
      <item>Saša Pušenjak</item>
    </derivirana_varijabla>
  </DomainObject.Predmet.SudioniciListNaziv>
  <DomainObject.Predmet.SudioniciListAdressOIB>
    <izvorni_sadrzaj>
      <item>FINA Regionalni centar Zagreb, OIB 85821130368, Trg svibanjskih žrtava 1995. 1,10000 Zagreb</item>
      <item>ART STUDIO SASHA d.o.o. za usluge, OIB 00468153818, Dalmatinska 11,10000 Zagreb</item>
      <item>Saša Pušenjak, OIB 32670559640, Maglajska Ulica 7,10000 Zagreb</item>
    </izvorni_sadrzaj>
    <derivirana_varijabla naziv="DomainObject.Predmet.SudioniciListAdressOIB_1">
      <item>FINA Regionalni centar Zagreb, OIB 85821130368, Trg svibanjskih žrtava 1995. 1,10000 Zagreb</item>
      <item>ART STUDIO SASHA d.o.o. za usluge, OIB 00468153818, Dalmatinska 11,10000 Zagreb</item>
      <item>Saša Pušenjak, OIB 32670559640, Maglajska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00468153818</item>
      <item>, OIB 32670559640</item>
    </izvorni_sadrzaj>
    <derivirana_varijabla naziv="DomainObject.Predmet.SudioniciListNazivOIB_1">
      <item>, OIB 85821130368</item>
      <item>, OIB 00468153818</item>
      <item>, OIB 32670559640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770</properties:Characters>
  <properties:Lines>49</properties:Lines>
  <properties:Paragraphs>21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2016-04-16T11:04:00Z</cp:lastPrinted>
  <dcterms:modified xmlns:xsi="http://www.w3.org/2001/XMLSchema-instance" xsi:type="dcterms:W3CDTF">2016-04-16T11:06:00Z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