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2B1578" w:rsidP="002B1578" w:rsidRDefault="002B1578" w14:paraId="2996bc1" w14:textId="2996bc1">
      <w:pPr>
        <w:tabs>
          <w:tab w:val="right" w:pos="9072"/>
        </w:tabs>
        <w15:collapsed w:val="false"/>
      </w:pPr>
      <w:bookmarkStart w:name="_GoBack" w:id="0"/>
      <w:bookmarkEnd w:id="0"/>
      <w:r>
        <w:rPr>
          <w:noProof/>
        </w:rPr>
        <w:drawing>
          <wp:inline distT="0" distB="0" distL="0" distR="0">
            <wp:extent cx="717550" cy="965200"/>
            <wp:effectExtent l="0" t="0" r="6350" b="6350"/>
            <wp:docPr id="2" name="Slika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7550" cy="965200"/>
                    </a:xfrm>
                    <a:prstGeom prst="rect">
                      <a:avLst/>
                    </a:prstGeom>
                    <a:noFill/>
                    <a:ln>
                      <a:noFill/>
                    </a:ln>
                  </pic:spPr>
                </pic:pic>
              </a:graphicData>
            </a:graphic>
          </wp:inline>
        </w:drawing>
      </w:r>
      <w:r>
        <w:tab/>
        <w:t xml:space="preserve"> </w:t>
      </w:r>
      <w:r>
        <w:tab/>
      </w:r>
    </w:p>
    <w:p w:rsidR="002B1578" w:rsidP="002B1578" w:rsidRDefault="002B1578">
      <w:r>
        <w:t>REPUBLIKA HRVATSKA</w:t>
      </w:r>
    </w:p>
    <w:p w:rsidR="002B1578" w:rsidP="002B1578" w:rsidRDefault="002B1578">
      <w:r>
        <w:t>TRGOVAČKI SUD U ZAGREBU</w:t>
      </w:r>
    </w:p>
    <w:p w:rsidR="002B1578" w:rsidP="002B1578" w:rsidRDefault="002B1578">
      <w:pPr>
        <w:tabs>
          <w:tab w:val="left" w:pos="7100"/>
        </w:tabs>
      </w:pPr>
      <w:r>
        <w:t>STALNA SLUŽBA</w:t>
      </w:r>
      <w:r w:rsidR="00147FC2">
        <w:t xml:space="preserve"> U KARLOVCU</w:t>
      </w:r>
      <w:r>
        <w:tab/>
      </w:r>
      <w:r w:rsidRPr="00784514" w:rsidR="00147FC2">
        <w:t>4 St</w:t>
      </w:r>
      <w:r w:rsidR="00147FC2">
        <w:t>-</w:t>
      </w:r>
      <w:r w:rsidR="00004CC3">
        <w:t>706</w:t>
      </w:r>
      <w:r w:rsidR="00B438EF">
        <w:t>/2019</w:t>
      </w:r>
      <w:r w:rsidR="00004CC3">
        <w:t>-10</w:t>
      </w:r>
    </w:p>
    <w:p w:rsidR="002B1578" w:rsidP="002B1578" w:rsidRDefault="002B1578">
      <w:r>
        <w:t>Karlovac, Trg hrvatskih branitelja 1</w:t>
      </w:r>
    </w:p>
    <w:p w:rsidR="002B1578" w:rsidP="002B1578" w:rsidRDefault="002B1578"/>
    <w:p w:rsidR="002B1578" w:rsidP="002B1578" w:rsidRDefault="002B1578">
      <w:pPr>
        <w:jc w:val="center"/>
      </w:pPr>
      <w:r>
        <w:t>U IME REPUBLIKE HRVATSKE</w:t>
      </w:r>
    </w:p>
    <w:p w:rsidR="002B1578" w:rsidP="002B1578" w:rsidRDefault="002B1578">
      <w:pPr>
        <w:jc w:val="center"/>
      </w:pPr>
      <w:r>
        <w:t>R J E Š E N J E</w:t>
      </w:r>
    </w:p>
    <w:p w:rsidR="002B1578" w:rsidP="002B1578" w:rsidRDefault="002B1578"/>
    <w:p w:rsidR="002B1578" w:rsidP="002B1578" w:rsidRDefault="002B1578">
      <w:pPr>
        <w:ind w:firstLine="708"/>
        <w:jc w:val="both"/>
      </w:pPr>
      <w:r>
        <w:t xml:space="preserve">Trgovački sud u Zagrebu, Stalna </w:t>
      </w:r>
      <w:r w:rsidR="00147FC2">
        <w:t>s</w:t>
      </w:r>
      <w:r>
        <w:t>lužba</w:t>
      </w:r>
      <w:r w:rsidR="00147FC2">
        <w:t xml:space="preserve"> u Karlovcu</w:t>
      </w:r>
      <w:r>
        <w:t>, po sucu Goranki Boljkovac, kao stečajnom sucu, postupajući po prijedlogu predlagatelja Financijske agencije, Zagreb, Ulica grada Vukovara 70, za otvaranje stečajnoga postupka nad dužnikom</w:t>
      </w:r>
      <w:r w:rsidR="005D5C63">
        <w:t xml:space="preserve"> </w:t>
      </w:r>
      <w:r w:rsidRPr="00CF1150" w:rsidR="00004CC3">
        <w:t>DIORALOP d.o.o., Zagreb, Črnomerec 97 A, OIB 25452224211</w:t>
      </w:r>
      <w:r>
        <w:t xml:space="preserve">, dana </w:t>
      </w:r>
      <w:r w:rsidR="00B438EF">
        <w:t>6. rujna</w:t>
      </w:r>
      <w:r w:rsidR="00147FC2">
        <w:t xml:space="preserve"> 2019</w:t>
      </w:r>
      <w:r>
        <w:t>.,</w:t>
      </w:r>
    </w:p>
    <w:p w:rsidR="002B1578" w:rsidP="002B1578" w:rsidRDefault="002B1578">
      <w:pPr>
        <w:ind w:firstLine="708"/>
        <w:jc w:val="both"/>
      </w:pPr>
    </w:p>
    <w:p w:rsidR="002B1578" w:rsidP="002B1578" w:rsidRDefault="002B1578">
      <w:pPr>
        <w:jc w:val="center"/>
      </w:pPr>
      <w:r>
        <w:t>r i j e š i o  j e</w:t>
      </w:r>
    </w:p>
    <w:p w:rsidR="002B1578" w:rsidP="002B1578" w:rsidRDefault="002B1578"/>
    <w:p w:rsidR="002B1578" w:rsidP="002B1578" w:rsidRDefault="002B1578">
      <w:pPr>
        <w:numPr>
          <w:ilvl w:val="0"/>
          <w:numId w:val="11"/>
        </w:numPr>
        <w:jc w:val="both"/>
      </w:pPr>
      <w:r>
        <w:t xml:space="preserve">Otvara se stečajni postupak nad dužnikom </w:t>
      </w:r>
      <w:r w:rsidRPr="00CF1150" w:rsidR="00802B1C">
        <w:t>DIORALOP d.o.o., Zagreb, Črnomerec 97 A, OIB 25452224211</w:t>
      </w:r>
      <w:r>
        <w:t xml:space="preserve">. Stečajni postupak je otvoren dana </w:t>
      </w:r>
      <w:r w:rsidR="00D44293">
        <w:t>6. rujna</w:t>
      </w:r>
      <w:r w:rsidR="00147FC2">
        <w:t xml:space="preserve"> 2019.</w:t>
      </w:r>
      <w:r>
        <w:t xml:space="preserve"> u </w:t>
      </w:r>
      <w:r w:rsidR="00D44293">
        <w:t>14,00</w:t>
      </w:r>
      <w:r>
        <w:t xml:space="preserve"> sati, kad je ovo rješenje o otvaranju stečajnog postupka objavljeno na mrežnoj stranici e-Oglasna ploča ovog suda.</w:t>
      </w:r>
    </w:p>
    <w:p w:rsidR="002B1578" w:rsidP="002B1578" w:rsidRDefault="002B1578">
      <w:pPr>
        <w:jc w:val="both"/>
      </w:pPr>
    </w:p>
    <w:p w:rsidR="002B1578" w:rsidP="002B1578" w:rsidRDefault="002B1578">
      <w:pPr>
        <w:numPr>
          <w:ilvl w:val="0"/>
          <w:numId w:val="11"/>
        </w:numPr>
        <w:jc w:val="both"/>
      </w:pPr>
      <w:r>
        <w:t xml:space="preserve">Stečajnim upraviteljem imenuje se </w:t>
      </w:r>
      <w:r w:rsidR="00D44293">
        <w:t>Lovro Badžim</w:t>
      </w:r>
      <w:r w:rsidR="00EB2B00">
        <w:t xml:space="preserve">, </w:t>
      </w:r>
      <w:r w:rsidR="003E7CC6">
        <w:t>Zagreb</w:t>
      </w:r>
      <w:r w:rsidR="00EB2B00">
        <w:t>,</w:t>
      </w:r>
      <w:r w:rsidR="003E7CC6">
        <w:t xml:space="preserve"> </w:t>
      </w:r>
      <w:r w:rsidR="00D44293">
        <w:t>Hebrangova 9</w:t>
      </w:r>
      <w:r w:rsidR="00EB2B00">
        <w:t xml:space="preserve">, OIB </w:t>
      </w:r>
      <w:r w:rsidR="00D44293">
        <w:t>81431059298</w:t>
      </w:r>
      <w:r>
        <w:t>.</w:t>
      </w:r>
    </w:p>
    <w:p w:rsidR="002B1578" w:rsidP="002B1578" w:rsidRDefault="00A81E93">
      <w:pPr>
        <w:pStyle w:val="Odlomakpopisa"/>
        <w:jc w:val="both"/>
      </w:pPr>
      <w:r>
        <w:t xml:space="preserve"> </w:t>
      </w:r>
    </w:p>
    <w:p w:rsidR="002B1578" w:rsidP="002B1578" w:rsidRDefault="002B1578">
      <w:pPr>
        <w:numPr>
          <w:ilvl w:val="0"/>
          <w:numId w:val="11"/>
        </w:numPr>
        <w:jc w:val="both"/>
      </w:pPr>
      <w:r>
        <w:t xml:space="preserve">Zaključuje se stečajni postupak nad dužnikom </w:t>
      </w:r>
      <w:r w:rsidRPr="00CF1150" w:rsidR="00802B1C">
        <w:t>DIORALOP d.o.o., Zagreb, Črnomerec 97 A, OIB 25452224211</w:t>
      </w:r>
      <w:r>
        <w:t xml:space="preserve">, s danom </w:t>
      </w:r>
      <w:r w:rsidR="00D44293">
        <w:t>6. rujna</w:t>
      </w:r>
      <w:r w:rsidR="00147FC2">
        <w:t xml:space="preserve"> 2019</w:t>
      </w:r>
      <w:r>
        <w:t>.</w:t>
      </w:r>
    </w:p>
    <w:p w:rsidR="002B1578" w:rsidP="002B1578" w:rsidRDefault="002B1578">
      <w:pPr>
        <w:ind w:left="360"/>
        <w:jc w:val="both"/>
      </w:pPr>
      <w:r>
        <w:t xml:space="preserve"> </w:t>
      </w:r>
    </w:p>
    <w:p w:rsidR="002B1578" w:rsidP="002B1578" w:rsidRDefault="002B1578">
      <w:pPr>
        <w:numPr>
          <w:ilvl w:val="0"/>
          <w:numId w:val="11"/>
        </w:numPr>
        <w:jc w:val="both"/>
      </w:pPr>
      <w:r>
        <w:t xml:space="preserve">Nakon pravomoćnosti ovog rješenja dužnik </w:t>
      </w:r>
      <w:r w:rsidRPr="00CF1150" w:rsidR="00802B1C">
        <w:t>DIORALOP d.o.o., Zagreb, Črnomerec 97 A, OIB 25452224211</w:t>
      </w:r>
      <w:r>
        <w:t>, će biti brisan iz sudskog registra ovog suda.</w:t>
      </w:r>
    </w:p>
    <w:p w:rsidR="00A701C8" w:rsidP="00A701C8" w:rsidRDefault="00A701C8">
      <w:pPr>
        <w:pStyle w:val="Odlomakpopisa"/>
      </w:pPr>
    </w:p>
    <w:p w:rsidR="00A701C8" w:rsidP="00A701C8" w:rsidRDefault="00A701C8">
      <w:pPr>
        <w:pStyle w:val="Odlomakpopisa"/>
        <w:numPr>
          <w:ilvl w:val="0"/>
          <w:numId w:val="11"/>
        </w:numPr>
        <w:jc w:val="both"/>
      </w:pPr>
      <w:r>
        <w:t>Nalaže se Financijskoj agenciji da naloži banci prijenos zaplijenjenog iznosa predujma od 3.610,00 kn na račun ovog suda IBAN: HR9223900011300000460, model HR00, pozivom na broj 706-19.</w:t>
      </w:r>
    </w:p>
    <w:p w:rsidR="002B1578" w:rsidP="002B1578" w:rsidRDefault="002B1578"/>
    <w:p w:rsidR="002B1578" w:rsidP="002B1578" w:rsidRDefault="002B1578">
      <w:pPr>
        <w:jc w:val="center"/>
      </w:pPr>
      <w:r>
        <w:t xml:space="preserve">Obrazloženje </w:t>
      </w:r>
    </w:p>
    <w:p w:rsidR="002B1578" w:rsidP="002B1578" w:rsidRDefault="002B1578"/>
    <w:p w:rsidR="00802B1C" w:rsidP="00802B1C" w:rsidRDefault="00802B1C">
      <w:pPr>
        <w:ind w:firstLine="708"/>
        <w:jc w:val="both"/>
      </w:pPr>
      <w:r>
        <w:t xml:space="preserve">FINA-a Regionalni centar Zagreb, podnijela je ovom sudu dana 18. ožujka 2019. prijedlog za otvaranje stečajnog postupka nad dužnikom </w:t>
      </w:r>
      <w:r w:rsidRPr="00CF1150">
        <w:t>DIORALOP d.o.o., Zagreb, Črnomerec 97 A, OIB 25452224211</w:t>
      </w:r>
      <w:r>
        <w:t xml:space="preserve">. </w:t>
      </w:r>
    </w:p>
    <w:p w:rsidR="00802B1C" w:rsidP="00802B1C" w:rsidRDefault="00802B1C">
      <w:pPr>
        <w:ind w:firstLine="708"/>
        <w:jc w:val="both"/>
      </w:pPr>
      <w:r>
        <w:t xml:space="preserve"> </w:t>
      </w:r>
    </w:p>
    <w:p w:rsidR="00802B1C" w:rsidP="00802B1C" w:rsidRDefault="00802B1C">
      <w:pPr>
        <w:ind w:firstLine="708"/>
        <w:jc w:val="both"/>
      </w:pPr>
      <w:r>
        <w:t xml:space="preserve">Prijedlog je podnesen temeljem odredbe članka 110. stavka 1. Stečajnog zakona (Narodne novine broj 78/15, 104/17, dalje u tekstu: SZ-a). U prijedlogu predlagatelj navodi da na dan 14. ožujka 2019. dužnik u Očevidniku redoslijeda osnova za plaćanje ima evidentirane </w:t>
      </w:r>
      <w:r>
        <w:lastRenderedPageBreak/>
        <w:t xml:space="preserve">neizvršene osnove za plaćanje u neprekinutom razdoblju od 120 dana u ukupnom iznosu od 16.697,71 kn, te da dužnik ima jednog zaposlenog. </w:t>
      </w:r>
    </w:p>
    <w:p w:rsidR="00802B1C" w:rsidP="00802B1C" w:rsidRDefault="00802B1C">
      <w:pPr>
        <w:ind w:firstLine="708"/>
        <w:jc w:val="both"/>
      </w:pPr>
    </w:p>
    <w:p w:rsidR="00802B1C" w:rsidP="00802B1C" w:rsidRDefault="00802B1C">
      <w:pPr>
        <w:ind w:firstLine="708"/>
        <w:jc w:val="both"/>
      </w:pPr>
      <w:r>
        <w:t>Rješenjem ovog suda posl.br. 4 St-706/2019-3 od 3. lipnja 2019. pokrenut je prethodni postupak radi utvrđivanja pretpostavki za otvaranje stečajnoga postupka nad dužnikom, a ujedno je sud zaključkom naredio dužniku da u roku od 8 dana dostavi sudu popis imovine i obveza dužnika sukladno čl. 17. st. 1. SZ-a.</w:t>
      </w:r>
    </w:p>
    <w:p w:rsidRPr="005F7ED3" w:rsidR="00802B1C" w:rsidP="00802B1C" w:rsidRDefault="00802B1C">
      <w:pPr>
        <w:ind w:firstLine="708"/>
        <w:jc w:val="both"/>
      </w:pPr>
    </w:p>
    <w:p w:rsidR="00802B1C" w:rsidP="00802B1C" w:rsidRDefault="00802B1C">
      <w:pPr>
        <w:ind w:firstLine="708"/>
        <w:jc w:val="both"/>
      </w:pPr>
      <w:r>
        <w:t xml:space="preserve">Podneskom od 10. lipnja 2019. FINA je izvijestila sud da ostaje kod prijedloga za otvaranje stečajnog postupka. </w:t>
      </w:r>
    </w:p>
    <w:p w:rsidR="00802B1C" w:rsidP="00802B1C" w:rsidRDefault="00802B1C">
      <w:pPr>
        <w:ind w:firstLine="708"/>
        <w:jc w:val="both"/>
      </w:pPr>
    </w:p>
    <w:p w:rsidR="00802B1C" w:rsidP="00802B1C" w:rsidRDefault="00802B1C">
      <w:pPr>
        <w:ind w:firstLine="708"/>
        <w:jc w:val="both"/>
      </w:pPr>
      <w:r w:rsidRPr="005F7ED3">
        <w:t xml:space="preserve">Na </w:t>
      </w:r>
      <w:r>
        <w:t>ročište</w:t>
      </w:r>
      <w:r w:rsidRPr="005F7ED3">
        <w:t xml:space="preserve"> </w:t>
      </w:r>
      <w:r>
        <w:t xml:space="preserve">radi očitovanja o prijedlogu za otvaranje stečajnoga postupka od 9. srpnja 2019. nisu pristupili niti predlagatelj, niti dužnik, niti zakonski zastupnik dužnika. Međutim, dužnik je podneskom od 26. lipnja 2019. izjavio da nema nikakve imovine niti obveza u smislu odredbe čl. 17. st. 1. Stečajnog zakona, te je predložio da sud donese rješenje o otvaranju i zaključenju stečajnog postupka. </w:t>
      </w:r>
    </w:p>
    <w:p w:rsidR="00802B1C" w:rsidP="00802B1C" w:rsidRDefault="00802B1C">
      <w:pPr>
        <w:ind w:firstLine="708"/>
        <w:jc w:val="both"/>
      </w:pPr>
    </w:p>
    <w:p w:rsidR="002B1578" w:rsidP="002B1578" w:rsidRDefault="002B1578">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002B1578" w:rsidP="002B1578" w:rsidRDefault="002B1578">
      <w:pPr>
        <w:ind w:firstLine="708"/>
        <w:jc w:val="both"/>
      </w:pPr>
    </w:p>
    <w:p w:rsidR="00802B1C" w:rsidP="00802B1C" w:rsidRDefault="00802B1C">
      <w:pPr>
        <w:ind w:firstLine="708"/>
        <w:jc w:val="both"/>
      </w:pPr>
      <w:r>
        <w:t>Dakle, i</w:t>
      </w:r>
      <w:r w:rsidRPr="005F7ED3">
        <w:t>z</w:t>
      </w:r>
      <w:r>
        <w:t xml:space="preserve"> podataka koje je sudu dostavila Financijska agencija nedvojbeno proizlazi da je kod dužnika ostvaren stečajni razlog nesposobnosti za plaćanje sukladno odredbi čl. 6. st. 1., 2. i 4. SZ-a.</w:t>
      </w:r>
    </w:p>
    <w:p w:rsidR="00802B1C" w:rsidP="002B1578" w:rsidRDefault="00802B1C">
      <w:pPr>
        <w:ind w:firstLine="708"/>
        <w:jc w:val="both"/>
      </w:pPr>
    </w:p>
    <w:p w:rsidR="002B1578" w:rsidP="002B1578" w:rsidRDefault="002B1578">
      <w:pPr>
        <w:ind w:firstLine="708"/>
        <w:jc w:val="both"/>
      </w:pPr>
      <w:r>
        <w:t>Rješenjem ovog suda poslovni broj 4 St-</w:t>
      </w:r>
      <w:r w:rsidR="00802B1C">
        <w:t>706</w:t>
      </w:r>
      <w:r w:rsidR="00D44293">
        <w:t>/2019-</w:t>
      </w:r>
      <w:r w:rsidR="00802B1C">
        <w:t>9</w:t>
      </w:r>
      <w:r>
        <w:t xml:space="preserve"> od </w:t>
      </w:r>
      <w:r w:rsidR="00802B1C">
        <w:t>9</w:t>
      </w:r>
      <w:r w:rsidR="00D44293">
        <w:t>. srpnja</w:t>
      </w:r>
      <w:r w:rsidR="00147FC2">
        <w:t xml:space="preserve"> 2019</w:t>
      </w:r>
      <w:r>
        <w:t>. pozvane su osobe koje imaju pravni interes za provedbom stečajnog postupka nad dužnikom, unatoč utvrđenoj nedostatnosti stečajne mase, da u roku od 15 dana od objave tog rješenja na mrežnoj stranici e-Oglasna ploča suda solidarno predujme iznos od 21.700,00 kn za namirenje troškova prethodnog i otvorenoga stečajnog postupka, uz upozorenje da ukoliko predujam ne bude uplaćen u određenom roku, sud će donijeti rješenje o otvaranju i zaključenju stečajnog postupka.</w:t>
      </w:r>
    </w:p>
    <w:p w:rsidR="002B1578" w:rsidP="002B1578" w:rsidRDefault="002B1578">
      <w:pPr>
        <w:ind w:firstLine="708"/>
        <w:jc w:val="both"/>
      </w:pPr>
    </w:p>
    <w:p w:rsidRPr="00FC58EA" w:rsidR="00802B1C" w:rsidP="00802B1C" w:rsidRDefault="00802B1C">
      <w:pPr>
        <w:ind w:firstLine="708"/>
        <w:jc w:val="both"/>
      </w:pPr>
      <w:r>
        <w:t xml:space="preserve">Prema tome, iz dostupnih podataka u spisu i navoda dužnika proizlazi da dužnik nema nikakve imovine koja bi činila stečajnu masu i koja bi bila dostatna za pokriće stečajnoga postupka. </w:t>
      </w:r>
      <w:r w:rsidRPr="00FC58EA">
        <w:t xml:space="preserve">Naime, predvidivi troškovi stečajnog postupka za razdoblje šest mjeseci iznose ukupno 21.700,00 kn, a čine ih trošak nagrade stečajnom upravitelju u bruto iznosu od </w:t>
      </w:r>
      <w:r>
        <w:t>10</w:t>
      </w:r>
      <w:r w:rsidRPr="00FC58EA">
        <w:t xml:space="preserve">.000,00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w:t>
      </w:r>
      <w:r>
        <w:t xml:space="preserve"> te </w:t>
      </w:r>
      <w:r w:rsidRPr="00FC58EA">
        <w:t>trošak otvaranja, vođenja i zatvaranja žiro računa u iznosu od 350,00 kn.</w:t>
      </w:r>
    </w:p>
    <w:p w:rsidR="00E42D91" w:rsidP="002B1578" w:rsidRDefault="00E42D91">
      <w:pPr>
        <w:ind w:firstLine="708"/>
        <w:jc w:val="both"/>
      </w:pPr>
    </w:p>
    <w:p w:rsidR="002B1578" w:rsidP="002B1578" w:rsidRDefault="002B1578">
      <w:pPr>
        <w:ind w:firstLine="708"/>
        <w:jc w:val="both"/>
      </w:pPr>
      <w:r>
        <w:lastRenderedPageBreak/>
        <w:t>Prema odredbi čl. 5. st. 1. i 2. SZ-a, stečajni postupak se može otvoriti samo ako se utvrdi postojanje stečajnoga razloga, a stečajni su razlozi nesposobnost za plaćanje i prezaduženost. U ovom postupku nedvojbeno je utvrđeno postojanje stečajnog razloga nesposobnosti za plaćanje sukladno odredbi članka 6. st. 2. i 4. SZ-a.</w:t>
      </w:r>
    </w:p>
    <w:p w:rsidR="002B1578" w:rsidP="002B1578" w:rsidRDefault="002B1578">
      <w:pPr>
        <w:ind w:firstLine="708"/>
        <w:jc w:val="both"/>
      </w:pPr>
    </w:p>
    <w:p w:rsidR="002B1578" w:rsidP="002B1578" w:rsidRDefault="002B1578">
      <w:pPr>
        <w:ind w:firstLine="708"/>
        <w:jc w:val="both"/>
      </w:pPr>
      <w:r>
        <w:t xml:space="preserve">Odredbom čl. 132. st. 1. SZ-a propisano je da ako prije otvaranja stečajnog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p>
    <w:p w:rsidR="002B1578" w:rsidP="002B1578" w:rsidRDefault="002B1578">
      <w:pPr>
        <w:jc w:val="both"/>
      </w:pPr>
    </w:p>
    <w:p w:rsidR="002B1578" w:rsidP="002B1578" w:rsidRDefault="002B1578">
      <w:pPr>
        <w:ind w:firstLine="708"/>
        <w:jc w:val="both"/>
      </w:pPr>
      <w:r>
        <w:t xml:space="preserve">Provjerom kod računovodstva ovog suda utvrđeno je da do dana </w:t>
      </w:r>
      <w:r w:rsidR="00D44293">
        <w:t>6. rujna</w:t>
      </w:r>
      <w:r w:rsidR="00147FC2">
        <w:t xml:space="preserve"> 2019</w:t>
      </w:r>
      <w:r>
        <w:t xml:space="preserve">. nije uplaćen predujam za pokriće troškova stečajnog postupka, na plaćanje kojeg su pozvani vjerovnici rješenjem od </w:t>
      </w:r>
      <w:r w:rsidR="003D473F">
        <w:t>9</w:t>
      </w:r>
      <w:r w:rsidR="00D44293">
        <w:t>. srpnja</w:t>
      </w:r>
      <w:r w:rsidR="00147FC2">
        <w:t xml:space="preserve"> 2019</w:t>
      </w:r>
      <w:r>
        <w:t>., koje rješenje je oglašeno na mrežnoj stranici e-Oglasna ploča ovog suda istog dana.</w:t>
      </w:r>
    </w:p>
    <w:p w:rsidR="002B1578" w:rsidP="002B1578" w:rsidRDefault="002B1578">
      <w:pPr>
        <w:ind w:firstLine="708"/>
        <w:jc w:val="both"/>
      </w:pPr>
      <w:r>
        <w:t xml:space="preserve"> </w:t>
      </w:r>
    </w:p>
    <w:p w:rsidR="002B1578" w:rsidP="002B1578" w:rsidRDefault="002B1578">
      <w:pPr>
        <w:ind w:firstLine="708"/>
        <w:jc w:val="both"/>
      </w:pPr>
      <w:r>
        <w:t xml:space="preserve">Kako je u tijeku ovog postupka nedvojbeno utvrđeno postojanje stečajnog razloga, kao i činjenica nedostatnosti dužnikove imovine u smislu odredbe čl. 132. st. 1. SZ-a, te kako predujam za pokriće troškova prethodnog i stečajnog postupka nije uplaćen u roku određenom rješenjem od </w:t>
      </w:r>
      <w:r w:rsidR="003D473F">
        <w:t>9</w:t>
      </w:r>
      <w:r w:rsidR="00D44293">
        <w:t>. srpnja</w:t>
      </w:r>
      <w:r w:rsidR="00147FC2">
        <w:t xml:space="preserve"> 2019</w:t>
      </w:r>
      <w:r>
        <w:t>., to je valjalo primjenom odredbe čl. 132. st. 1. i 2. SZ-a nad dužnikom otvoriti i istodobno zaključiti stečajni postupak, te imenovati stečajnog upravitelja s ovlastima i obvezama propisanim odredbom čl. 133. SZ-a. Stečajni upravitelj je izabran metodom slučajnog odabira.</w:t>
      </w:r>
    </w:p>
    <w:p w:rsidR="002B1578" w:rsidP="002B1578" w:rsidRDefault="002B1578">
      <w:pPr>
        <w:ind w:firstLine="708"/>
        <w:jc w:val="both"/>
      </w:pPr>
    </w:p>
    <w:p w:rsidR="00A701C8" w:rsidP="00A701C8" w:rsidRDefault="00A701C8">
      <w:pPr>
        <w:ind w:firstLine="708"/>
        <w:jc w:val="both"/>
      </w:pPr>
      <w:r>
        <w:t xml:space="preserve">Odredbom čl. 112. st. 1. SZ-a propisano je da nakon što Financijska agencija utvrdi nemogućnost izvršenja osnove za plaćanje radi nedostataka novčanih sredstava na računima dužnika pravne osobe, naložiti će banci da zaplijeni novčana sredstva s računa dužnika, u iznosu od 5.000,00 kn za predujam za namirenje troškova stečajnoga postupka; odredbom stavka 6. istog članka propisano je da će rješenjem o otvaranju stečajnoga postupka nad dužnikom pravnom osobom sud naložiti Financijskoj agenciji da naloži banci prijenos zaplijenjenoga iznosa predujma na račun suda. Slijedom navedenog, obzirom da je u konkretnom slučaju Agencija izvijestila sud da dužnik na ime predujma za namirenje troškova stečajnog postupka ima zaplijenjena novčana sredstva u iznosu od </w:t>
      </w:r>
      <w:r w:rsidR="00AD513C">
        <w:t>3.610,00</w:t>
      </w:r>
      <w:r>
        <w:t xml:space="preserve"> kn, riješeno je kao pod točkom V. izreke ovog rješenja.</w:t>
      </w:r>
    </w:p>
    <w:p w:rsidR="00A701C8" w:rsidP="002B1578" w:rsidRDefault="00A701C8">
      <w:pPr>
        <w:ind w:firstLine="708"/>
        <w:jc w:val="both"/>
      </w:pPr>
    </w:p>
    <w:p w:rsidR="00226CC3" w:rsidP="002B1578" w:rsidRDefault="002B1578">
      <w:pPr>
        <w:jc w:val="center"/>
      </w:pPr>
      <w:r>
        <w:t xml:space="preserve">U Karlovcu, </w:t>
      </w:r>
      <w:r w:rsidR="00D44293">
        <w:t>6. rujna</w:t>
      </w:r>
      <w:r w:rsidR="00147FC2">
        <w:t xml:space="preserve"> 2019</w:t>
      </w:r>
      <w:r w:rsidR="00A81E93">
        <w:t>.</w:t>
      </w:r>
    </w:p>
    <w:p w:rsidR="002B1578" w:rsidP="002B1578" w:rsidRDefault="002B1578">
      <w:pPr>
        <w:jc w:val="center"/>
      </w:pPr>
      <w:r>
        <w:t xml:space="preserve">                                                                                                                 Sudac:</w:t>
      </w:r>
    </w:p>
    <w:p w:rsidR="002B1578" w:rsidP="002B1578" w:rsidRDefault="002B1578">
      <w:pPr>
        <w:jc w:val="right"/>
      </w:pPr>
      <w:r>
        <w:t>Goranka Boljkovac, v.r.</w:t>
      </w:r>
    </w:p>
    <w:p w:rsidR="002B1578" w:rsidP="002B1578" w:rsidRDefault="002B1578">
      <w:pPr>
        <w:jc w:val="right"/>
      </w:pPr>
    </w:p>
    <w:p w:rsidR="00A701C8" w:rsidP="002B1578" w:rsidRDefault="00A701C8">
      <w:pPr>
        <w:jc w:val="right"/>
      </w:pPr>
    </w:p>
    <w:p w:rsidR="00A701C8" w:rsidP="002B1578" w:rsidRDefault="00A701C8">
      <w:pPr>
        <w:jc w:val="right"/>
      </w:pPr>
    </w:p>
    <w:p w:rsidR="002B1578" w:rsidP="002B1578" w:rsidRDefault="002B1578">
      <w:pPr>
        <w:jc w:val="right"/>
      </w:pPr>
      <w:r>
        <w:t>Za točnost otpravka-</w:t>
      </w:r>
    </w:p>
    <w:p w:rsidR="002B1578" w:rsidP="002B1578" w:rsidRDefault="002B1578">
      <w:pPr>
        <w:jc w:val="right"/>
      </w:pPr>
      <w:r>
        <w:t>ovlašteni službenik:</w:t>
      </w:r>
    </w:p>
    <w:p w:rsidR="002B1578" w:rsidP="002B1578" w:rsidRDefault="002B1578">
      <w:pPr>
        <w:jc w:val="right"/>
      </w:pPr>
      <w:r>
        <w:t>Renata Klokočki</w:t>
      </w:r>
    </w:p>
    <w:p w:rsidR="00226CC3" w:rsidP="002B1578" w:rsidRDefault="00226CC3">
      <w:pPr>
        <w:jc w:val="right"/>
      </w:pPr>
    </w:p>
    <w:p w:rsidR="00226CC3" w:rsidP="002B1578" w:rsidRDefault="00226CC3">
      <w:pPr>
        <w:jc w:val="right"/>
      </w:pPr>
    </w:p>
    <w:p w:rsidR="00226CC3" w:rsidP="002B1578" w:rsidRDefault="00226CC3">
      <w:pPr>
        <w:jc w:val="right"/>
      </w:pPr>
    </w:p>
    <w:p w:rsidR="00A81E93" w:rsidP="00A81E93" w:rsidRDefault="00A81E93">
      <w:r>
        <w:t>Uputa o pravnom lijeku:</w:t>
      </w:r>
    </w:p>
    <w:p w:rsidR="00A81E93" w:rsidP="00A81E93" w:rsidRDefault="00A81E93">
      <w:pPr>
        <w:tabs>
          <w:tab w:val="left" w:pos="9000"/>
        </w:tabs>
        <w:jc w:val="both"/>
      </w:pPr>
      <w:r>
        <w:t xml:space="preserve">Protiv rješenja o otvaranju stečajnog postupka žalbu može podnijeti osoba koja je bila zastupnik po zakonu dužnika pravne osobe do dana nastupanja pravnih posljedica otvaranja stečajnog postupka, a protiv rješenja o zaključenju stečajnog postupka žalba je dopuštena  vjerovnicima. Rok za žalbu iznosi 8 dana od dana dostave prijepisa ovog rješenja za osobe kojima se rješenje posebno dostavlja, odnosno rok za žalbu iznosi 8 dana računajući od isteka osmog dana od dana </w:t>
      </w:r>
      <w:r w:rsidR="00D44293">
        <w:t>objave ovog rješenja na mrežnoj stranici</w:t>
      </w:r>
      <w:r>
        <w:t xml:space="preserve"> e-Oglasna ploča suda. </w:t>
      </w:r>
    </w:p>
    <w:p w:rsidR="00337379" w:rsidP="00A81E93" w:rsidRDefault="00A81E93">
      <w:pPr>
        <w:tabs>
          <w:tab w:val="left" w:pos="9000"/>
        </w:tabs>
        <w:jc w:val="both"/>
      </w:pPr>
      <w:r>
        <w:t>Žalba se podnosi Visokom trgovačkom sudu RH, putem ovog suda, u 3 primjerka.</w:t>
      </w:r>
    </w:p>
    <w:p w:rsidR="00147FC2" w:rsidP="00A81E93" w:rsidRDefault="00147FC2">
      <w:pPr>
        <w:tabs>
          <w:tab w:val="left" w:pos="9000"/>
        </w:tabs>
        <w:jc w:val="both"/>
      </w:pPr>
    </w:p>
    <w:p w:rsidR="00147FC2" w:rsidP="00A81E93" w:rsidRDefault="00147FC2">
      <w:pPr>
        <w:tabs>
          <w:tab w:val="left" w:pos="9000"/>
        </w:tabs>
        <w:jc w:val="both"/>
      </w:pPr>
    </w:p>
    <w:p w:rsidR="00147FC2" w:rsidP="00A81E93" w:rsidRDefault="00147FC2">
      <w:pPr>
        <w:tabs>
          <w:tab w:val="left" w:pos="9000"/>
        </w:tabs>
        <w:jc w:val="both"/>
      </w:pPr>
    </w:p>
    <w:p w:rsidRPr="00AB70AD" w:rsidR="00147FC2" w:rsidP="00147FC2" w:rsidRDefault="00147FC2">
      <w:r w:rsidRPr="00AB70AD">
        <w:t>Dna:</w:t>
      </w:r>
    </w:p>
    <w:p w:rsidR="00147FC2" w:rsidP="00147FC2" w:rsidRDefault="00147FC2">
      <w:r w:rsidRPr="00AB70AD">
        <w:t xml:space="preserve">1. </w:t>
      </w:r>
      <w:r>
        <w:t>Predlagatelju FINA</w:t>
      </w:r>
      <w:r w:rsidR="00CD41DB">
        <w:t>, Zagreb, Ulica grada Vukovara 70</w:t>
      </w:r>
      <w:r>
        <w:t xml:space="preserve"> </w:t>
      </w:r>
    </w:p>
    <w:p w:rsidR="00147FC2" w:rsidP="00147FC2" w:rsidRDefault="00147FC2">
      <w:r w:rsidRPr="00AB70AD">
        <w:t xml:space="preserve">2. </w:t>
      </w:r>
      <w:r w:rsidR="003D473F">
        <w:t>Lana Maria Milić, odvjetnica u Zagrebu, Zamenhoffova 4</w:t>
      </w:r>
    </w:p>
    <w:p w:rsidR="00147FC2" w:rsidP="00147FC2" w:rsidRDefault="00147FC2">
      <w:r>
        <w:t xml:space="preserve">3. </w:t>
      </w:r>
      <w:r w:rsidR="003D473F">
        <w:t>Andreja Bistričić, Pag, Ulica A. Starčevića 56</w:t>
      </w:r>
      <w:r w:rsidRPr="00AB70AD">
        <w:t xml:space="preserve"> </w:t>
      </w:r>
    </w:p>
    <w:p w:rsidRPr="00AB70AD" w:rsidR="00147FC2" w:rsidP="00147FC2" w:rsidRDefault="00147FC2">
      <w:r>
        <w:t>4</w:t>
      </w:r>
      <w:r w:rsidRPr="00AB70AD">
        <w:t xml:space="preserve">. </w:t>
      </w:r>
      <w:r w:rsidR="00D44293">
        <w:t>Lovro Badžim, Zagreb, Hebrangova 9</w:t>
      </w:r>
    </w:p>
    <w:p w:rsidR="00147FC2" w:rsidP="00147FC2" w:rsidRDefault="00147FC2">
      <w:r>
        <w:t>5</w:t>
      </w:r>
      <w:r w:rsidRPr="00AB70AD">
        <w:t xml:space="preserve">. </w:t>
      </w:r>
      <w:r w:rsidR="00CD41DB">
        <w:t xml:space="preserve">RH, </w:t>
      </w:r>
      <w:r>
        <w:t>Ministarstvo pravosuđa</w:t>
      </w:r>
      <w:r w:rsidR="00CD41DB">
        <w:t>, Zagreb, Ulica grada Vukovara 49</w:t>
      </w:r>
      <w:r>
        <w:t xml:space="preserve"> </w:t>
      </w:r>
    </w:p>
    <w:p w:rsidR="00147FC2" w:rsidP="00147FC2" w:rsidRDefault="00147FC2">
      <w:r>
        <w:t xml:space="preserve">6. ŽDO u </w:t>
      </w:r>
      <w:r w:rsidR="00D44293">
        <w:t>Karlovcu, Karlovac, Trg hrvatskih branitelja 1</w:t>
      </w:r>
    </w:p>
    <w:p w:rsidR="00147FC2" w:rsidP="00147FC2" w:rsidRDefault="00147FC2">
      <w:r>
        <w:t>7</w:t>
      </w:r>
      <w:r w:rsidRPr="00AB70AD">
        <w:t>. Porezna uprava</w:t>
      </w:r>
      <w:r>
        <w:t xml:space="preserve">, </w:t>
      </w:r>
      <w:r w:rsidR="00D44293">
        <w:t>Područni ured Zagreb, Zagreb, Avenija Dubrovnik 32</w:t>
      </w:r>
    </w:p>
    <w:p w:rsidRPr="00AB70AD" w:rsidR="00147FC2" w:rsidP="00147FC2" w:rsidRDefault="00147FC2">
      <w:r>
        <w:t>8</w:t>
      </w:r>
      <w:r w:rsidRPr="00AB70AD">
        <w:t xml:space="preserve">. </w:t>
      </w:r>
      <w:r w:rsidR="00D44293">
        <w:t xml:space="preserve">Mrežna stranica </w:t>
      </w:r>
      <w:r>
        <w:t>e-</w:t>
      </w:r>
      <w:r w:rsidRPr="00AB70AD">
        <w:t xml:space="preserve">Oglasna ploča suda </w:t>
      </w:r>
    </w:p>
    <w:p w:rsidRPr="002B1578" w:rsidR="00147FC2" w:rsidP="00570013" w:rsidRDefault="00147FC2">
      <w:r>
        <w:t>9</w:t>
      </w:r>
      <w:r w:rsidRPr="00AB70AD">
        <w:t xml:space="preserve">. </w:t>
      </w:r>
      <w:r>
        <w:t>Sudskom</w:t>
      </w:r>
      <w:r w:rsidRPr="00AB70AD">
        <w:t xml:space="preserve"> registru </w:t>
      </w:r>
      <w:r>
        <w:t xml:space="preserve">elektronski </w:t>
      </w:r>
      <w:r w:rsidRPr="00AB70AD">
        <w:t xml:space="preserve"> </w:t>
      </w:r>
      <w:r w:rsidRPr="00692A21">
        <w:t xml:space="preserve"> </w:t>
      </w:r>
    </w:p>
    <w:sectPr w:rsidRPr="002B1578" w:rsidR="00147FC2" w:rsidSect="00570013">
      <w:headerReference w:type="even" r:id="rId10"/>
      <w:headerReference w:type="default" r:id="rId11"/>
      <w:pgSz w:w="11906" w:h="16838"/>
      <w:pgMar w:top="1702" w:right="1417" w:bottom="1985"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75434" w:rsidRDefault="00D75434">
      <w:r>
        <w:separator/>
      </w:r>
    </w:p>
  </w:endnote>
  <w:endnote w:type="continuationSeparator" w:id="0">
    <w:p w:rsidR="00D75434" w:rsidRDefault="00D75434">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75434" w:rsidRDefault="00D75434">
      <w:r>
        <w:separator/>
      </w:r>
    </w:p>
  </w:footnote>
  <w:footnote w:type="continuationSeparator" w:id="0">
    <w:p w:rsidR="00D75434" w:rsidRDefault="00D75434">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67114" w:rsidP="001A044D" w:rsidRDefault="00667114">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667114" w:rsidRDefault="00667114">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67114" w:rsidP="001A044D" w:rsidRDefault="00667114">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AD513C">
      <w:rPr>
        <w:rStyle w:val="Brojstranice"/>
        <w:noProof/>
      </w:rPr>
      <w:t>4</w:t>
    </w:r>
    <w:r>
      <w:rPr>
        <w:rStyle w:val="Brojstranice"/>
      </w:rPr>
      <w:fldChar w:fldCharType="end"/>
    </w:r>
  </w:p>
  <w:p w:rsidR="00667114" w:rsidRDefault="00667114">
    <w:pPr>
      <w:pStyle w:val="Zaglavlje"/>
    </w:pPr>
    <w:r>
      <w:t xml:space="preserve">                                                                                                                         </w:t>
    </w:r>
    <w:r w:rsidRPr="00784514" w:rsidR="00D44293">
      <w:t>4 St</w:t>
    </w:r>
    <w:r w:rsidR="00004CC3">
      <w:t>-706</w:t>
    </w:r>
    <w:r w:rsidR="00D44293">
      <w:t>/2019</w:t>
    </w:r>
    <w:r w:rsidR="00004CC3">
      <w:t>-10</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ilvl="0" w:tplc="361C3E12">
      <w:start w:val="1"/>
      <w:numFmt w:val="upperRoman"/>
      <w:lvlText w:val="%1."/>
      <w:lvlJc w:val="left"/>
      <w:pPr>
        <w:tabs>
          <w:tab w:val="num" w:pos="1425"/>
        </w:tabs>
        <w:ind w:left="1425" w:hanging="720"/>
      </w:pPr>
      <w:rPr>
        <w:rFonts w:hint="default"/>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1">
    <w:nsid w:val="0D117A7D"/>
    <w:multiLevelType w:val="hybridMultilevel"/>
    <w:tmpl w:val="AE72B91E"/>
    <w:lvl w:ilvl="0" w:tplc="8A600C9A">
      <w:start w:val="1"/>
      <w:numFmt w:val="upperRoman"/>
      <w:lvlText w:val="%1."/>
      <w:lvlJc w:val="left"/>
      <w:pPr>
        <w:tabs>
          <w:tab w:val="num" w:pos="1698"/>
        </w:tabs>
        <w:ind w:left="1698" w:hanging="990"/>
      </w:pPr>
      <w:rPr>
        <w:rFonts w:hint="default"/>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2">
    <w:nsid w:val="31DC7DA7"/>
    <w:multiLevelType w:val="hybridMultilevel"/>
    <w:tmpl w:val="7ECE39A0"/>
    <w:lvl w:ilvl="0" w:tplc="F97CC2C4">
      <w:start w:val="1"/>
      <w:numFmt w:val="upperRoman"/>
      <w:lvlText w:val="%1."/>
      <w:lvlJc w:val="left"/>
      <w:pPr>
        <w:tabs>
          <w:tab w:val="num" w:pos="1080"/>
        </w:tabs>
        <w:ind w:left="1080" w:hanging="72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
    <w:nsid w:val="351C25CF"/>
    <w:multiLevelType w:val="hybridMultilevel"/>
    <w:tmpl w:val="5D8C57EC"/>
    <w:lvl w:ilvl="0" w:tplc="F97CC2C4">
      <w:start w:val="1"/>
      <w:numFmt w:val="upperRoman"/>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3BAA39D4"/>
    <w:multiLevelType w:val="hybridMultilevel"/>
    <w:tmpl w:val="EAA0C182"/>
    <w:lvl w:ilvl="0" w:tplc="A5EAB158">
      <w:start w:val="3"/>
      <w:numFmt w:val="bullet"/>
      <w:lvlText w:val="-"/>
      <w:lvlJc w:val="left"/>
      <w:pPr>
        <w:tabs>
          <w:tab w:val="num" w:pos="1068"/>
        </w:tabs>
        <w:ind w:left="1068" w:hanging="360"/>
      </w:pPr>
      <w:rPr>
        <w:rFonts w:hint="default" w:ascii="Times New Roman" w:hAnsi="Times New Roman" w:eastAsia="Times New Roman" w:cs="Times New Roman"/>
      </w:rPr>
    </w:lvl>
    <w:lvl w:ilvl="1" w:tplc="041A0003" w:tentative="true">
      <w:start w:val="1"/>
      <w:numFmt w:val="bullet"/>
      <w:lvlText w:val="o"/>
      <w:lvlJc w:val="left"/>
      <w:pPr>
        <w:tabs>
          <w:tab w:val="num" w:pos="1788"/>
        </w:tabs>
        <w:ind w:left="1788" w:hanging="360"/>
      </w:pPr>
      <w:rPr>
        <w:rFonts w:hint="default" w:ascii="Courier New" w:hAnsi="Courier New" w:cs="Courier New"/>
      </w:rPr>
    </w:lvl>
    <w:lvl w:ilvl="2" w:tplc="041A0005" w:tentative="true">
      <w:start w:val="1"/>
      <w:numFmt w:val="bullet"/>
      <w:lvlText w:val=""/>
      <w:lvlJc w:val="left"/>
      <w:pPr>
        <w:tabs>
          <w:tab w:val="num" w:pos="2508"/>
        </w:tabs>
        <w:ind w:left="2508" w:hanging="360"/>
      </w:pPr>
      <w:rPr>
        <w:rFonts w:hint="default" w:ascii="Wingdings" w:hAnsi="Wingdings"/>
      </w:rPr>
    </w:lvl>
    <w:lvl w:ilvl="3" w:tplc="041A0001" w:tentative="true">
      <w:start w:val="1"/>
      <w:numFmt w:val="bullet"/>
      <w:lvlText w:val=""/>
      <w:lvlJc w:val="left"/>
      <w:pPr>
        <w:tabs>
          <w:tab w:val="num" w:pos="3228"/>
        </w:tabs>
        <w:ind w:left="3228" w:hanging="360"/>
      </w:pPr>
      <w:rPr>
        <w:rFonts w:hint="default" w:ascii="Symbol" w:hAnsi="Symbol"/>
      </w:rPr>
    </w:lvl>
    <w:lvl w:ilvl="4" w:tplc="041A0003" w:tentative="true">
      <w:start w:val="1"/>
      <w:numFmt w:val="bullet"/>
      <w:lvlText w:val="o"/>
      <w:lvlJc w:val="left"/>
      <w:pPr>
        <w:tabs>
          <w:tab w:val="num" w:pos="3948"/>
        </w:tabs>
        <w:ind w:left="3948" w:hanging="360"/>
      </w:pPr>
      <w:rPr>
        <w:rFonts w:hint="default" w:ascii="Courier New" w:hAnsi="Courier New" w:cs="Courier New"/>
      </w:rPr>
    </w:lvl>
    <w:lvl w:ilvl="5" w:tplc="041A0005" w:tentative="true">
      <w:start w:val="1"/>
      <w:numFmt w:val="bullet"/>
      <w:lvlText w:val=""/>
      <w:lvlJc w:val="left"/>
      <w:pPr>
        <w:tabs>
          <w:tab w:val="num" w:pos="4668"/>
        </w:tabs>
        <w:ind w:left="4668" w:hanging="360"/>
      </w:pPr>
      <w:rPr>
        <w:rFonts w:hint="default" w:ascii="Wingdings" w:hAnsi="Wingdings"/>
      </w:rPr>
    </w:lvl>
    <w:lvl w:ilvl="6" w:tplc="041A0001" w:tentative="true">
      <w:start w:val="1"/>
      <w:numFmt w:val="bullet"/>
      <w:lvlText w:val=""/>
      <w:lvlJc w:val="left"/>
      <w:pPr>
        <w:tabs>
          <w:tab w:val="num" w:pos="5388"/>
        </w:tabs>
        <w:ind w:left="5388" w:hanging="360"/>
      </w:pPr>
      <w:rPr>
        <w:rFonts w:hint="default" w:ascii="Symbol" w:hAnsi="Symbol"/>
      </w:rPr>
    </w:lvl>
    <w:lvl w:ilvl="7" w:tplc="041A0003" w:tentative="true">
      <w:start w:val="1"/>
      <w:numFmt w:val="bullet"/>
      <w:lvlText w:val="o"/>
      <w:lvlJc w:val="left"/>
      <w:pPr>
        <w:tabs>
          <w:tab w:val="num" w:pos="6108"/>
        </w:tabs>
        <w:ind w:left="6108" w:hanging="360"/>
      </w:pPr>
      <w:rPr>
        <w:rFonts w:hint="default" w:ascii="Courier New" w:hAnsi="Courier New" w:cs="Courier New"/>
      </w:rPr>
    </w:lvl>
    <w:lvl w:ilvl="8" w:tplc="041A0005" w:tentative="true">
      <w:start w:val="1"/>
      <w:numFmt w:val="bullet"/>
      <w:lvlText w:val=""/>
      <w:lvlJc w:val="left"/>
      <w:pPr>
        <w:tabs>
          <w:tab w:val="num" w:pos="6828"/>
        </w:tabs>
        <w:ind w:left="6828" w:hanging="360"/>
      </w:pPr>
      <w:rPr>
        <w:rFonts w:hint="default" w:ascii="Wingdings" w:hAnsi="Wingdings"/>
      </w:rPr>
    </w:lvl>
  </w:abstractNum>
  <w:abstractNum w:abstractNumId="5">
    <w:nsid w:val="4C1F16EF"/>
    <w:multiLevelType w:val="hybridMultilevel"/>
    <w:tmpl w:val="9334AAE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6">
    <w:nsid w:val="4C756D6F"/>
    <w:multiLevelType w:val="hybridMultilevel"/>
    <w:tmpl w:val="8A7A06F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7">
    <w:nsid w:val="501B5A8B"/>
    <w:multiLevelType w:val="hybridMultilevel"/>
    <w:tmpl w:val="7ECE39A0"/>
    <w:lvl w:ilvl="0" w:tplc="F97CC2C4">
      <w:start w:val="1"/>
      <w:numFmt w:val="upperRoman"/>
      <w:lvlText w:val="%1."/>
      <w:lvlJc w:val="left"/>
      <w:pPr>
        <w:tabs>
          <w:tab w:val="num" w:pos="1080"/>
        </w:tabs>
        <w:ind w:left="1080" w:hanging="72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8">
    <w:nsid w:val="75CF673F"/>
    <w:multiLevelType w:val="hybridMultilevel"/>
    <w:tmpl w:val="434AC228"/>
    <w:lvl w:ilvl="0" w:tplc="D9169F56">
      <w:start w:val="1"/>
      <w:numFmt w:val="decimal"/>
      <w:lvlText w:val="%1."/>
      <w:lvlJc w:val="left"/>
      <w:pPr>
        <w:tabs>
          <w:tab w:val="num" w:pos="1728"/>
        </w:tabs>
        <w:ind w:left="1728" w:hanging="1020"/>
      </w:pPr>
      <w:rPr>
        <w:rFonts w:hint="default"/>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A29"/>
    <w:rsid w:val="00004CC3"/>
    <w:rsid w:val="00015E74"/>
    <w:rsid w:val="000354C7"/>
    <w:rsid w:val="0004349D"/>
    <w:rsid w:val="0004613B"/>
    <w:rsid w:val="00050EF7"/>
    <w:rsid w:val="00055672"/>
    <w:rsid w:val="00063CEB"/>
    <w:rsid w:val="0006410D"/>
    <w:rsid w:val="000778FF"/>
    <w:rsid w:val="000D0BE1"/>
    <w:rsid w:val="000D7557"/>
    <w:rsid w:val="000E2C71"/>
    <w:rsid w:val="000F2D91"/>
    <w:rsid w:val="001065F8"/>
    <w:rsid w:val="00131287"/>
    <w:rsid w:val="00131F04"/>
    <w:rsid w:val="00147FC2"/>
    <w:rsid w:val="00174993"/>
    <w:rsid w:val="001A044D"/>
    <w:rsid w:val="001A24B8"/>
    <w:rsid w:val="001B2460"/>
    <w:rsid w:val="001D564F"/>
    <w:rsid w:val="001E6CB4"/>
    <w:rsid w:val="001F26D6"/>
    <w:rsid w:val="00212943"/>
    <w:rsid w:val="00215DE4"/>
    <w:rsid w:val="002208E0"/>
    <w:rsid w:val="00226CC3"/>
    <w:rsid w:val="00233CF9"/>
    <w:rsid w:val="002471AD"/>
    <w:rsid w:val="002566B7"/>
    <w:rsid w:val="002622BA"/>
    <w:rsid w:val="00280A59"/>
    <w:rsid w:val="00293964"/>
    <w:rsid w:val="002944F5"/>
    <w:rsid w:val="00294F67"/>
    <w:rsid w:val="00297D7B"/>
    <w:rsid w:val="002B1578"/>
    <w:rsid w:val="002B5B9E"/>
    <w:rsid w:val="002C5A29"/>
    <w:rsid w:val="002D6432"/>
    <w:rsid w:val="002E494C"/>
    <w:rsid w:val="002F13E0"/>
    <w:rsid w:val="00305EEA"/>
    <w:rsid w:val="00336027"/>
    <w:rsid w:val="00336E10"/>
    <w:rsid w:val="00337379"/>
    <w:rsid w:val="003462C2"/>
    <w:rsid w:val="00360E4D"/>
    <w:rsid w:val="003738B3"/>
    <w:rsid w:val="003905DD"/>
    <w:rsid w:val="003A4AA3"/>
    <w:rsid w:val="003C2B21"/>
    <w:rsid w:val="003D473F"/>
    <w:rsid w:val="003E7CC6"/>
    <w:rsid w:val="00404F59"/>
    <w:rsid w:val="00425642"/>
    <w:rsid w:val="0043031F"/>
    <w:rsid w:val="00434CF8"/>
    <w:rsid w:val="004446F0"/>
    <w:rsid w:val="0044721B"/>
    <w:rsid w:val="00472207"/>
    <w:rsid w:val="004746BF"/>
    <w:rsid w:val="004A1BE7"/>
    <w:rsid w:val="004A2CE8"/>
    <w:rsid w:val="004E0F67"/>
    <w:rsid w:val="004E3B1A"/>
    <w:rsid w:val="004F47B9"/>
    <w:rsid w:val="00502549"/>
    <w:rsid w:val="00505D61"/>
    <w:rsid w:val="00514EDC"/>
    <w:rsid w:val="00523E58"/>
    <w:rsid w:val="005300F7"/>
    <w:rsid w:val="005355CA"/>
    <w:rsid w:val="00541781"/>
    <w:rsid w:val="00546A7D"/>
    <w:rsid w:val="00551293"/>
    <w:rsid w:val="00554276"/>
    <w:rsid w:val="00554546"/>
    <w:rsid w:val="005555FF"/>
    <w:rsid w:val="00570013"/>
    <w:rsid w:val="005A4CE6"/>
    <w:rsid w:val="005A56DF"/>
    <w:rsid w:val="005B0B8B"/>
    <w:rsid w:val="005C0B29"/>
    <w:rsid w:val="005C0BF6"/>
    <w:rsid w:val="005D0EB4"/>
    <w:rsid w:val="005D1623"/>
    <w:rsid w:val="005D5C63"/>
    <w:rsid w:val="005D5F5F"/>
    <w:rsid w:val="005E67DB"/>
    <w:rsid w:val="005F5763"/>
    <w:rsid w:val="005F71CE"/>
    <w:rsid w:val="00602765"/>
    <w:rsid w:val="00662058"/>
    <w:rsid w:val="00662CB6"/>
    <w:rsid w:val="00667114"/>
    <w:rsid w:val="0066731D"/>
    <w:rsid w:val="006861EF"/>
    <w:rsid w:val="00687A33"/>
    <w:rsid w:val="00692A21"/>
    <w:rsid w:val="006B4B80"/>
    <w:rsid w:val="006C293B"/>
    <w:rsid w:val="006C786C"/>
    <w:rsid w:val="006F2F66"/>
    <w:rsid w:val="007061C1"/>
    <w:rsid w:val="0071450E"/>
    <w:rsid w:val="007170B8"/>
    <w:rsid w:val="00717D4A"/>
    <w:rsid w:val="00721F24"/>
    <w:rsid w:val="00722182"/>
    <w:rsid w:val="00731ABD"/>
    <w:rsid w:val="00737646"/>
    <w:rsid w:val="00770155"/>
    <w:rsid w:val="00774E68"/>
    <w:rsid w:val="007861DF"/>
    <w:rsid w:val="007A550F"/>
    <w:rsid w:val="007D6B85"/>
    <w:rsid w:val="007D7A92"/>
    <w:rsid w:val="007E4737"/>
    <w:rsid w:val="007E7B8D"/>
    <w:rsid w:val="007F4B17"/>
    <w:rsid w:val="00802B1C"/>
    <w:rsid w:val="008259A4"/>
    <w:rsid w:val="0084192B"/>
    <w:rsid w:val="00846404"/>
    <w:rsid w:val="00855AE8"/>
    <w:rsid w:val="00895CA1"/>
    <w:rsid w:val="008A4087"/>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A2417"/>
    <w:rsid w:val="009A425A"/>
    <w:rsid w:val="009A5635"/>
    <w:rsid w:val="009B5EA0"/>
    <w:rsid w:val="009C324E"/>
    <w:rsid w:val="009D3852"/>
    <w:rsid w:val="009E2615"/>
    <w:rsid w:val="009E34D0"/>
    <w:rsid w:val="009E4856"/>
    <w:rsid w:val="009F1B21"/>
    <w:rsid w:val="009F5E66"/>
    <w:rsid w:val="00A0682A"/>
    <w:rsid w:val="00A104E5"/>
    <w:rsid w:val="00A12E2C"/>
    <w:rsid w:val="00A22E26"/>
    <w:rsid w:val="00A34FB5"/>
    <w:rsid w:val="00A44A0E"/>
    <w:rsid w:val="00A505C4"/>
    <w:rsid w:val="00A701C8"/>
    <w:rsid w:val="00A702DE"/>
    <w:rsid w:val="00A74268"/>
    <w:rsid w:val="00A7792B"/>
    <w:rsid w:val="00A8166A"/>
    <w:rsid w:val="00A81E93"/>
    <w:rsid w:val="00A86374"/>
    <w:rsid w:val="00AB70AD"/>
    <w:rsid w:val="00AD379D"/>
    <w:rsid w:val="00AD513C"/>
    <w:rsid w:val="00AD6DDA"/>
    <w:rsid w:val="00AF6F8E"/>
    <w:rsid w:val="00B4007A"/>
    <w:rsid w:val="00B42D68"/>
    <w:rsid w:val="00B438EF"/>
    <w:rsid w:val="00B5147B"/>
    <w:rsid w:val="00B57910"/>
    <w:rsid w:val="00B85A0A"/>
    <w:rsid w:val="00B918B5"/>
    <w:rsid w:val="00B97F98"/>
    <w:rsid w:val="00BB58B5"/>
    <w:rsid w:val="00BB7E5E"/>
    <w:rsid w:val="00BC367B"/>
    <w:rsid w:val="00BE3C64"/>
    <w:rsid w:val="00BE680D"/>
    <w:rsid w:val="00C1129F"/>
    <w:rsid w:val="00C12A9F"/>
    <w:rsid w:val="00C1346A"/>
    <w:rsid w:val="00C151D9"/>
    <w:rsid w:val="00C15BC1"/>
    <w:rsid w:val="00C1702F"/>
    <w:rsid w:val="00C4568C"/>
    <w:rsid w:val="00C50D94"/>
    <w:rsid w:val="00C515B4"/>
    <w:rsid w:val="00C5720C"/>
    <w:rsid w:val="00C74029"/>
    <w:rsid w:val="00C74824"/>
    <w:rsid w:val="00C7601D"/>
    <w:rsid w:val="00C92655"/>
    <w:rsid w:val="00CB155B"/>
    <w:rsid w:val="00CB739D"/>
    <w:rsid w:val="00CD41DB"/>
    <w:rsid w:val="00CE03D0"/>
    <w:rsid w:val="00CF05EC"/>
    <w:rsid w:val="00D44293"/>
    <w:rsid w:val="00D47D5D"/>
    <w:rsid w:val="00D50090"/>
    <w:rsid w:val="00D61214"/>
    <w:rsid w:val="00D61C9A"/>
    <w:rsid w:val="00D717FE"/>
    <w:rsid w:val="00D73800"/>
    <w:rsid w:val="00D749A6"/>
    <w:rsid w:val="00D75434"/>
    <w:rsid w:val="00D75F63"/>
    <w:rsid w:val="00D862E2"/>
    <w:rsid w:val="00DB3EBA"/>
    <w:rsid w:val="00DC3F3D"/>
    <w:rsid w:val="00DC7620"/>
    <w:rsid w:val="00DD10BB"/>
    <w:rsid w:val="00DD3245"/>
    <w:rsid w:val="00DD392D"/>
    <w:rsid w:val="00DE04E4"/>
    <w:rsid w:val="00DE2695"/>
    <w:rsid w:val="00DE6E22"/>
    <w:rsid w:val="00DF1CB1"/>
    <w:rsid w:val="00DF1E26"/>
    <w:rsid w:val="00E074D9"/>
    <w:rsid w:val="00E26DAE"/>
    <w:rsid w:val="00E42D91"/>
    <w:rsid w:val="00E57778"/>
    <w:rsid w:val="00E6366C"/>
    <w:rsid w:val="00E71F9A"/>
    <w:rsid w:val="00E87389"/>
    <w:rsid w:val="00EA75D2"/>
    <w:rsid w:val="00EB2B00"/>
    <w:rsid w:val="00ED1AA8"/>
    <w:rsid w:val="00ED2662"/>
    <w:rsid w:val="00ED6D80"/>
    <w:rsid w:val="00EE61A0"/>
    <w:rsid w:val="00F10CB7"/>
    <w:rsid w:val="00F22E0A"/>
    <w:rsid w:val="00F35B84"/>
    <w:rsid w:val="00F36CB6"/>
    <w:rsid w:val="00F36D2D"/>
    <w:rsid w:val="00F40956"/>
    <w:rsid w:val="00F44702"/>
    <w:rsid w:val="00F45029"/>
    <w:rsid w:val="00F533ED"/>
    <w:rsid w:val="00F5437C"/>
    <w:rsid w:val="00F60C93"/>
    <w:rsid w:val="00F64C00"/>
    <w:rsid w:val="00F7064E"/>
    <w:rsid w:val="00F72371"/>
    <w:rsid w:val="00F90303"/>
    <w:rsid w:val="00F956EE"/>
    <w:rsid w:val="00FA75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A0682A"/>
    <w:pPr>
      <w:tabs>
        <w:tab w:val="center" w:pos="4536"/>
        <w:tab w:val="right" w:pos="9072"/>
      </w:tabs>
    </w:pPr>
  </w:style>
  <w:style w:type="character" w:styleId="Brojstranice">
    <w:name w:val="page number"/>
    <w:basedOn w:val="Zadanifontodlomka"/>
    <w:rsid w:val="00A0682A"/>
  </w:style>
  <w:style w:type="paragraph" w:styleId="Tijeloteksta">
    <w:name w:val="Body Text"/>
    <w:basedOn w:val="Normal"/>
    <w:rsid w:val="00FA7594"/>
    <w:pPr>
      <w:jc w:val="both"/>
    </w:pPr>
    <w:rPr>
      <w:rFonts w:ascii="Verdana" w:hAnsi="Verdana"/>
      <w:szCs w:val="20"/>
    </w:rPr>
  </w:style>
  <w:style w:type="paragraph" w:styleId="Podnoje">
    <w:name w:val="footer"/>
    <w:basedOn w:val="Normal"/>
    <w:rsid w:val="00DB3EBA"/>
    <w:pPr>
      <w:tabs>
        <w:tab w:val="center" w:pos="4536"/>
        <w:tab w:val="right" w:pos="9072"/>
      </w:tabs>
    </w:pPr>
  </w:style>
  <w:style w:type="paragraph" w:styleId="Tekstbalonia">
    <w:name w:val="Balloon Text"/>
    <w:basedOn w:val="Normal"/>
    <w:semiHidden/>
    <w:rsid w:val="00FF35FC"/>
    <w:rPr>
      <w:rFonts w:ascii="Tahoma" w:hAnsi="Tahoma" w:cs="Tahoma"/>
      <w:sz w:val="16"/>
      <w:szCs w:val="16"/>
    </w:rPr>
  </w:style>
  <w:style w:type="paragraph" w:styleId="Odlomakpopisa">
    <w:name w:val="List Paragraph"/>
    <w:basedOn w:val="Normal"/>
    <w:uiPriority w:val="34"/>
    <w:qFormat/>
    <w:rsid w:val="00280A59"/>
    <w:pPr>
      <w:ind w:left="708"/>
    </w:pPr>
  </w:style>
  <w:style w:type="character" w:styleId="Tekstrezerviranogmjesta">
    <w:name w:val="Placeholder Text"/>
    <w:basedOn w:val="Zadanifontodlomka"/>
    <w:uiPriority w:val="99"/>
    <w:semiHidden/>
    <w:rsid w:val="00AD513C"/>
    <w:rPr>
      <w:color w:val="808080"/>
      <w:bdr w:val="none" w:color="auto" w:sz="0" w:space="0"/>
      <w:shd w:val="clear" w:color="auto" w:fill="auto"/>
    </w:rPr>
  </w:style>
  <w:style w:type="character" w:styleId="eSPISCCParagraphDefaultFont" w:customStyle="true">
    <w:name w:val="eSPIS_CC_Paragraph Default Font"/>
    <w:basedOn w:val="Zadanifontodlomka"/>
    <w:rsid w:val="00AD513C"/>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AD513C"/>
    <w:rPr>
      <w:bdr w:val="none" w:color="auto" w:sz="0" w:space="0"/>
      <w:shd w:val="clear" w:color="auto" w:fill="FFFFCC"/>
      <w:lang w:val="hr-HR"/>
    </w:rPr>
  </w:style>
  <w:style w:type="character" w:styleId="PozadinaSvijetloCrvena" w:customStyle="true">
    <w:name w:val="Pozadina_SvijetloCrvena"/>
    <w:basedOn w:val="eSPISCCParagraphDefaultFont"/>
    <w:rsid w:val="00AD513C"/>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AD513C"/>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AD513C"/>
    <w:rPr>
      <w:color w:val="808080"/>
      <w:bdr w:color="auto" w:space="0" w:sz="0" w:val="none"/>
      <w:shd w:color="auto" w:fill="auto" w:val="clear"/>
    </w:rPr>
  </w:style>
  <w:style w:customStyle="1" w:styleId="eSPISCCParagraphDefaultFont" w:type="character">
    <w:name w:val="eSPIS_CC_Paragraph Default Font"/>
    <w:basedOn w:val="Zadanifontodlomka"/>
    <w:rsid w:val="00AD513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D513C"/>
    <w:rPr>
      <w:bdr w:color="auto" w:space="0" w:sz="0" w:val="none"/>
      <w:shd w:color="auto" w:fill="FFFFCC" w:val="clear"/>
      <w:lang w:val="hr-HR"/>
    </w:rPr>
  </w:style>
  <w:style w:customStyle="1" w:styleId="PozadinaSvijetloCrvena" w:type="character">
    <w:name w:val="Pozadina_SvijetloCrvena"/>
    <w:basedOn w:val="eSPISCCParagraphDefaultFont"/>
    <w:rsid w:val="00AD513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D513C"/>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val="none" w:color="auto" w:sz="0" w:space="0"/>
        <w:left w:val="none" w:color="auto" w:sz="0" w:space="0"/>
        <w:bottom w:val="none" w:color="auto" w:sz="0" w:space="0"/>
        <w:right w:val="none" w:color="auto" w:sz="0" w:space="0"/>
      </w:divBdr>
    </w:div>
    <w:div w:id="108091053">
      <w:bodyDiv w:val="true"/>
      <w:marLeft w:val="0"/>
      <w:marRight w:val="0"/>
      <w:marTop w:val="0"/>
      <w:marBottom w:val="0"/>
      <w:divBdr>
        <w:top w:val="none" w:color="auto" w:sz="0" w:space="0"/>
        <w:left w:val="none" w:color="auto" w:sz="0" w:space="0"/>
        <w:bottom w:val="none" w:color="auto" w:sz="0" w:space="0"/>
        <w:right w:val="none" w:color="auto" w:sz="0" w:space="0"/>
      </w:divBdr>
    </w:div>
    <w:div w:id="337388140">
      <w:bodyDiv w:val="true"/>
      <w:marLeft w:val="0"/>
      <w:marRight w:val="0"/>
      <w:marTop w:val="0"/>
      <w:marBottom w:val="0"/>
      <w:divBdr>
        <w:top w:val="none" w:color="auto" w:sz="0" w:space="0"/>
        <w:left w:val="none" w:color="auto" w:sz="0" w:space="0"/>
        <w:bottom w:val="none" w:color="auto" w:sz="0" w:space="0"/>
        <w:right w:val="none" w:color="auto" w:sz="0" w:space="0"/>
      </w:divBdr>
    </w:div>
    <w:div w:id="544566543">
      <w:bodyDiv w:val="true"/>
      <w:marLeft w:val="0"/>
      <w:marRight w:val="0"/>
      <w:marTop w:val="0"/>
      <w:marBottom w:val="0"/>
      <w:divBdr>
        <w:top w:val="none" w:color="auto" w:sz="0" w:space="0"/>
        <w:left w:val="none" w:color="auto" w:sz="0" w:space="0"/>
        <w:bottom w:val="none" w:color="auto" w:sz="0" w:space="0"/>
        <w:right w:val="none" w:color="auto" w:sz="0" w:space="0"/>
      </w:divBdr>
    </w:div>
    <w:div w:id="1148286090">
      <w:bodyDiv w:val="true"/>
      <w:marLeft w:val="0"/>
      <w:marRight w:val="0"/>
      <w:marTop w:val="0"/>
      <w:marBottom w:val="0"/>
      <w:divBdr>
        <w:top w:val="none" w:color="auto" w:sz="0" w:space="0"/>
        <w:left w:val="none" w:color="auto" w:sz="0" w:space="0"/>
        <w:bottom w:val="none" w:color="auto" w:sz="0" w:space="0"/>
        <w:right w:val="none" w:color="auto" w:sz="0" w:space="0"/>
      </w:divBdr>
    </w:div>
    <w:div w:id="1675766977">
      <w:bodyDiv w:val="true"/>
      <w:marLeft w:val="0"/>
      <w:marRight w:val="0"/>
      <w:marTop w:val="0"/>
      <w:marBottom w:val="0"/>
      <w:divBdr>
        <w:top w:val="none" w:color="auto" w:sz="0" w:space="0"/>
        <w:left w:val="none" w:color="auto" w:sz="0" w:space="0"/>
        <w:bottom w:val="none" w:color="auto" w:sz="0" w:space="0"/>
        <w:right w:val="none" w:color="auto" w:sz="0" w:space="0"/>
      </w:divBdr>
    </w:div>
    <w:div w:id="1693385532">
      <w:bodyDiv w:val="true"/>
      <w:marLeft w:val="0"/>
      <w:marRight w:val="0"/>
      <w:marTop w:val="0"/>
      <w:marBottom w:val="0"/>
      <w:divBdr>
        <w:top w:val="none" w:color="auto" w:sz="0" w:space="0"/>
        <w:left w:val="none" w:color="auto" w:sz="0" w:space="0"/>
        <w:bottom w:val="none" w:color="auto" w:sz="0" w:space="0"/>
        <w:right w:val="none" w:color="auto" w:sz="0" w:space="0"/>
      </w:divBdr>
    </w:div>
    <w:div w:id="182813445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styles.xml" Type="http://schemas.openxmlformats.org/officeDocument/2006/relationships/styles" Id="rId3"/><Relationship Target="footnotes.xml" Type="http://schemas.openxmlformats.org/officeDocument/2006/relationships/foot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6. rujna 2019.</izvorni_sadrzaj>
    <derivirana_varijabla naziv="DomainObject.DatumDonosenjaOdluke_1">6.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706</izvorni_sadrzaj>
    <derivirana_varijabla naziv="DomainObject.Predmet.Broj_1">706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ožujka 2019.</izvorni_sadrzaj>
    <derivirana_varijabla naziv="DomainObject.Predmet.DatumOsnivanja_1">19.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St-706/2019</izvorni_sadrzaj>
    <derivirana_varijabla naziv="DomainObject.Predmet.OznakaBroj_1">St-706/2019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DIORALOP d.o.o.</izvorni_sadrzaj>
    <derivirana_varijabla naziv="DomainObject.Predmet.ProtustrankaFormated_1">  DIORALOP d.o.o.</derivirana_varijabla>
  </DomainObject.Predmet.ProtustrankaFormated>
  <DomainObject.Predmet.ProtustrankaFormatedOIB>
    <izvorni_sadrzaj>  DIORALOP d.o.o., OIB 25452224211</izvorni_sadrzaj>
    <derivirana_varijabla naziv="DomainObject.Predmet.ProtustrankaFormatedOIB_1">  DIORALOP d.o.o., OIB 25452224211</derivirana_varijabla>
  </DomainObject.Predmet.ProtustrankaFormatedOIB>
  <DomainObject.Predmet.ProtustrankaFormatedWithAdress>
    <izvorni_sadrzaj> DIORALOP d.o.o., Črnomerec 97 A, 10000 Zagreb</izvorni_sadrzaj>
    <derivirana_varijabla naziv="DomainObject.Predmet.ProtustrankaFormatedWithAdress_1"> DIORALOP d.o.o., Črnomerec 97 A, 10000 Zagreb</derivirana_varijabla>
  </DomainObject.Predmet.ProtustrankaFormatedWithAdress>
  <DomainObject.Predmet.ProtustrankaFormatedWithAdressOIB>
    <izvorni_sadrzaj> DIORALOP d.o.o., OIB 25452224211, Črnomerec 97 A, 10000 Zagreb</izvorni_sadrzaj>
    <derivirana_varijabla naziv="DomainObject.Predmet.ProtustrankaFormatedWithAdressOIB_1"> DIORALOP d.o.o., OIB 25452224211, Črnomerec 97 A, 10000 Zagreb</derivirana_varijabla>
  </DomainObject.Predmet.ProtustrankaFormatedWithAdressOIB>
  <DomainObject.Predmet.ProtustrankaWithAdress>
    <izvorni_sadrzaj>DIORALOP d.o.o. Črnomerec 97 A, 10000 Zagreb</izvorni_sadrzaj>
    <derivirana_varijabla naziv="DomainObject.Predmet.ProtustrankaWithAdress_1">DIORALOP d.o.o. Črnomerec 97 A, 10000 Zagreb</derivirana_varijabla>
  </DomainObject.Predmet.ProtustrankaWithAdress>
  <DomainObject.Predmet.ProtustrankaWithAdressOIB>
    <izvorni_sadrzaj>DIORALOP d.o.o., OIB 25452224211, Črnomerec 97 A, 10000 Zagreb</izvorni_sadrzaj>
    <derivirana_varijabla naziv="DomainObject.Predmet.ProtustrankaWithAdressOIB_1">DIORALOP d.o.o., OIB 25452224211, Črnomerec 97 A, 10000 Zagreb</derivirana_varijabla>
  </DomainObject.Predmet.ProtustrankaWithAdressOIB>
  <DomainObject.Predmet.ProtustrankaNazivFormated>
    <izvorni_sadrzaj>DIORALOP d.o.o.</izvorni_sadrzaj>
    <derivirana_varijabla naziv="DomainObject.Predmet.ProtustrankaNazivFormated_1">DIORALOP d.o.o.</derivirana_varijabla>
  </DomainObject.Predmet.ProtustrankaNazivFormated>
  <DomainObject.Predmet.ProtustrankaNazivFormatedOIB>
    <izvorni_sadrzaj>DIORALOP d.o.o., OIB 25452224211</izvorni_sadrzaj>
    <derivirana_varijabla naziv="DomainObject.Predmet.ProtustrankaNazivFormatedOIB_1">DIORALOP d.o.o., OIB 25452224211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DIORALOP d.o.o.</item>
    </izvorni_sadrzaj>
    <derivirana_varijabla naziv="DomainObject.Predmet.ProtuStrankaListFormated_1">
      <item>DIORALOP d.o.o.</item>
    </derivirana_varijabla>
  </DomainObject.Predmet.ProtuStrankaListFormated>
  <DomainObject.Predmet.ProtuStrankaListFormatedOIB>
    <izvorni_sadrzaj>
      <item>DIORALOP d.o.o., OIB 25452224211</item>
    </izvorni_sadrzaj>
    <derivirana_varijabla naziv="DomainObject.Predmet.ProtuStrankaListFormatedOIB_1">
      <item>DIORALOP d.o.o., OIB 25452224211</item>
    </derivirana_varijabla>
  </DomainObject.Predmet.ProtuStrankaListFormatedOIB>
  <DomainObject.Predmet.ProtuStrankaListFormatedWithAdress>
    <izvorni_sadrzaj>
      <item>DIORALOP d.o.o., Črnomerec 97 A, 10000 Zagreb</item>
    </izvorni_sadrzaj>
    <derivirana_varijabla naziv="DomainObject.Predmet.ProtuStrankaListFormatedWithAdress_1">
      <item>DIORALOP d.o.o., Črnomerec 97 A, 10000 Zagreb</item>
    </derivirana_varijabla>
  </DomainObject.Predmet.ProtuStrankaListFormatedWithAdress>
  <DomainObject.Predmet.ProtuStrankaListFormatedWithAdressOIB>
    <izvorni_sadrzaj>
      <item>DIORALOP d.o.o., OIB 25452224211, Črnomerec 97 A, 10000 Zagreb</item>
    </izvorni_sadrzaj>
    <derivirana_varijabla naziv="DomainObject.Predmet.ProtuStrankaListFormatedWithAdressOIB_1">
      <item>DIORALOP d.o.o., OIB 25452224211, Črnomerec 97 A, 10000 Zagreb</item>
    </derivirana_varijabla>
  </DomainObject.Predmet.ProtuStrankaListFormatedWithAdressOIB>
  <DomainObject.Predmet.ProtuStrankaListNazivFormated>
    <izvorni_sadrzaj>
      <item>DIORALOP d.o.o.</item>
    </izvorni_sadrzaj>
    <derivirana_varijabla naziv="DomainObject.Predmet.ProtuStrankaListNazivFormated_1">
      <item>DIORALOP d.o.o.</item>
    </derivirana_varijabla>
  </DomainObject.Predmet.ProtuStrankaListNazivFormated>
  <DomainObject.Predmet.ProtuStrankaListNazivFormatedOIB>
    <izvorni_sadrzaj>
      <item>DIORALOP d.o.o., OIB 25452224211</item>
    </izvorni_sadrzaj>
    <derivirana_varijabla naziv="DomainObject.Predmet.ProtuStrankaListNazivFormatedOIB_1">
      <item>DIORALOP d.o.o., OIB 25452224211</item>
    </derivirana_varijabla>
  </DomainObject.Predmet.ProtuStrankaListNazivFormatedOIB>
  <DomainObject.Predmet.OstaliListFormated>
    <izvorni_sadrzaj>
      <item>Andreja Bistričić</item>
    </izvorni_sadrzaj>
    <derivirana_varijabla naziv="DomainObject.Predmet.OstaliListFormated_1">
      <item>Andreja Bistričić</item>
    </derivirana_varijabla>
  </DomainObject.Predmet.OstaliListFormated>
  <DomainObject.Predmet.OstaliListFormatedOIB>
    <izvorni_sadrzaj>
      <item>Andreja Bistričić, OIB 52875799905</item>
    </izvorni_sadrzaj>
    <derivirana_varijabla naziv="DomainObject.Predmet.OstaliListFormatedOIB_1">
      <item>Andreja Bistričić, OIB 52875799905</item>
    </derivirana_varijabla>
  </DomainObject.Predmet.OstaliListFormatedOIB>
  <DomainObject.Predmet.OstaliListFormatedWithAdress>
    <izvorni_sadrzaj>
      <item>Andreja Bistričić, ULICA A. STARČEVIĆA 56 (ranije: PAG, ŠETALIŠTE ANTE STARČEVIĆA, 56), 23250 Pag</item>
    </izvorni_sadrzaj>
    <derivirana_varijabla naziv="DomainObject.Predmet.OstaliListFormatedWithAdress_1">
      <item>Andreja Bistričić, ULICA A. STARČEVIĆA 56 (ranije: PAG, ŠETALIŠTE ANTE STARČEVIĆA, 56), 23250 Pag</item>
    </derivirana_varijabla>
  </DomainObject.Predmet.OstaliListFormatedWithAdress>
  <DomainObject.Predmet.OstaliListFormatedWithAdressOIB>
    <izvorni_sadrzaj>
      <item>Andreja Bistričić, OIB 52875799905, ULICA A. STARČEVIĆA 56 (ranije: PAG, ŠETALIŠTE ANTE STARČEVIĆA, 56), 23250 Pag</item>
    </izvorni_sadrzaj>
    <derivirana_varijabla naziv="DomainObject.Predmet.OstaliListFormatedWithAdressOIB_1">
      <item>Andreja Bistričić, OIB 52875799905, ULICA A. STARČEVIĆA 56 (ranije: PAG, ŠETALIŠTE ANTE STARČEVIĆA, 56), 23250 Pag</item>
    </derivirana_varijabla>
  </DomainObject.Predmet.OstaliListFormatedWithAdressOIB>
  <DomainObject.Predmet.OstaliListNazivFormated>
    <izvorni_sadrzaj>
      <item>Andreja Bistričić</item>
    </izvorni_sadrzaj>
    <derivirana_varijabla naziv="DomainObject.Predmet.OstaliListNazivFormated_1">
      <item>Andreja Bistričić</item>
    </derivirana_varijabla>
  </DomainObject.Predmet.OstaliListNazivFormated>
  <DomainObject.Predmet.OstaliListNazivFormatedOIB>
    <izvorni_sadrzaj>
      <item>Andreja Bistričić, OIB 52875799905</item>
    </izvorni_sadrzaj>
    <derivirana_varijabla naziv="DomainObject.Predmet.OstaliListNazivFormatedOIB_1">
      <item>Andreja Bistričić, OIB 52875799905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sudac</izvorni_sadrzaj>
    <derivirana_varijabla naziv="DomainObject.Predmet.FunkcijaOsobe_1">sudac</derivirana_varijabla>
  </DomainObject.Predmet.FunkcijaOsobe>
  <DomainObject.Datum>
    <izvorni_sadrzaj>6. rujna 2019.</izvorni_sadrzaj>
    <derivirana_varijabla naziv="DomainObject.Datum_1">6. rujna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DIORALOP d.o.o.</izvorni_sadrzaj>
    <derivirana_varijabla naziv="DomainObject.Predmet.ProtustrankaIDrugi_1">DIORALOP 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DIORALOP d.o.o., OIB 25452224211, Črnomerec 97 A, 10000 Zagreb</izvorni_sadrzaj>
    <derivirana_varijabla naziv="DomainObject.Predmet.ProtustrankaIDrugiAdressOIB_1">DIORALOP d.o.o., OIB 25452224211, Črnomerec 97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DIORALOP d.o.o.</item>
      <item>FINANCIJSKA AGENCIJA, RC Zagreb</item>
      <item>Andreja Bistričić</item>
    </izvorni_sadrzaj>
    <derivirana_varijabla naziv="DomainObject.Predmet.SudioniciListNaziv_1">
      <item>DIORALOP d.o.o.</item>
      <item>FINANCIJSKA AGENCIJA, RC Zagreb</item>
      <item>Andreja Bistričić</item>
    </derivirana_varijabla>
  </DomainObject.Predmet.SudioniciListNaziv>
  <DomainObject.Predmet.SudioniciListAdressOIB>
    <izvorni_sadrzaj>
      <item>DIORALOP d.o.o., OIB 25452224211, Črnomerec 97 A,10000 Zagreb</item>
      <item>FINANCIJSKA AGENCIJA, RC Zagreb, OIB 85821130368, Trg svibanjskih žrtava 1995. 1,10000 Zagreb</item>
      <item>Andreja Bistričić, OIB 52875799905, ULICA A. STARČEVIĆA 56 (ranije: PAG, ŠETALIŠTE ANTE STARČEVIĆA, 56),23250 Pag</item>
    </izvorni_sadrzaj>
    <derivirana_varijabla naziv="DomainObject.Predmet.SudioniciListAdressOIB_1">
      <item>DIORALOP d.o.o., OIB 25452224211, Črnomerec 97 A,10000 Zagreb</item>
      <item>FINANCIJSKA AGENCIJA, RC Zagreb, OIB 85821130368, Trg svibanjskih žrtava 1995. 1,10000 Zagreb</item>
      <item>Andreja Bistričić, OIB 52875799905, ULICA A. STARČEVIĆA 56 (ranije: PAG, ŠETALIŠTE ANTE STARČEVIĆA, 56),23250 Pag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25452224211</item>
      <item>, OIB 85821130368</item>
      <item>, OIB 52875799905</item>
    </izvorni_sadrzaj>
    <derivirana_varijabla naziv="DomainObject.Predmet.SudioniciListNazivOIB_1">
      <item>, OIB 25452224211</item>
      <item>, OIB 85821130368</item>
      <item>, OIB 52875799905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Lovro Badžim, OIB 81431059298, Hebrangova 9, 10000 Zagreb</item>
    </izvorni_sadrzaj>
    <derivirana_varijabla naziv="DomainObject.Predmet.StecajniUpraviteljiListAddressOIB_1">
      <item>Lovro Badžim, OIB 81431059298, Hebrangova 9,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9. srpnja 2019.</izvorni_sadrzaj>
    <derivirana_varijabla naziv="DomainObject.Predmet.DatumZadnjeOdrzaneSudskeRadnje_1">9. srpnja 2019.</derivirana_varijabla>
  </DomainObject.Predmet.DatumZadnjeOdrzaneSudskeRadnje>
  <DomainObject.PredzadnjaOdlukaIzPredmeta.DatumDonosenjaOdluke>
    <izvorni_sadrzaj>3. lipnja 2019.</izvorni_sadrzaj>
    <derivirana_varijabla naziv="DomainObject.PredzadnjaOdlukaIzPredmeta.DatumDonosenjaOdluke_1">3. lipnja 2019.</derivirana_varijabla>
  </DomainObject.PredzadnjaOdlukaIzPredmeta.DatumDonosenjaOdluke>
  <DomainObject.PredzadnjaOdlukaIzPredmeta.Oznaka>
    <izvorni_sadrzaj>St-706/2019-3</izvorni_sadrzaj>
    <derivirana_varijabla naziv="DomainObject.PredzadnjaOdlukaIzPredmeta.Oznaka_1">St-706/2019-3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TDU</properties:Company>
  <properties:Pages>4</properties:Pages>
  <properties:Words>1370</properties:Words>
  <properties:Characters>7645</properties:Characters>
  <properties:Lines>164</properties:Lines>
  <properties:Paragraphs>47</properties:Paragraphs>
  <properties:TotalTime>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9107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2019-09-06T11:34:00Z</dcterms:created>
  <dc:creator>Korisnik</dc:creator>
  <cp:lastModifiedBy>Renata Klokočki</cp:lastModifiedBy>
  <cp:lastPrinted>2019-09-06T11:39:00Z</cp:lastPrinted>
  <dcterms:modified xmlns:xsi="http://www.w3.org/2001/XMLSchema-instance" xsi:type="dcterms:W3CDTF">2019-09-06T11:40:00Z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otvaranje i zaključenje stečajnog postupka (čl. 132) (RJEŠENJE - OTVARANJE I ZAKLJUČENJE -DIORALOP.docx)</vt:lpwstr>
  </prop:property>
  <prop:property fmtid="{D5CDD505-2E9C-101B-9397-08002B2CF9AE}" pid="4" name="CC_coloring">
    <vt:bool>false</vt:bool>
  </prop:property>
  <prop:property fmtid="{D5CDD505-2E9C-101B-9397-08002B2CF9AE}" pid="5" name="BrojStranica">
    <vt:i4>4</vt:i4>
  </prop:property>
</prop:Properties>
</file>