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7645" w14:paraId="6ff764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629C" w:rsidP="004635D5" w:rsidR="00D5629C">
      <w:pPr>
        <w:jc w:val="both"/>
        <w:rPr>
          <w:bCs/>
        </w:rPr>
      </w:pPr>
    </w:p>
    <w:p w:rsidRDefault="00D5629C" w:rsidP="004635D5" w:rsidR="00D5629C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A7778E">
        <w:t xml:space="preserve">,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D7133E" w:rsidRPr="00D7133E">
        <w:t>AUTO SPORT d.o.o.</w:t>
      </w:r>
      <w:r w:rsidR="00D7133E">
        <w:t>,</w:t>
      </w:r>
      <w:r w:rsidR="00D7133E" w:rsidRPr="00D7133E">
        <w:t xml:space="preserve"> </w:t>
      </w:r>
      <w:r>
        <w:t xml:space="preserve">sa sjedištem </w:t>
      </w:r>
      <w:r w:rsidR="00087712">
        <w:t xml:space="preserve">u </w:t>
      </w:r>
      <w:r w:rsidR="00D7133E" w:rsidRPr="00D7133E">
        <w:t>Kolan</w:t>
      </w:r>
      <w:r w:rsidR="00D7133E">
        <w:t>u</w:t>
      </w:r>
      <w:r w:rsidR="00D7133E" w:rsidRPr="00D7133E">
        <w:t xml:space="preserve"> (Općina Kolan)</w:t>
      </w:r>
      <w:r w:rsidR="00D7133E">
        <w:t>,</w:t>
      </w:r>
      <w:r w:rsidR="00BF6C05">
        <w:t xml:space="preserve"> </w:t>
      </w:r>
      <w:r w:rsidR="00CE0F1A">
        <w:t>Rudina 14</w:t>
      </w:r>
      <w:r>
        <w:t xml:space="preserve">, OIB: </w:t>
      </w:r>
      <w:r w:rsidR="00C90FA4" w:rsidRPr="00C90FA4">
        <w:t>84732814133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90FA4">
        <w:t>23</w:t>
      </w:r>
      <w:r>
        <w:t xml:space="preserve">. </w:t>
      </w:r>
      <w:r w:rsidR="00F21351">
        <w:t>studenog</w:t>
      </w:r>
      <w:r w:rsidR="00B734C9">
        <w:t xml:space="preserve"> 2016., </w:t>
      </w:r>
      <w:r w:rsidR="0010359A" w:rsidRPr="0010359A">
        <w:t>13. prosinca</w:t>
      </w:r>
      <w:r w:rsidR="0010359A">
        <w:t>,</w:t>
      </w:r>
      <w:r w:rsidR="0010359A" w:rsidRPr="0010359A">
        <w:t xml:space="preserve">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F6C05" w:rsidRPr="00BF6C05">
        <w:t xml:space="preserve">AUTO SPORT d.o.o., sa sjedištem u Kolanu (Općina Kolan), Put Mula 7, OIB: </w:t>
      </w:r>
      <w:r w:rsidR="00C90FA4" w:rsidRPr="00C90FA4">
        <w:t>84732814133</w:t>
      </w:r>
      <w:r w:rsidR="0010359A">
        <w:t>,</w:t>
      </w:r>
      <w:r w:rsidR="002D1F52">
        <w:t xml:space="preserve"> </w:t>
      </w:r>
      <w:r>
        <w:t xml:space="preserve">na temelju neizvršenih osnova za plaćanje iznosi </w:t>
      </w:r>
      <w:r w:rsidR="00C90FA4">
        <w:t>19</w:t>
      </w:r>
      <w:r w:rsidR="0010359A">
        <w:t>.</w:t>
      </w:r>
      <w:r w:rsidR="00C90FA4">
        <w:t>025</w:t>
      </w:r>
      <w:r w:rsidR="0010359A">
        <w:t>,</w:t>
      </w:r>
      <w:r w:rsidR="00C90FA4">
        <w:t>98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BF6C05" w:rsidRPr="00BF6C05">
        <w:t>Ljubica Jurjević</w:t>
      </w:r>
      <w:r w:rsidR="0010359A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10359A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78E" w:rsidR="00A7778E">
      <w:r>
        <w:separator/>
      </w:r>
    </w:p>
  </w:endnote>
  <w:endnote w:id="0" w:type="continuationSeparator">
    <w:p w:rsidRDefault="00A7778E" w:rsidR="00A7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78E" w:rsidR="00A7778E">
    <w:pPr>
      <w:pStyle w:val="Podnoje"/>
      <w:jc w:val="center"/>
    </w:pPr>
  </w:p>
  <w:p w:rsidRDefault="00A7778E" w:rsidR="00A777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78E" w:rsidR="00A7778E">
      <w:r>
        <w:separator/>
      </w:r>
    </w:p>
  </w:footnote>
  <w:footnote w:id="0" w:type="continuationSeparator">
    <w:p w:rsidRDefault="00A7778E" w:rsidR="00A77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78E" w:rsidP="004635D5" w:rsidR="00A7778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E28B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St-1136</w:t>
    </w:r>
    <w:r w:rsidRPr="0010359A"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78E" w:rsidP="004635D5" w:rsidR="00A7778E" w:rsidRPr="00FC1537">
    <w:pPr>
      <w:jc w:val="right"/>
    </w:pPr>
    <w:r>
      <w:tab/>
      <w:t>Poslovni broj: 5</w:t>
    </w:r>
    <w:r w:rsidRPr="00FC1537">
      <w:t xml:space="preserve"> St</w:t>
    </w:r>
    <w:r>
      <w:t>-1136/16-6</w:t>
    </w:r>
  </w:p>
  <w:p w:rsidRDefault="00A7778E" w:rsidP="004635D5" w:rsidR="00A7778E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10359A"/>
    <w:rsid w:val="00153333"/>
    <w:rsid w:val="001E28BF"/>
    <w:rsid w:val="00237E01"/>
    <w:rsid w:val="00257E4C"/>
    <w:rsid w:val="002D1F52"/>
    <w:rsid w:val="00447958"/>
    <w:rsid w:val="004635D5"/>
    <w:rsid w:val="006A66B9"/>
    <w:rsid w:val="006E6B12"/>
    <w:rsid w:val="008337B7"/>
    <w:rsid w:val="00990A98"/>
    <w:rsid w:val="009946CE"/>
    <w:rsid w:val="009A7EB8"/>
    <w:rsid w:val="009E2467"/>
    <w:rsid w:val="00A32F79"/>
    <w:rsid w:val="00A7778E"/>
    <w:rsid w:val="00A95A51"/>
    <w:rsid w:val="00B734C9"/>
    <w:rsid w:val="00BF6C05"/>
    <w:rsid w:val="00C90FA4"/>
    <w:rsid w:val="00CE0F1A"/>
    <w:rsid w:val="00D55895"/>
    <w:rsid w:val="00D5629C"/>
    <w:rsid w:val="00D7133E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6CE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6CE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St-1136/2016-4</izvorni_sadrzaj>
    <derivirana_varijabla naziv="DomainObject.Oznaka_1">St-1136/2016-4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St-1136/2016-4</izvorni_sadrzaj>
    <derivirana_varijabla naziv="DomainObject.PoslovniBrojDokumenta_1">St-1136/2016-4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SPORT, društvo s ograničenom odgovornošću za proizvodnju i trgovinu</item>
    </izvorni_sadrzaj>
    <derivirana_varijabla naziv="DomainObject.Predmet.SudioniciListNaziv_1">
      <item>FINA</item>
      <item>AUTO SPORT, društvo s ograničenom odgovornošću za proizvodnju i trgovinu</item>
    </derivirana_varijabla>
  </DomainObject.Predmet.SudioniciListNaziv>
  <DomainObject.Predmet.SudioniciListAdressOIB>
    <izvorni_sadrzaj>
      <item>FINA, OIB 85821130368</item>
      <item>AUTO SPORT, društvo s ograničenom odgovornošću za proizvodnju i trgovinu, OIB 84732814133, Rudina 14,23250 Kolan</item>
    </izvorni_sadrzaj>
    <derivirana_varijabla naziv="DomainObject.Predmet.SudioniciListAdressOIB_1">
      <item>FINA, OIB 85821130368</item>
      <item>AUTO SPORT, društvo s ograničenom odgovornošću za proizvodnju i trgovinu, OIB 84732814133, Rudina 14,23250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84732814133</item>
    </izvorni_sadrzaj>
    <derivirana_varijabla naziv="DomainObject.Predmet.SudioniciListNazivOIB_1">
      <item>, OIB 85821130368</item>
      <item>, OIB 84732814133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1998</properties:Characters>
  <properties:Lines>64</properties:Lines>
  <properties:Paragraphs>17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2016-12-13T12:46:00Z</cp:lastPrinted>
  <dcterms:modified xmlns:xsi="http://www.w3.org/2001/XMLSchema-instance" xsi:type="dcterms:W3CDTF">2016-12-13T12:47:00Z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St-1136/2016-4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