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e9a7" w14:paraId="8ebe9a7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551402">
        <w:rPr>
          <w:bCs/>
        </w:rPr>
        <w:t>429/15-13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3015F4" w:rsidRPr="006905BF">
        <w:t>AGROGAJ d.o.o. Ogulin, Bukovica 1A, MBS: 020046936, OIB: 48411782081</w:t>
      </w:r>
      <w:r w:rsidR="003015F4">
        <w:t xml:space="preserve"> za otvaranje stečajnog postupka nad istim </w:t>
      </w:r>
      <w:r w:rsidR="003015F4" w:rsidRPr="006905BF">
        <w:t xml:space="preserve"> </w:t>
      </w:r>
      <w:r w:rsidR="004933E9" w:rsidRPr="00947923">
        <w:t>za ot</w:t>
      </w:r>
      <w:r w:rsidR="004933E9">
        <w:t xml:space="preserve">varanje stečajnog postupka nad istim </w:t>
      </w:r>
      <w:r w:rsidRPr="00E8739A">
        <w:t xml:space="preserve">dana </w:t>
      </w:r>
      <w:r w:rsidR="00DB196F">
        <w:t xml:space="preserve">28. listopada </w:t>
      </w:r>
      <w:r w:rsidR="00C95539">
        <w:t>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3015F4" w:rsidRPr="006905BF">
        <w:t>AGROGAJ d.o.o. Ogulin, Bukovica 1A, MBS: 020046936, OIB: 48411782081</w:t>
      </w:r>
      <w:r w:rsidR="003015F4">
        <w:t xml:space="preserve"> za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3015F4">
        <w:rPr>
          <w:bCs/>
        </w:rPr>
        <w:t>429-15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3015F4" w:rsidP="00091E02" w:rsidR="003015F4">
      <w:pPr>
        <w:ind w:firstLine="708"/>
      </w:pPr>
      <w:r>
        <w:t xml:space="preserve">Stečajni dužnik kao predlagatelj podnio je prijedlog za otvaranje stečajnog postupka nad stečajnim dužnikom </w:t>
      </w:r>
      <w:r w:rsidRPr="006905BF">
        <w:t>AGROGAJ d.o.o. Ogulin, Bukovica 1A, MBS: 020046936, OIB: 48411782081</w:t>
      </w:r>
      <w:r>
        <w:t xml:space="preserve">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3015F4">
        <w:rPr>
          <w:bCs/>
        </w:rPr>
        <w:t>25. rujna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="00805B6E">
        <w:rPr>
          <w:bCs/>
        </w:rPr>
        <w:t xml:space="preserve"> </w:t>
      </w:r>
      <w:r w:rsidRPr="00E8739A">
        <w:rPr>
          <w:bCs/>
        </w:rPr>
        <w:t xml:space="preserve">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805B6E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875C25" w:rsidRPr="00875C25">
        <w:t xml:space="preserve"> </w:t>
      </w:r>
      <w:r w:rsidR="003015F4">
        <w:t>punomoćnik predlagatelja – dužnika izjavio je da ostaje kod prijedloga za otvaranje stečajnog postupka, te da dužnik nema nikakve imovine.</w:t>
      </w:r>
    </w:p>
    <w:p w:rsidRDefault="00DB196F" w:rsidP="00091E02" w:rsidR="00C95539" w:rsidRPr="00E8739A">
      <w:pPr>
        <w:ind w:firstLine="708"/>
        <w:rPr>
          <w:bCs/>
        </w:rPr>
      </w:pPr>
      <w:r>
        <w:t>Prema potvrdi FINE proizlazi da</w:t>
      </w:r>
      <w:r w:rsidR="003015F4">
        <w:t xml:space="preserve"> je žiro račun dužnika na dan 15</w:t>
      </w:r>
      <w:r>
        <w:t xml:space="preserve">. listopada 2015. godine blokiran </w:t>
      </w:r>
      <w:r w:rsidR="003015F4">
        <w:t xml:space="preserve">290 </w:t>
      </w:r>
      <w:r>
        <w:t>dan</w:t>
      </w:r>
      <w:r w:rsidR="003015F4">
        <w:t>a</w:t>
      </w:r>
      <w:r>
        <w:t xml:space="preserve"> sa iznosom od </w:t>
      </w:r>
      <w:r w:rsidR="003015F4">
        <w:t>4.131.356,03 kune</w:t>
      </w:r>
      <w:r>
        <w:t xml:space="preserve">. </w:t>
      </w:r>
    </w:p>
    <w:p w:rsidRDefault="00091E02" w:rsidP="00DB196F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DB196F">
        <w:t>28. listopada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523EB5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523EB5" w:rsidP="00091E02" w:rsidR="001E246B"/>
    <w:p w:rsidRDefault="00523EB5" w:rsidR="00523E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23EB5" w:rsidP="00523EB5" w:rsidR="00523EB5">
      <w:pPr>
        <w:ind w:firstLine="708" w:left="4956"/>
      </w:pPr>
      <w:r>
        <w:t>Vinka Mihalinčić</w:t>
      </w:r>
    </w:p>
    <w:p w:rsidRDefault="00523EB5" w:rsidP="00091E02" w:rsidR="00523EB5"/>
    <w:sectPr w:rsidSect="00875C25" w:rsidR="00523EB5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EB5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3015F4">
          <w:t>429/15-13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5645C"/>
    <w:rsid w:val="001C6B43"/>
    <w:rsid w:val="001E66FE"/>
    <w:rsid w:val="00283809"/>
    <w:rsid w:val="002A6164"/>
    <w:rsid w:val="002D7583"/>
    <w:rsid w:val="003015F4"/>
    <w:rsid w:val="0030413A"/>
    <w:rsid w:val="00310C0C"/>
    <w:rsid w:val="00341B62"/>
    <w:rsid w:val="00396E21"/>
    <w:rsid w:val="003F5D58"/>
    <w:rsid w:val="004933E9"/>
    <w:rsid w:val="004A0E50"/>
    <w:rsid w:val="004B72A9"/>
    <w:rsid w:val="004C6982"/>
    <w:rsid w:val="004D61B5"/>
    <w:rsid w:val="005151FF"/>
    <w:rsid w:val="00523EB5"/>
    <w:rsid w:val="005315D9"/>
    <w:rsid w:val="00551402"/>
    <w:rsid w:val="006630E6"/>
    <w:rsid w:val="006D37EF"/>
    <w:rsid w:val="006D7209"/>
    <w:rsid w:val="007A5DAF"/>
    <w:rsid w:val="007C5E77"/>
    <w:rsid w:val="00805B6E"/>
    <w:rsid w:val="00852BC6"/>
    <w:rsid w:val="00875C25"/>
    <w:rsid w:val="008D12F2"/>
    <w:rsid w:val="009357C1"/>
    <w:rsid w:val="00A81191"/>
    <w:rsid w:val="00A97E67"/>
    <w:rsid w:val="00B67A9F"/>
    <w:rsid w:val="00B71151"/>
    <w:rsid w:val="00BD271E"/>
    <w:rsid w:val="00C95539"/>
    <w:rsid w:val="00CB121F"/>
    <w:rsid w:val="00CC4CC9"/>
    <w:rsid w:val="00D51262"/>
    <w:rsid w:val="00D70EC7"/>
    <w:rsid w:val="00D92198"/>
    <w:rsid w:val="00DB196F"/>
    <w:rsid w:val="00DD686D"/>
    <w:rsid w:val="00EA30C4"/>
    <w:rsid w:val="00EA3AF8"/>
    <w:rsid w:val="00EB07C2"/>
    <w:rsid w:val="00EE6B44"/>
    <w:rsid w:val="00F2079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E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B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E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B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Agroraj  d.o.o. zastupanog po punomoćniku Vedrana Suša</izvorni_sadrzaj>
    <derivirana_varijabla naziv="DomainObject.Predmet.ProtustrankaFormated_1">  Agroraj  d.o.o. zastupanog po punomoćniku Vedrana Suša</derivirana_varijabla>
  </DomainObject.Predmet.ProtustrankaFormated>
  <DomainObject.Predmet.ProtustrankaFormatedOIB>
    <izvorni_sadrzaj>  Agroraj  d.o.o., OIB 48411782081 zastupanog po punomoćniku Vedrana Suša</izvorni_sadrzaj>
    <derivirana_varijabla naziv="DomainObject.Predmet.ProtustrankaFormatedOIB_1">  Agroraj  d.o.o., OIB 48411782081 zastupanog po punomoćniku Vedrana Suša</derivirana_varijabla>
  </DomainObject.Predmet.ProtustrankaFormatedOIB>
  <DomainObject.Predmet.ProtustrankaFormatedWithAdress>
    <izvorni_sadrzaj> Agroraj  d.o.o., Bukovica 1A, 47300 Ogulin zastupanog po punomoćniku Vedrana Suša</izvorni_sadrzaj>
    <derivirana_varijabla naziv="DomainObject.Predmet.ProtustrankaFormatedWithAdress_1"> Agroraj  d.o.o., Bukovica 1A, 47300 Ogulin zastupanog po punomoćniku Vedrana Suša</derivirana_varijabla>
  </DomainObject.Predmet.ProtustrankaFormatedWithAdress>
  <DomainObject.Predmet.ProtustrankaFormatedWithAdressOIB>
    <izvorni_sadrzaj> Agroraj  d.o.o., OIB 48411782081, Bukovica 1A, 47300 Ogulin zastupanog po punomoćniku Vedrana Suša</izvorni_sadrzaj>
    <derivirana_varijabla naziv="DomainObject.Predmet.ProtustrankaFormatedWithAdressOIB_1"> Agroraj  d.o.o., OIB 48411782081, Bukovica 1A, 47300 Ogulin zastupanog po punomoćniku Vedrana Suša</derivirana_varijabla>
  </DomainObject.Predmet.ProtustrankaFormatedWithAdressOIB>
  <DomainObject.Predmet.ProtustrankaWithAdress>
    <izvorni_sadrzaj>Agroraj  d.o.o. Bukovica 1A, 47300 Ogulin</izvorni_sadrzaj>
    <derivirana_varijabla naziv="DomainObject.Predmet.ProtustrankaWithAdress_1">Agroraj  d.o.o. Bukovica 1A, 47300 Ogulin</derivirana_varijabla>
  </DomainObject.Predmet.ProtustrankaWithAdress>
  <DomainObject.Predmet.ProtustrankaWithAdressOIB>
    <izvorni_sadrzaj>Agroraj  d.o.o., OIB 48411782081, Bukovica 1A, 47300 Ogulin</izvorni_sadrzaj>
    <derivirana_varijabla naziv="DomainObject.Predmet.ProtustrankaWithAdressOIB_1">Agroraj  d.o.o., OIB 48411782081, Bukovica 1A, 47300 Ogulin</derivirana_varijabla>
  </DomainObject.Predmet.ProtustrankaWithAdressOIB>
  <DomainObject.Predmet.ProtustrankaNazivFormated>
    <izvorni_sadrzaj>Agroraj  d.o.o.</izvorni_sadrzaj>
    <derivirana_varijabla naziv="DomainObject.Predmet.ProtustrankaNazivFormated_1">Agroraj  d.o.o.</derivirana_varijabla>
  </DomainObject.Predmet.ProtustrankaNazivFormated>
  <DomainObject.Predmet.ProtustrankaNazivFormatedOIB>
    <izvorni_sadrzaj>Agroraj  d.o.o., OIB 48411782081</izvorni_sadrzaj>
    <derivirana_varijabla naziv="DomainObject.Predmet.ProtustrankaNazivFormatedOIB_1">Agroraj  d.o.o., OIB 48411782081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Agroraj  d.o.o.</izvorni_sadrzaj>
    <derivirana_varijabla naziv="DomainObject.Predmet.StrankaFormated_1">  Agroraj  d.o.o.</derivirana_varijabla>
  </DomainObject.Predmet.StrankaFormated>
  <DomainObject.Predmet.StrankaFormatedOIB>
    <izvorni_sadrzaj>  Agroraj  d.o.o., OIB 48411782081</izvorni_sadrzaj>
    <derivirana_varijabla naziv="DomainObject.Predmet.StrankaFormatedOIB_1">  Agroraj  d.o.o., OIB 48411782081</derivirana_varijabla>
  </DomainObject.Predmet.StrankaFormatedOIB>
  <DomainObject.Predmet.StrankaFormatedWithAdress>
    <izvorni_sadrzaj> Agroraj  d.o.o., Bukovica 1A, 47300 Ogulin</izvorni_sadrzaj>
    <derivirana_varijabla naziv="DomainObject.Predmet.StrankaFormatedWithAdress_1"> Agroraj  d.o.o., Bukovica 1A, 47300 Ogulin</derivirana_varijabla>
  </DomainObject.Predmet.StrankaFormatedWithAdress>
  <DomainObject.Predmet.StrankaFormatedWithAdressOIB>
    <izvorni_sadrzaj> Agroraj  d.o.o., OIB 48411782081, Bukovica 1A, 47300 Ogulin</izvorni_sadrzaj>
    <derivirana_varijabla naziv="DomainObject.Predmet.StrankaFormatedWithAdressOIB_1"> Agroraj  d.o.o., OIB 48411782081, Bukovica 1A, 47300 Ogulin</derivirana_varijabla>
  </DomainObject.Predmet.StrankaFormatedWithAdressOIB>
  <DomainObject.Predmet.StrankaWithAdress>
    <izvorni_sadrzaj>Agroraj  d.o.o. Bukovica 1A,47300 Ogulin</izvorni_sadrzaj>
    <derivirana_varijabla naziv="DomainObject.Predmet.StrankaWithAdress_1">Agroraj  d.o.o. Bukovica 1A,47300 Ogulin</derivirana_varijabla>
  </DomainObject.Predmet.StrankaWithAdress>
  <DomainObject.Predmet.StrankaWithAdressOIB>
    <izvorni_sadrzaj>Agroraj  d.o.o., OIB 48411782081, Bukovica 1A,47300 Ogulin</izvorni_sadrzaj>
    <derivirana_varijabla naziv="DomainObject.Predmet.StrankaWithAdressOIB_1">Agroraj  d.o.o., OIB 48411782081, Bukovica 1A,47300 Ogulin</derivirana_varijabla>
  </DomainObject.Predmet.StrankaWithAdressOIB>
  <DomainObject.Predmet.StrankaNazivFormated>
    <izvorni_sadrzaj>Agroraj  d.o.o.</izvorni_sadrzaj>
    <derivirana_varijabla naziv="DomainObject.Predmet.StrankaNazivFormated_1">Agroraj  d.o.o.</derivirana_varijabla>
  </DomainObject.Predmet.StrankaNazivFormated>
  <DomainObject.Predmet.StrankaNazivFormatedOIB>
    <izvorni_sadrzaj>Agroraj  d.o.o., OIB 48411782081</izvorni_sadrzaj>
    <derivirana_varijabla naziv="DomainObject.Predmet.StrankaNazivFormatedOIB_1">Agroraj  d.o.o., OIB 48411782081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Agroraj  d.o.o.</item>
    </izvorni_sadrzaj>
    <derivirana_varijabla naziv="DomainObject.Predmet.StrankaListFormated_1">
      <item>Agroraj  d.o.o.</item>
    </derivirana_varijabla>
  </DomainObject.Predmet.StrankaListFormated>
  <DomainObject.Predmet.StrankaListFormatedOIB>
    <izvorni_sadrzaj>
      <item>Agroraj  d.o.o., OIB 48411782081</item>
    </izvorni_sadrzaj>
    <derivirana_varijabla naziv="DomainObject.Predmet.StrankaListFormatedOIB_1">
      <item>Agroraj  d.o.o., OIB 48411782081</item>
    </derivirana_varijabla>
  </DomainObject.Predmet.StrankaListFormatedOIB>
  <DomainObject.Predmet.StrankaListFormatedWithAdress>
    <izvorni_sadrzaj>
      <item>Agroraj  d.o.o., Bukovica 1A, 47300 Ogulin</item>
    </izvorni_sadrzaj>
    <derivirana_varijabla naziv="DomainObject.Predmet.StrankaListFormatedWithAdress_1">
      <item>Agroraj  d.o.o., Bukovica 1A, 47300 Ogulin</item>
    </derivirana_varijabla>
  </DomainObject.Predmet.StrankaListFormatedWithAdress>
  <DomainObject.Predmet.StrankaListFormatedWithAdressOIB>
    <izvorni_sadrzaj>
      <item>Agroraj  d.o.o., OIB 48411782081, Bukovica 1A, 47300 Ogulin</item>
    </izvorni_sadrzaj>
    <derivirana_varijabla naziv="DomainObject.Predmet.StrankaListFormatedWithAdressOIB_1">
      <item>Agroraj  d.o.o., OIB 48411782081, Bukovica 1A, 47300 Ogulin</item>
    </derivirana_varijabla>
  </DomainObject.Predmet.StrankaListFormatedWithAdressOIB>
  <DomainObject.Predmet.StrankaListNazivFormated>
    <izvorni_sadrzaj>
      <item>Agroraj  d.o.o.</item>
    </izvorni_sadrzaj>
    <derivirana_varijabla naziv="DomainObject.Predmet.StrankaListNazivFormated_1">
      <item>Agroraj  d.o.o.</item>
    </derivirana_varijabla>
  </DomainObject.Predmet.StrankaListNazivFormated>
  <DomainObject.Predmet.StrankaListNazivFormatedOIB>
    <izvorni_sadrzaj>
      <item>Agroraj  d.o.o., OIB 48411782081</item>
    </izvorni_sadrzaj>
    <derivirana_varijabla naziv="DomainObject.Predmet.StrankaListNazivFormatedOIB_1">
      <item>Agroraj  d.o.o., OIB 48411782081</item>
    </derivirana_varijabla>
  </DomainObject.Predmet.StrankaListNazivFormatedOIB>
  <DomainObject.Predmet.ProtuStrankaListFormated>
    <izvorni_sadrzaj>
      <item>Agroraj  d.o.o. zastupanog po punomoćniku Vedrana Suša</item>
    </izvorni_sadrzaj>
    <derivirana_varijabla naziv="DomainObject.Predmet.ProtuStrankaListFormated_1">
      <item>Agroraj  d.o.o. zastupanog po punomoćniku Vedrana Suša</item>
    </derivirana_varijabla>
  </DomainObject.Predmet.ProtuStrankaListFormated>
  <DomainObject.Predmet.ProtuStrankaListFormatedOIB>
    <izvorni_sadrzaj>
      <item>Agroraj  d.o.o., OIB 48411782081 zastupanog po punomoćniku Vedrana Suša</item>
    </izvorni_sadrzaj>
    <derivirana_varijabla naziv="DomainObject.Predmet.ProtuStrankaListFormatedOIB_1">
      <item>Agroraj  d.o.o., OIB 48411782081 zastupanog po punomoćniku Vedrana Suša</item>
    </derivirana_varijabla>
  </DomainObject.Predmet.ProtuStrankaListFormatedOIB>
  <DomainObject.Predmet.ProtuStrankaListFormatedWithAdress>
    <izvorni_sadrzaj>
      <item>Agroraj  d.o.o., Bukovica 1A, 47300 Ogulin zastupanog po punomoćniku Vedrana Suša</item>
    </izvorni_sadrzaj>
    <derivirana_varijabla naziv="DomainObject.Predmet.ProtuStrankaListFormatedWithAdress_1">
      <item>Agroraj  d.o.o., Bukovica 1A, 47300 Ogulin zastupanog po punomoćniku Vedrana Suša</item>
    </derivirana_varijabla>
  </DomainObject.Predmet.ProtuStrankaListFormatedWithAdress>
  <DomainObject.Predmet.ProtuStrankaListFormatedWithAdressOIB>
    <izvorni_sadrzaj>
      <item>Agroraj  d.o.o., OIB 48411782081, Bukovica 1A, 47300 Ogulin zastupanog po punomoćniku Vedrana Suša</item>
    </izvorni_sadrzaj>
    <derivirana_varijabla naziv="DomainObject.Predmet.ProtuStrankaListFormatedWithAdressOIB_1">
      <item>Agroraj  d.o.o., OIB 48411782081, Bukovica 1A, 47300 Ogulin zastupanog po punomoćniku Vedrana Suša</item>
    </derivirana_varijabla>
  </DomainObject.Predmet.ProtuStrankaListFormatedWithAdressOIB>
  <DomainObject.Predmet.ProtuStrankaListNazivFormated>
    <izvorni_sadrzaj>
      <item>Agroraj  d.o.o.</item>
    </izvorni_sadrzaj>
    <derivirana_varijabla naziv="DomainObject.Predmet.ProtuStrankaListNazivFormated_1">
      <item>Agroraj  d.o.o.</item>
    </derivirana_varijabla>
  </DomainObject.Predmet.ProtuStrankaListNazivFormated>
  <DomainObject.Predmet.ProtuStrankaListNazivFormatedOIB>
    <izvorni_sadrzaj>
      <item>Agroraj  d.o.o., OIB 48411782081</item>
    </izvorni_sadrzaj>
    <derivirana_varijabla naziv="DomainObject.Predmet.ProtuStrankaListNazivFormatedOIB_1">
      <item>Agroraj  d.o.o., OIB 48411782081</item>
    </derivirana_varijabla>
  </DomainObject.Predmet.ProtuStrankaListNazivFormatedOIB>
  <DomainObject.Predmet.OstaliListFormated>
    <izvorni_sadrzaj>
      <item>Vedrana Suša punomoćnik sudionika u postupku Agroraj  d.o.o.</item>
      <item>Griša Vrankić</item>
    </izvorni_sadrzaj>
    <derivirana_varijabla naziv="DomainObject.Predmet.OstaliListFormated_1">
      <item>Vedrana Suša punomoćnik sudionika u postupku Agroraj  d.o.o.</item>
      <item>Griša Vrankić</item>
    </derivirana_varijabla>
  </DomainObject.Predmet.OstaliListFormated>
  <DomainObject.Predmet.OstaliListFormatedOIB>
    <izvorni_sadrzaj>
      <item>Vedrana Suša, OIB 25716672173 punomoćnik sudionika u postupku Agroraj  d.o.o.</item>
      <item>Griša Vrankić, OIB 47053284973</item>
    </izvorni_sadrzaj>
    <derivirana_varijabla naziv="DomainObject.Predmet.OstaliListFormatedOIB_1">
      <item>Vedrana Suša, OIB 25716672173 punomoćnik sudionika u postupku Agroraj  d.o.o.</item>
      <item>Griša Vrankić, OIB 47053284973</item>
    </derivirana_varijabla>
  </DomainObject.Predmet.OstaliListFormatedOIB>
  <DomainObject.Predmet.OstaliListFormatedWithAdress>
    <izvorni_sadrzaj>
      <item>Vedrana Suša, Boškovićeva 23, 10000 Zagreb punomoćnik sudionika u postupku Agroraj  d.o.o.</item>
      <item>Griša Vrankić, Drage Ivaniševića 10, 10000 Zagreb</item>
    </izvorni_sadrzaj>
    <derivirana_varijabla naziv="DomainObject.Predmet.OstaliListFormatedWithAdress_1">
      <item>Vedrana Suša, Boškovićeva 23, 10000 Zagreb punomoćnik sudionika u postupku Agroraj  d.o.o.</item>
      <item>Griša Vrankić, Drage Ivaniševića 10, 10000 Zagreb</item>
    </derivirana_varijabla>
  </DomainObject.Predmet.OstaliListFormatedWithAdress>
  <DomainObject.Predmet.OstaliListFormatedWithAdressOIB>
    <izvorni_sadrzaj>
      <item>Vedrana Suša, OIB 25716672173, Boškovićeva 23, 10000 Zagreb punomoćnik sudionika u postupku Agroraj  d.o.o.</item>
      <item>Griša Vrankić, OIB 47053284973, Drage Ivaniševića 10, 10000 Zagreb</item>
    </izvorni_sadrzaj>
    <derivirana_varijabla naziv="DomainObject.Predmet.OstaliListFormatedWithAdressOIB_1">
      <item>Vedrana Suša, OIB 25716672173, Boškovićeva 23, 10000 Zagreb punomoćnik sudionika u postupku Agroraj  d.o.o.</item>
      <item>Griša Vrankić, OIB 47053284973, Drage Ivaniševića 10, 10000 Zagreb</item>
    </derivirana_varijabla>
  </DomainObject.Predmet.OstaliListFormatedWithAdressOIB>
  <DomainObject.Predmet.OstaliListNazivFormated>
    <izvorni_sadrzaj>
      <item>Vedrana Suša</item>
      <item>Griša Vrankić</item>
    </izvorni_sadrzaj>
    <derivirana_varijabla naziv="DomainObject.Predmet.OstaliListNazivFormated_1">
      <item>Vedrana Suša</item>
      <item>Griša Vrankić</item>
    </derivirana_varijabla>
  </DomainObject.Predmet.OstaliListNazivFormated>
  <DomainObject.Predmet.OstaliListNazivFormatedOIB>
    <izvorni_sadrzaj>
      <item>Vedrana Suša, OIB 25716672173</item>
      <item>Griša Vrankić, OIB 47053284973</item>
    </izvorni_sadrzaj>
    <derivirana_varijabla naziv="DomainObject.Predmet.OstaliListNazivFormatedOIB_1">
      <item>Vedrana Suša, OIB 25716672173</item>
      <item>Griša Vrankić, OIB 47053284973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Agroraj  d.o.o.</izvorni_sadrzaj>
    <derivirana_varijabla naziv="DomainObject.Predmet.StrankaIDrugi_1">Agroraj  d.o.o.</derivirana_varijabla>
  </DomainObject.Predmet.StrankaIDrugi>
  <DomainObject.Predmet.ProtustrankaIDrugi>
    <izvorni_sadrzaj>Agroraj  d.o.o.</izvorni_sadrzaj>
    <derivirana_varijabla naziv="DomainObject.Predmet.ProtustrankaIDrugi_1">Agroraj  d.o.o.</derivirana_varijabla>
  </DomainObject.Predmet.ProtustrankaIDrugi>
  <DomainObject.Predmet.StrankaIDrugiAdressOIB>
    <izvorni_sadrzaj>Agroraj  d.o.o., OIB 48411782081, Bukovica 1A, 47300 Ogulin</izvorni_sadrzaj>
    <derivirana_varijabla naziv="DomainObject.Predmet.StrankaIDrugiAdressOIB_1">Agroraj  d.o.o., OIB 48411782081, Bukovica 1A, 47300 Ogulin</derivirana_varijabla>
  </DomainObject.Predmet.StrankaIDrugiAdressOIB>
  <DomainObject.Predmet.ProtustrankaIDrugiAdressOIB>
    <izvorni_sadrzaj>Agroraj  d.o.o., OIB 48411782081, Bukovica 1A, 47300 Ogulin</izvorni_sadrzaj>
    <derivirana_varijabla naziv="DomainObject.Predmet.ProtustrankaIDrugiAdressOIB_1">Agroraj  d.o.o., OIB 48411782081, Bukovica 1A,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Agroraj  d.o.o.</item>
      <item>Agroraj  d.o.o.</item>
      <item>Vedrana Suša</item>
      <item>Griša Vrankić</item>
    </izvorni_sadrzaj>
    <derivirana_varijabla naziv="DomainObject.Predmet.SudioniciListNaziv_1">
      <item>Agroraj  d.o.o.</item>
      <item>Agroraj  d.o.o.</item>
      <item>Vedrana Suša</item>
      <item>Griša Vrankić</item>
    </derivirana_varijabla>
  </DomainObject.Predmet.SudioniciListNaziv>
  <DomainObject.Predmet.SudioniciListAdressOIB>
    <izvorni_sadrzaj>
      <item>Agroraj  d.o.o., OIB 48411782081, Bukovica 1A,47300 Ogulin</item>
      <item>Agroraj  d.o.o., OIB 48411782081, Bukovica 1A,47300 Ogulin</item>
      <item>Vedrana Suša, OIB 25716672173, Boškovićeva 23,10000 Zagreb</item>
      <item>Griša Vrankić, OIB 47053284973, Drage Ivaniševića 10,10000 Zagreb</item>
    </izvorni_sadrzaj>
    <derivirana_varijabla naziv="DomainObject.Predmet.SudioniciListAdressOIB_1">
      <item>Agroraj  d.o.o., OIB 48411782081, Bukovica 1A,47300 Ogulin</item>
      <item>Agroraj  d.o.o., OIB 48411782081, Bukovica 1A,47300 Ogulin</item>
      <item>Vedrana Suša, OIB 25716672173, Boškovićeva 23,10000 Zagreb</item>
      <item>Griša Vrankić, OIB 47053284973, Drage Ivaniševića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48411782081</item>
      <item>, OIB 48411782081</item>
      <item>, OIB 25716672173</item>
      <item>, OIB 47053284973</item>
    </izvorni_sadrzaj>
    <derivirana_varijabla naziv="DomainObject.Predmet.SudioniciListNazivOIB_1">
      <item>, OIB 48411782081</item>
      <item>, OIB 48411782081</item>
      <item>, OIB 25716672173</item>
      <item>, OIB 47053284973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2991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2015-10-28T12:23:00Z</dcterms:created>
  <dc:creator>Vinka Mihalinčić</dc:creator>
  <cp:lastModifiedBy>Vinka Mihalinčić</cp:lastModifiedBy>
  <cp:lastPrinted>2015-10-28T12:13:00Z</cp:lastPrinted>
  <dcterms:modified xmlns:xsi="http://www.w3.org/2001/XMLSchema-instance" xsi:type="dcterms:W3CDTF">2015-10-28T12:23:00Z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