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193c" w14:paraId="38f193c" w:rsidRDefault="002A0DE8" w:rsidP="002A0DE8" w:rsidR="002A0DE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DE8" w:rsidP="002A0DE8" w:rsidR="002A0DE8" w:rsidRPr="00F9071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F9071B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2A0DE8" w:rsidP="002A0DE8" w:rsidR="002A0D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F9071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2A0DE8" w:rsidP="002A0DE8" w:rsidR="002A0D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A0DE8" w:rsidP="002A0DE8" w:rsidR="002A0DE8" w:rsidRPr="00F9071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2A0DE8" w:rsidP="002A0DE8" w:rsidR="002A0D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A0DE8" w:rsidP="002A0DE8" w:rsidR="002A0DE8" w:rsidRPr="005D578C">
      <w:pPr>
        <w:jc w:val="center"/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A0DE8" w:rsidP="002A0DE8" w:rsidR="002A0DE8" w:rsidRPr="005D578C">
      <w:pPr>
        <w:rPr>
          <w:rFonts w:cs="Times New Roman" w:eastAsia="Times New Roman"/>
          <w:szCs w:val="24"/>
        </w:rPr>
      </w:pPr>
    </w:p>
    <w:p w:rsidRDefault="002A0DE8" w:rsidP="002A0DE8" w:rsidR="002A0DE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KOMPAS BRODICE d. o. o. Kršan, Polje Čepić bb, OIB 55478217367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130043367,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9071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2A0DE8" w:rsidP="002A0DE8" w:rsidR="002A0DE8" w:rsidRPr="005D578C">
      <w:pPr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A0DE8" w:rsidP="002A0DE8" w:rsidR="002A0DE8" w:rsidRPr="005D578C">
      <w:pPr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KOMPAS BRODICE d. o. o. Kršan, Polje Čepić bb, OIB 55478217367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130043367,</w:t>
      </w:r>
      <w:r w:rsidRPr="005D578C">
        <w:rPr>
          <w:rFonts w:cs="Times New Roman" w:eastAsia="Times New Roman"/>
          <w:szCs w:val="24"/>
        </w:rPr>
        <w:t xml:space="preserve"> s danom </w:t>
      </w:r>
      <w:r w:rsidR="00F9071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A0DE8" w:rsidP="002A0DE8" w:rsidR="002A0DE8" w:rsidRPr="005D578C">
      <w:pPr>
        <w:rPr>
          <w:rFonts w:cs="Times New Roman" w:eastAsia="Times New Roman"/>
          <w:szCs w:val="24"/>
        </w:rPr>
      </w:pPr>
    </w:p>
    <w:p w:rsidRDefault="002A0DE8" w:rsidP="002A0DE8" w:rsidR="002A0DE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2A0DE8" w:rsidP="002A0DE8" w:rsidR="002A0DE8">
      <w:pPr>
        <w:rPr>
          <w:rFonts w:cs="Times New Roman" w:eastAsia="Times New Roman"/>
          <w:szCs w:val="20"/>
        </w:rPr>
      </w:pPr>
    </w:p>
    <w:p w:rsidRDefault="002A0DE8" w:rsidP="002A0DE8" w:rsidR="002A0D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KOMPAS BRODICE d. o. o. Kršan, Polje Čepić bb, OIB 55478217367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130043367.</w:t>
      </w:r>
    </w:p>
    <w:p w:rsidRDefault="002A0DE8" w:rsidP="002A0DE8" w:rsidR="002A0DE8">
      <w:pPr>
        <w:ind w:firstLine="709"/>
        <w:rPr>
          <w:rFonts w:cs="Times New Roman" w:eastAsia="Times New Roman"/>
          <w:szCs w:val="24"/>
        </w:rPr>
      </w:pPr>
    </w:p>
    <w:p w:rsidRDefault="002A0DE8" w:rsidP="002A0DE8" w:rsidR="002A0D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KOMPAS BRODICE d. o. o. Kršan, Polje Čepić bb, OIB 55478217367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130043367.</w:t>
      </w:r>
    </w:p>
    <w:p w:rsidRDefault="002A0DE8" w:rsidP="002A0DE8" w:rsidR="002A0DE8">
      <w:pPr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A0DE8" w:rsidP="002A0DE8" w:rsidR="002A0DE8">
      <w:pPr>
        <w:ind w:firstLine="708"/>
        <w:rPr>
          <w:rFonts w:cs="Times New Roman" w:eastAsia="Times New Roman"/>
          <w:szCs w:val="24"/>
        </w:rPr>
      </w:pPr>
    </w:p>
    <w:p w:rsidRDefault="002A0DE8" w:rsidP="002A0DE8" w:rsidR="002A0D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KOMPAS BRODICE d. o. o. Kršan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St-1043/2015-3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A0DE8" w:rsidP="002A0DE8" w:rsidR="002A0D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A0DE8" w:rsidP="002A0DE8" w:rsidR="002A0DE8" w:rsidRPr="005D578C">
      <w:pPr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9071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A0DE8" w:rsidP="002A0DE8" w:rsidR="002A0DE8">
      <w:pPr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A0DE8" w:rsidP="002A0DE8" w:rsidR="002A0D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B01C13">
        <w:rPr>
          <w:rFonts w:cs="Times New Roman" w:eastAsia="Times New Roman"/>
          <w:szCs w:val="24"/>
        </w:rPr>
        <w:t>, v. r.</w:t>
      </w:r>
    </w:p>
    <w:p w:rsidRDefault="002A0DE8" w:rsidP="002A0DE8" w:rsidR="002A0DE8">
      <w:pPr>
        <w:jc w:val="left"/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jc w:val="left"/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A0DE8" w:rsidP="002A0DE8" w:rsidR="002A0DE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A0DE8" w:rsidP="002A0DE8" w:rsidR="002A0D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A0DE8" w:rsidP="002A0DE8" w:rsidR="002A0DE8">
      <w:pPr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rPr>
          <w:rFonts w:cs="Times New Roman" w:eastAsia="Times New Roman"/>
          <w:szCs w:val="24"/>
        </w:rPr>
      </w:pPr>
    </w:p>
    <w:p w:rsidRDefault="002A0DE8" w:rsidP="002A0DE8" w:rsidR="002A0D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A0DE8" w:rsidP="002A0DE8" w:rsidR="002A0D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A0DE8" w:rsidP="002A0DE8" w:rsidR="002A0D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KOMPAS BRODICE d. o. o. Kršan, Polje Čepić bb,</w:t>
      </w:r>
    </w:p>
    <w:p w:rsidRDefault="002A0DE8" w:rsidP="002A0DE8" w:rsidR="002A0D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Natasja Elisabeth Meier, Sjedinjene Američke Države, HI 96792 Waianae, Hawaii, 86 – 273 Kawili street i Branislav Cvetković, Rijeka, Turkovo 7 A,</w:t>
      </w:r>
    </w:p>
    <w:p w:rsidRDefault="002A0DE8" w:rsidP="002A0DE8" w:rsidR="002A0D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2A0DE8" w:rsidP="002A0DE8" w:rsidR="002A0D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A0DE8" w:rsidP="002A0DE8" w:rsidR="002A0DE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2A0DE8" w:rsidP="002A0DE8" w:rsidR="002A0DE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A0DE8" w:rsidP="002A0DE8" w:rsidR="002A0D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A0DE8" w:rsidP="002A0DE8" w:rsidR="002A0D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A0DE8" w:rsidP="002A0DE8" w:rsidR="002A0DE8"/>
    <w:p w:rsidRDefault="002A0DE8" w:rsidP="002A0DE8" w:rsidR="002A0DE8"/>
    <w:p w:rsidRDefault="002A0DE8" w:rsidP="002A0DE8" w:rsidR="002A0DE8"/>
    <w:p w:rsidRDefault="002A0DE8" w:rsidP="002A0DE8" w:rsidR="002A0DE8"/>
    <w:p w:rsidRDefault="002A0DE8" w:rsidP="002A0DE8" w:rsidR="002A0DE8"/>
    <w:p w:rsidRDefault="00B01C13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DE8" w:rsidP="002A0DE8" w:rsidR="002A0DE8">
      <w:r>
        <w:separator/>
      </w:r>
    </w:p>
  </w:endnote>
  <w:endnote w:id="0" w:type="continuationSeparator">
    <w:p w:rsidRDefault="002A0DE8" w:rsidP="002A0DE8" w:rsidR="002A0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DE8" w:rsidP="002A0DE8" w:rsidR="002A0DE8">
      <w:r>
        <w:separator/>
      </w:r>
    </w:p>
  </w:footnote>
  <w:footnote w:id="0" w:type="continuationSeparator">
    <w:p w:rsidRDefault="002A0DE8" w:rsidP="002A0DE8" w:rsidR="002A0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DE8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01C1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St-1043/2015-5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DE8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St-1043/2015-5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0BA"/>
    <w:rsid w:val="002A0DE8"/>
    <w:rsid w:val="0075528E"/>
    <w:rsid w:val="0079403F"/>
    <w:rsid w:val="009F6060"/>
    <w:rsid w:val="00B01C13"/>
    <w:rsid w:val="00C640BA"/>
    <w:rsid w:val="00F9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D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0D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A0D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0D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D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0D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0DE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C1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1C1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1C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1C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D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0D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A0D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0D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D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0D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0DE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C1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1C1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1C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1C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St-1043/2015</izvorni_sadrzaj>
    <derivirana_varijabla naziv="DomainObject.Predmet.OznakaBroj_1">St-1043/2015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 BRODICE d.o.o. KRŠAN</izvorni_sadrzaj>
    <derivirana_varijabla naziv="DomainObject.Predmet.ProtustrankaFormated_1">  KOMPAS BRODICE d.o.o. KRŠAN</derivirana_varijabla>
  </DomainObject.Predmet.ProtustrankaFormated>
  <DomainObject.Predmet.ProtustrankaFormatedOIB>
    <izvorni_sadrzaj>  KOMPAS BRODICE d.o.o. KRŠAN, OIB 55478217367</izvorni_sadrzaj>
    <derivirana_varijabla naziv="DomainObject.Predmet.ProtustrankaFormatedOIB_1">  KOMPAS BRODICE d.o.o. KRŠAN, OIB 55478217367</derivirana_varijabla>
  </DomainObject.Predmet.ProtustrankaFormatedOIB>
  <DomainObject.Predmet.ProtustrankaFormatedWithAdress>
    <izvorni_sadrzaj> KOMPAS BRODICE d.o.o. KRŠAN, Polje Čepić bb, 52232 Kršan</izvorni_sadrzaj>
    <derivirana_varijabla naziv="DomainObject.Predmet.ProtustrankaFormatedWithAdress_1"> KOMPAS BRODICE d.o.o. KRŠAN, Polje Čepić bb, 52232 Kršan</derivirana_varijabla>
  </DomainObject.Predmet.ProtustrankaFormatedWithAdress>
  <DomainObject.Predmet.ProtustrankaFormatedWithAdressOIB>
    <izvorni_sadrzaj> KOMPAS BRODICE d.o.o. KRŠAN, OIB 55478217367, Polje Čepić bb, 52232 Kršan</izvorni_sadrzaj>
    <derivirana_varijabla naziv="DomainObject.Predmet.ProtustrankaFormatedWithAdressOIB_1"> KOMPAS BRODICE d.o.o. KRŠAN, OIB 55478217367, Polje Čepić bb, 52232 Kršan</derivirana_varijabla>
  </DomainObject.Predmet.ProtustrankaFormatedWithAdressOIB>
  <DomainObject.Predmet.ProtustrankaWithAdress>
    <izvorni_sadrzaj>KOMPAS BRODICE d.o.o. KRŠAN Polje Čepić bb, 52232 Kršan</izvorni_sadrzaj>
    <derivirana_varijabla naziv="DomainObject.Predmet.ProtustrankaWithAdress_1">KOMPAS BRODICE d.o.o. KRŠAN Polje Čepić bb, 52232 Kršan</derivirana_varijabla>
  </DomainObject.Predmet.ProtustrankaWithAdress>
  <DomainObject.Predmet.ProtustrankaWithAdressOIB>
    <izvorni_sadrzaj>KOMPAS BRODICE d.o.o. KRŠAN, OIB 55478217367, Polje Čepić bb, 52232 Kršan</izvorni_sadrzaj>
    <derivirana_varijabla naziv="DomainObject.Predmet.ProtustrankaWithAdressOIB_1">KOMPAS BRODICE d.o.o. KRŠAN, OIB 55478217367, Polje Čepić bb, 52232 Kršan</derivirana_varijabla>
  </DomainObject.Predmet.ProtustrankaWithAdressOIB>
  <DomainObject.Predmet.ProtustrankaNazivFormated>
    <izvorni_sadrzaj>KOMPAS BRODICE d.o.o. KRŠAN</izvorni_sadrzaj>
    <derivirana_varijabla naziv="DomainObject.Predmet.ProtustrankaNazivFormated_1">KOMPAS BRODICE d.o.o. KRŠAN</derivirana_varijabla>
  </DomainObject.Predmet.ProtustrankaNazivFormated>
  <DomainObject.Predmet.ProtustrankaNazivFormatedOIB>
    <izvorni_sadrzaj>KOMPAS BRODICE d.o.o. KRŠAN, OIB 55478217367</izvorni_sadrzaj>
    <derivirana_varijabla naziv="DomainObject.Predmet.ProtustrankaNazivFormatedOIB_1">KOMPAS BRODICE d.o.o. KRŠAN, OIB 55478217367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196888.45</izvorni_sadrzaj>
    <derivirana_varijabla naziv="DomainObject.Predmet.TrenutnaVrijednost_1">196888.45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KOMPAS BRODICE d.o.o. KRŠAN</item>
    </izvorni_sadrzaj>
    <derivirana_varijabla naziv="DomainObject.Predmet.ProtuStrankaListFormated_1">
      <item>KOMPAS BRODICE d.o.o. KRŠAN</item>
    </derivirana_varijabla>
  </DomainObject.Predmet.ProtuStrankaListFormated>
  <DomainObject.Predmet.ProtuStrankaListFormatedOIB>
    <izvorni_sadrzaj>
      <item>KOMPAS BRODICE d.o.o. KRŠAN, OIB 55478217367</item>
    </izvorni_sadrzaj>
    <derivirana_varijabla naziv="DomainObject.Predmet.ProtuStrankaListFormatedOIB_1">
      <item>KOMPAS BRODICE d.o.o. KRŠAN, OIB 55478217367</item>
    </derivirana_varijabla>
  </DomainObject.Predmet.ProtuStrankaListFormatedOIB>
  <DomainObject.Predmet.ProtuStrankaListFormatedWithAdress>
    <izvorni_sadrzaj>
      <item>KOMPAS BRODICE d.o.o. KRŠAN, Polje Čepić bb, 52232 Kršan</item>
    </izvorni_sadrzaj>
    <derivirana_varijabla naziv="DomainObject.Predmet.ProtuStrankaListFormatedWithAdress_1">
      <item>KOMPAS BRODICE d.o.o. KRŠAN, Polje Čepić bb, 52232 Kršan</item>
    </derivirana_varijabla>
  </DomainObject.Predmet.ProtuStrankaListFormatedWithAdress>
  <DomainObject.Predmet.ProtuStrankaListFormatedWithAdressOIB>
    <izvorni_sadrzaj>
      <item>KOMPAS BRODICE d.o.o. KRŠAN, OIB 55478217367, Polje Čepić bb, 52232 Kršan</item>
    </izvorni_sadrzaj>
    <derivirana_varijabla naziv="DomainObject.Predmet.ProtuStrankaListFormatedWithAdressOIB_1">
      <item>KOMPAS BRODICE d.o.o. KRŠAN, OIB 55478217367, Polje Čepić bb, 52232 Kršan</item>
    </derivirana_varijabla>
  </DomainObject.Predmet.ProtuStrankaListFormatedWithAdressOIB>
  <DomainObject.Predmet.ProtuStrankaListNazivFormated>
    <izvorni_sadrzaj>
      <item>KOMPAS BRODICE d.o.o. KRŠAN</item>
    </izvorni_sadrzaj>
    <derivirana_varijabla naziv="DomainObject.Predmet.ProtuStrankaListNazivFormated_1">
      <item>KOMPAS BRODICE d.o.o. KRŠAN</item>
    </derivirana_varijabla>
  </DomainObject.Predmet.ProtuStrankaListNazivFormated>
  <DomainObject.Predmet.ProtuStrankaListNazivFormatedOIB>
    <izvorni_sadrzaj>
      <item>KOMPAS BRODICE d.o.o. KRŠAN, OIB 55478217367</item>
    </izvorni_sadrzaj>
    <derivirana_varijabla naziv="DomainObject.Predmet.ProtuStrankaListNazivFormatedOIB_1">
      <item>KOMPAS BRODICE d.o.o. KRŠAN, OIB 55478217367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KOMPAS BRODICE d.o.o. KRŠAN</izvorni_sadrzaj>
    <derivirana_varijabla naziv="DomainObject.Predmet.ProtustrankaIDrugi_1">KOMPAS BRODICE d.o.o. KRŠAN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KOMPAS BRODICE d.o.o. KRŠAN, OIB 55478217367, Polje Čepić bb, 52232 Kršan</izvorni_sadrzaj>
    <derivirana_varijabla naziv="DomainObject.Predmet.ProtustrankaIDrugiAdressOIB_1">KOMPAS BRODICE d.o.o. KRŠAN, OIB 55478217367, Polje Čepić bb,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KOMPAS BRODICE d.o.o. KRŠAN</item>
    </izvorni_sadrzaj>
    <derivirana_varijabla naziv="DomainObject.Predmet.SudioniciListNaziv_1">
      <item>FINANCIJSKA AGENCIJA, RC RIJEKA, PODRUŽNICA PULA, PULA</item>
      <item>KOMPAS BRODICE d.o.o. KRŠAN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KOMPAS BRODICE d.o.o. KRŠAN, OIB 55478217367, Polje Čepić bb,52232 Kršan</item>
    </izvorni_sadrzaj>
    <derivirana_varijabla naziv="DomainObject.Predmet.SudioniciListAdressOIB_1">
      <item>FINANCIJSKA AGENCIJA, RC RIJEKA, PODRUŽNICA PULA, PULA, OIB 85821130368, Ulica grada Vukovara 70,Zagreb</item>
      <item>KOMPAS BRODICE d.o.o. KRŠAN, OIB 55478217367, Polje Čepić bb,52232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55478217367</item>
    </izvorni_sadrzaj>
    <derivirana_varijabla naziv="DomainObject.Predmet.SudioniciListNazivOIB_1">
      <item>, OIB 85821130368</item>
      <item>, OIB 55478217367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3125</properties:Characters>
  <properties:Lines>83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2016-03-18T08:52:00Z</dcterms:created>
  <dc:creator>Mihaela Kaligari</dc:creator>
  <dc:description/>
  <cp:keywords/>
  <cp:lastModifiedBy>Jasmina Matika</cp:lastModifiedBy>
  <cp:lastPrinted>2016-03-31T09:53:00Z</cp:lastPrinted>
  <dcterms:modified xmlns:xsi="http://www.w3.org/2001/XMLSchema-instance" xsi:type="dcterms:W3CDTF">2016-03-31T10:42:00Z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