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4d90" w14:paraId="a684d90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4709D">
        <w:rPr>
          <w:bCs/>
        </w:rPr>
        <w:t>235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94709D">
        <w:t>MUL TURIST d.o.o., Murvica</w:t>
      </w:r>
      <w:r w:rsidR="0094709D" w:rsidRPr="006826E8">
        <w:t xml:space="preserve">, </w:t>
      </w:r>
      <w:r w:rsidR="0094709D">
        <w:t>Murvica Donja 157</w:t>
      </w:r>
      <w:r w:rsidR="0094709D" w:rsidRPr="006826E8">
        <w:t xml:space="preserve">, OIB: </w:t>
      </w:r>
      <w:r w:rsidR="0094709D">
        <w:t>64381941505</w:t>
      </w:r>
      <w:r w:rsidR="00C947ED">
        <w:t xml:space="preserve">, povodom zahtjeva Financijske agencije, Regionalnog centra Split, Podružnice Zadar, Ivana Danila 4, OIB: 85821130368 od </w:t>
      </w:r>
      <w:r w:rsidR="0094709D">
        <w:t>10</w:t>
      </w:r>
      <w:r w:rsidR="00A57491">
        <w:t xml:space="preserve">. </w:t>
      </w:r>
      <w:r w:rsidR="00CA1811">
        <w:t>srpnja</w:t>
      </w:r>
      <w:r w:rsidR="00757DF3">
        <w:t xml:space="preserve"> 2018</w:t>
      </w:r>
      <w:r w:rsidR="00C947ED">
        <w:t xml:space="preserve">., </w:t>
      </w:r>
      <w:r w:rsidR="00CA1811">
        <w:t>13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4709D">
        <w:t>MUL TURIST d.o.o., Murvica</w:t>
      </w:r>
      <w:r w:rsidR="0094709D" w:rsidRPr="006826E8">
        <w:t xml:space="preserve">, </w:t>
      </w:r>
      <w:r w:rsidR="0094709D">
        <w:t>Murvica Donja 157</w:t>
      </w:r>
      <w:r w:rsidR="0094709D" w:rsidRPr="006826E8">
        <w:t xml:space="preserve">, OIB: </w:t>
      </w:r>
      <w:r w:rsidR="0094709D">
        <w:t>64381941505</w:t>
      </w:r>
      <w:r w:rsidR="00A57491">
        <w:t>,</w:t>
      </w:r>
      <w:r>
        <w:t xml:space="preserve"> na temelju neizvršenih osnova za plaćanje iznosi </w:t>
      </w:r>
      <w:r w:rsidR="0094709D">
        <w:t>62.072,29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94709D">
        <w:rPr>
          <w:color w:themeColor="text1" w:val="000000"/>
        </w:rPr>
        <w:t>Jure Buljat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CA1811">
        <w:t>13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39526B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39526B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556B6E">
        <w:tab/>
        <w:t xml:space="preserve">        </w:t>
      </w:r>
      <w:r>
        <w:t xml:space="preserve">     </w:t>
      </w:r>
      <w:r w:rsidR="00556B6E">
        <w:t xml:space="preserve">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94709D">
      <w:rPr>
        <w:bCs/>
      </w:rPr>
      <w:t>235</w:t>
    </w:r>
    <w:r w:rsidR="00CA1811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9526B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A7158"/>
    <w:rsid w:val="00DB66B2"/>
    <w:rsid w:val="00E13686"/>
    <w:rsid w:val="00E8100C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 TURIST putnička agencija, turizam i pomorski prijevoz d.o.o.</izvorni_sadrzaj>
    <derivirana_varijabla naziv="DomainObject.Predmet.ProtustrankaFormated_1">  MUL TURIST putnička agencija, turizam i pomorski prijevoz d.o.o.</derivirana_varijabla>
  </DomainObject.Predmet.ProtustrankaFormated>
  <DomainObject.Predmet.ProtustrankaFormatedOIB>
    <izvorni_sadrzaj>  MUL TURIST putnička agencija, turizam i pomorski prijevoz d.o.o., OIB 64381941505</izvorni_sadrzaj>
    <derivirana_varijabla naziv="DomainObject.Predmet.ProtustrankaFormatedOIB_1">  MUL TURIST putnička agencija, turizam i pomorski prijevoz d.o.o., OIB 64381941505</derivirana_varijabla>
  </DomainObject.Predmet.ProtustrankaFormatedOIB>
  <DomainObject.Predmet.ProtustrankaFormatedWithAdress>
    <izvorni_sadrzaj> MUL TURIST putnička agencija, turizam i pomorski prijevoz d.o.o., Murvica Donja 157, 23000 Murvica</izvorni_sadrzaj>
    <derivirana_varijabla naziv="DomainObject.Predmet.ProtustrankaFormatedWithAdress_1"> MUL TURIST putnička agencija, turizam i pomorski prijevoz d.o.o., Murvica Donja 157, 23000 Murvica</derivirana_varijabla>
  </DomainObject.Predmet.ProtustrankaFormatedWithAdress>
  <DomainObject.Predmet.ProtustrankaFormatedWithAdressOIB>
    <izvorni_sadrzaj> MUL TURIST putnička agencija, turizam i pomorski prijevoz d.o.o., OIB 64381941505, Murvica Donja 157, 23000 Murvica</izvorni_sadrzaj>
    <derivirana_varijabla naziv="DomainObject.Predmet.ProtustrankaFormatedWithAdressOIB_1"> MUL TURIST putnička agencija, turizam i pomorski prijevoz d.o.o., OIB 64381941505, Murvica Donja 157, 23000 Murvica</derivirana_varijabla>
  </DomainObject.Predmet.ProtustrankaFormatedWithAdressOIB>
  <DomainObject.Predmet.ProtustrankaWithAdress>
    <izvorni_sadrzaj>MUL TURIST putnička agencija, turizam i pomorski prijevoz d.o.o. Murvica Donja 157, 23000 Murvica</izvorni_sadrzaj>
    <derivirana_varijabla naziv="DomainObject.Predmet.ProtustrankaWithAdress_1">MUL TURIST putnička agencija, turizam i pomorski prijevoz d.o.o. Murvica Donja 157, 23000 Murvica</derivirana_varijabla>
  </DomainObject.Predmet.ProtustrankaWithAdress>
  <DomainObject.Predmet.ProtustrankaWithAdressOIB>
    <izvorni_sadrzaj>MUL TURIST putnička agencija, turizam i pomorski prijevoz d.o.o., OIB 64381941505, Murvica Donja 157, 23000 Murvica</izvorni_sadrzaj>
    <derivirana_varijabla naziv="DomainObject.Predmet.ProtustrankaWithAdressOIB_1">MUL TURIST putnička agencija, turizam i pomorski prijevoz d.o.o., OIB 64381941505, Murvica Donja 157, 23000 Murvica</derivirana_varijabla>
  </DomainObject.Predmet.ProtustrankaWithAdressOIB>
  <DomainObject.Predmet.ProtustrankaNazivFormated>
    <izvorni_sadrzaj>MUL TURIST putnička agencija, turizam i pomorski prijevoz d.o.o.</izvorni_sadrzaj>
    <derivirana_varijabla naziv="DomainObject.Predmet.ProtustrankaNazivFormated_1">MUL TURIST putnička agencija, turizam i pomorski prijevoz d.o.o.</derivirana_varijabla>
  </DomainObject.Predmet.ProtustrankaNazivFormated>
  <DomainObject.Predmet.ProtustrankaNazivFormatedOIB>
    <izvorni_sadrzaj>MUL TURIST putnička agencija, turizam i pomorski prijevoz d.o.o., OIB 64381941505</izvorni_sadrzaj>
    <derivirana_varijabla naziv="DomainObject.Predmet.ProtustrankaNazivFormatedOIB_1">MUL TURIST putnička agencija, turizam i pomorski prijevoz d.o.o., OIB 64381941505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 TURIST putnička agencija, turizam i pomorski prijevoz d.o.o.</item>
    </izvorni_sadrzaj>
    <derivirana_varijabla naziv="DomainObject.Predmet.ProtuStrankaListFormated_1">
      <item>MUL TURIST putnička agencija, turizam i pomorski prijevoz d.o.o.</item>
    </derivirana_varijabla>
  </DomainObject.Predmet.ProtuStrankaListFormated>
  <DomainObject.Predmet.ProtuStrankaListFormatedOIB>
    <izvorni_sadrzaj>
      <item>MUL TURIST putnička agencija, turizam i pomorski prijevoz d.o.o., OIB 64381941505</item>
    </izvorni_sadrzaj>
    <derivirana_varijabla naziv="DomainObject.Predmet.ProtuStrankaListFormatedOIB_1">
      <item>MUL TURIST putnička agencija, turizam i pomorski prijevoz d.o.o., OIB 64381941505</item>
    </derivirana_varijabla>
  </DomainObject.Predmet.ProtuStrankaListFormatedOIB>
  <DomainObject.Predmet.ProtuStrankaListFormatedWithAdress>
    <izvorni_sadrzaj>
      <item>MUL TURIST putnička agencija, turizam i pomorski prijevoz d.o.o., Murvica Donja 157, 23000 Murvica</item>
    </izvorni_sadrzaj>
    <derivirana_varijabla naziv="DomainObject.Predmet.ProtuStrankaListFormatedWithAdress_1">
      <item>MUL TURIST putnička agencija, turizam i pomorski prijevoz d.o.o., Murvica Donja 157, 23000 Murvica</item>
    </derivirana_varijabla>
  </DomainObject.Predmet.ProtuStrankaListFormatedWithAdress>
  <DomainObject.Predmet.ProtuStrankaListFormatedWithAdressOIB>
    <izvorni_sadrzaj>
      <item>MUL TURIST putnička agencija, turizam i pomorski prijevoz d.o.o., OIB 64381941505, Murvica Donja 157, 23000 Murvica</item>
    </izvorni_sadrzaj>
    <derivirana_varijabla naziv="DomainObject.Predmet.ProtuStrankaListFormatedWithAdressOIB_1">
      <item>MUL TURIST putnička agencija, turizam i pomorski prijevoz d.o.o., OIB 64381941505, Murvica Donja 157, 23000 Murvica</item>
    </derivirana_varijabla>
  </DomainObject.Predmet.ProtuStrankaListFormatedWithAdressOIB>
  <DomainObject.Predmet.ProtuStrankaListNazivFormated>
    <izvorni_sadrzaj>
      <item>MUL TURIST putnička agencija, turizam i pomorski prijevoz d.o.o.</item>
    </izvorni_sadrzaj>
    <derivirana_varijabla naziv="DomainObject.Predmet.ProtuStrankaListNazivFormated_1">
      <item>MUL TURIST putnička agencija, turizam i pomorski prijevoz d.o.o.</item>
    </derivirana_varijabla>
  </DomainObject.Predmet.ProtuStrankaListNazivFormated>
  <DomainObject.Predmet.ProtuStrankaListNazivFormatedOIB>
    <izvorni_sadrzaj>
      <item>MUL TURIST putnička agencija, turizam i pomorski prijevoz d.o.o., OIB 64381941505</item>
    </izvorni_sadrzaj>
    <derivirana_varijabla naziv="DomainObject.Predmet.ProtuStrankaListNazivFormatedOIB_1">
      <item>MUL TURIST putnička agencija, turizam i pomorski prijevoz d.o.o., OIB 64381941505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 TURIST putnička agencija, turizam i pomorski prijevoz d.o.o.</izvorni_sadrzaj>
    <derivirana_varijabla naziv="DomainObject.Predmet.ProtustrankaIDrugi_1">MUL TURIST putnička agencija, turizam i pomorski prijevoz d.o.o.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MUL TURIST putnička agencija, turizam i pomorski prijevoz d.o.o., OIB 64381941505, Murvica Donja 157, 23000 Murvica</izvorni_sadrzaj>
    <derivirana_varijabla naziv="DomainObject.Predmet.ProtustrankaIDrugiAdressOIB_1">MUL TURIST putnička agencija, turizam i pomorski prijevoz d.o.o., OIB 64381941505, Murvica Donja 157,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MUL TURIST putnička agencija, turizam i pomorski prijevoz d.o.o.</item>
    </izvorni_sadrzaj>
    <derivirana_varijabla naziv="DomainObject.Predmet.SudioniciListNaziv_1">
      <item>FINA</item>
      <item>MUL TURIST putnička agencija, turizam i pomorski prijevoz d.o.o.</item>
    </derivirana_varijabla>
  </DomainObject.Predmet.SudioniciListNaziv>
  <DomainObject.Predmet.SudioniciListAdressOIB>
    <izvorni_sadrzaj>
      <item>FINA, OIB 85821130368, Ivana Danila 4,23000 Zadar</item>
      <item>MUL TURIST putnička agencija, turizam i pomorski prijevoz d.o.o., OIB 64381941505, Murvica Donja 157,23000 Murvica</item>
    </izvorni_sadrzaj>
    <derivirana_varijabla naziv="DomainObject.Predmet.SudioniciListAdressOIB_1">
      <item>FINA, OIB 85821130368, Ivana Danila 4,23000 Zadar</item>
      <item>MUL TURIST putnička agencija, turizam i pomorski prijevoz d.o.o., OIB 64381941505, Murvica Donja 157,23000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64381941505</item>
    </izvorni_sadrzaj>
    <derivirana_varijabla naziv="DomainObject.Predmet.SudioniciListNazivOIB_1">
      <item>, OIB 85821130368</item>
      <item>, OIB 64381941505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2038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2018-08-10T06:22:00Z</dcterms:created>
  <dc:creator>mklismanic</dc:creator>
  <cp:lastModifiedBy>Anita Ivandić</cp:lastModifiedBy>
  <cp:lastPrinted>2018-08-10T06:21:00Z</cp:lastPrinted>
  <dcterms:modified xmlns:xsi="http://www.w3.org/2001/XMLSchema-instance" xsi:type="dcterms:W3CDTF">2018-08-13T09:08:00Z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