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4764" w14:paraId="681476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2EE7" w:rsidP="00022EE7" w:rsidR="00022EE7" w:rsidRPr="00022EE7">
      <w:pPr>
        <w:spacing w:after="0"/>
        <w:jc w:val="right"/>
        <w:rPr>
          <w:rFonts w:cs="Times New Roman" w:eastAsia="Calibri"/>
        </w:rPr>
      </w:pPr>
      <w:r w:rsidRPr="00022EE7">
        <w:rPr>
          <w:rFonts w:cs="Times New Roman" w:eastAsia="Calibri"/>
        </w:rPr>
        <w:t>St-108/17</w:t>
      </w:r>
    </w:p>
    <w:p w:rsidRDefault="00022EE7" w:rsidP="00022EE7" w:rsidR="00022EE7" w:rsidRPr="00022EE7">
      <w:pPr>
        <w:spacing w:after="0"/>
        <w:jc w:val="right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jc w:val="right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jc w:val="right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jc w:val="both"/>
        <w:rPr>
          <w:rFonts w:cs="Times New Roman" w:eastAsia="Calibri"/>
        </w:rPr>
      </w:pPr>
      <w:r w:rsidRPr="00022EE7">
        <w:rPr>
          <w:rFonts w:cs="Times New Roman" w:eastAsia="Calibri"/>
        </w:rPr>
        <w:t>REPUBLIKA HRVATSKA</w:t>
      </w:r>
    </w:p>
    <w:p w:rsidRDefault="00022EE7" w:rsidP="00022EE7" w:rsidR="00022EE7" w:rsidRPr="00022EE7">
      <w:pPr>
        <w:spacing w:after="0"/>
        <w:jc w:val="both"/>
        <w:rPr>
          <w:rFonts w:cs="Times New Roman" w:eastAsia="Calibri"/>
        </w:rPr>
      </w:pPr>
      <w:r w:rsidRPr="00022EE7">
        <w:rPr>
          <w:rFonts w:cs="Times New Roman" w:eastAsia="Calibri"/>
        </w:rPr>
        <w:t>TRGOVAČKI SUD U ZADRU</w:t>
      </w:r>
    </w:p>
    <w:p w:rsidRDefault="00022EE7" w:rsidP="00022EE7" w:rsidR="00022EE7" w:rsidRPr="00022EE7">
      <w:pPr>
        <w:spacing w:after="0"/>
        <w:jc w:val="both"/>
        <w:rPr>
          <w:rFonts w:cs="Times New Roman" w:eastAsia="Calibri"/>
        </w:rPr>
      </w:pPr>
      <w:r w:rsidRPr="00022EE7">
        <w:rPr>
          <w:rFonts w:cs="Times New Roman" w:eastAsia="Calibri"/>
        </w:rPr>
        <w:t>STALNA SLUŽBA U ŠIBENIKU</w:t>
      </w:r>
    </w:p>
    <w:p w:rsidRDefault="00022EE7" w:rsidP="00022EE7" w:rsidR="00022EE7" w:rsidRPr="00022EE7">
      <w:pPr>
        <w:spacing w:after="0"/>
        <w:jc w:val="both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jc w:val="center"/>
        <w:rPr>
          <w:rFonts w:cs="Times New Roman" w:eastAsia="Calibri"/>
        </w:rPr>
      </w:pPr>
      <w:r w:rsidRPr="00022EE7">
        <w:rPr>
          <w:rFonts w:cs="Times New Roman" w:eastAsia="Calibri"/>
        </w:rPr>
        <w:t>R E P U B L I K A    H R V A T S K A</w:t>
      </w:r>
    </w:p>
    <w:p w:rsidRDefault="00022EE7" w:rsidP="00022EE7" w:rsidR="00022EE7" w:rsidRPr="00022EE7">
      <w:pPr>
        <w:spacing w:after="0"/>
        <w:jc w:val="center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jc w:val="center"/>
        <w:rPr>
          <w:rFonts w:cs="Times New Roman" w:eastAsia="Calibri"/>
        </w:rPr>
      </w:pPr>
      <w:r w:rsidRPr="00022EE7">
        <w:rPr>
          <w:rFonts w:cs="Times New Roman" w:eastAsia="Calibri"/>
        </w:rPr>
        <w:t>R J E Š E N J E</w:t>
      </w:r>
    </w:p>
    <w:p w:rsidRDefault="00022EE7" w:rsidP="00022EE7" w:rsidR="00022EE7" w:rsidRPr="00022EE7">
      <w:pPr>
        <w:spacing w:after="0"/>
        <w:jc w:val="center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ind w:firstLine="708"/>
        <w:jc w:val="both"/>
        <w:rPr>
          <w:rFonts w:cs="Times New Roman" w:eastAsia="Calibri"/>
        </w:rPr>
      </w:pPr>
      <w:r w:rsidRPr="00022EE7">
        <w:rPr>
          <w:rFonts w:cs="Times New Roman" w:eastAsia="Calibri"/>
        </w:rPr>
        <w:t>Trgovački sud u Zadru, Stalna služba u Šibeniku, OIB: 39670464653 po stečajnom sucu Terezija Goreta, u stečajnom postupku nad stečajnim dužnikom Povoljno j.d.o.o. , sa sjedištem u Velika Rudina 9, Tisno, OIB: OIB 71813506689, dana 19. lipnja 2018. godine</w:t>
      </w:r>
    </w:p>
    <w:p w:rsidRDefault="00022EE7" w:rsidP="00022EE7" w:rsidR="00022EE7" w:rsidRPr="00022EE7">
      <w:pPr>
        <w:spacing w:after="0"/>
        <w:jc w:val="both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jc w:val="center"/>
        <w:rPr>
          <w:rFonts w:cs="Times New Roman" w:eastAsia="Calibri"/>
        </w:rPr>
      </w:pPr>
      <w:r w:rsidRPr="00022EE7">
        <w:rPr>
          <w:rFonts w:cs="Times New Roman" w:eastAsia="Calibri"/>
        </w:rPr>
        <w:t>r i j e š i o   j e</w:t>
      </w:r>
    </w:p>
    <w:p w:rsidRDefault="00022EE7" w:rsidP="00022EE7" w:rsidR="00022EE7" w:rsidRPr="00022EE7">
      <w:pPr>
        <w:spacing w:after="0"/>
        <w:jc w:val="center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ind w:firstLine="708"/>
        <w:jc w:val="both"/>
        <w:rPr>
          <w:rFonts w:cs="Times New Roman" w:eastAsia="Calibri"/>
        </w:rPr>
      </w:pPr>
      <w:r w:rsidRPr="00022EE7">
        <w:rPr>
          <w:rFonts w:cs="Times New Roman" w:eastAsia="Calibri"/>
        </w:rPr>
        <w:t xml:space="preserve">1. Dužniku Povoljno j.d.o.o. , sa sjedištem u Velika Rudina 9, Tisno, OIB: OIB 71813506689 postavlja se privremeni stečajni upravitelj u osobi Josip Jadran </w:t>
      </w:r>
      <w:proofErr w:type="spellStart"/>
      <w:r w:rsidRPr="00022EE7">
        <w:rPr>
          <w:rFonts w:cs="Times New Roman" w:eastAsia="Calibri"/>
        </w:rPr>
        <w:t>Sekso</w:t>
      </w:r>
      <w:proofErr w:type="spellEnd"/>
      <w:r w:rsidRPr="00022EE7">
        <w:rPr>
          <w:rFonts w:cs="Times New Roman" w:eastAsia="Calibri"/>
        </w:rPr>
        <w:t xml:space="preserve"> iz Šibenika, Ulica Bože </w:t>
      </w:r>
      <w:proofErr w:type="spellStart"/>
      <w:r w:rsidRPr="00022EE7">
        <w:rPr>
          <w:rFonts w:cs="Times New Roman" w:eastAsia="Calibri"/>
        </w:rPr>
        <w:t>Peričića</w:t>
      </w:r>
      <w:proofErr w:type="spellEnd"/>
      <w:r w:rsidRPr="00022EE7">
        <w:rPr>
          <w:rFonts w:cs="Times New Roman" w:eastAsia="Calibri"/>
        </w:rPr>
        <w:t xml:space="preserve"> 26, OIB 56627311158, koji će ispitati ima li dužnik imovine dostatne za pokriće troškova stečajnog postupka, koliki su troškovi stečajnog postupka te kakvi su izgledi za nastavak poslovanja stečajnog dužnika.</w:t>
      </w:r>
    </w:p>
    <w:p w:rsidRDefault="00022EE7" w:rsidP="00022EE7" w:rsidR="00022EE7" w:rsidRPr="00022EE7">
      <w:pPr>
        <w:spacing w:after="0"/>
        <w:jc w:val="both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ind w:firstLine="708"/>
        <w:jc w:val="both"/>
        <w:rPr>
          <w:rFonts w:cs="Times New Roman" w:eastAsia="Calibri"/>
        </w:rPr>
      </w:pPr>
      <w:r w:rsidRPr="00022EE7">
        <w:rPr>
          <w:rFonts w:cs="Times New Roman" w:eastAsia="Calibri"/>
        </w:rPr>
        <w:t>2. Zabranjuje se dužniku raspolaganje imovinom odnosno isti može raspolagati svojom imovinom samo uz prethodnu suglasnost stečajnog suca ili privremenog stečajnog upravitelja.</w:t>
      </w:r>
    </w:p>
    <w:p w:rsidRDefault="00022EE7" w:rsidP="00022EE7" w:rsidR="00022EE7" w:rsidRPr="00022EE7">
      <w:pPr>
        <w:spacing w:after="0"/>
        <w:jc w:val="both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ind w:firstLine="708"/>
        <w:jc w:val="both"/>
        <w:rPr>
          <w:rFonts w:cs="Times New Roman" w:eastAsia="Calibri"/>
        </w:rPr>
      </w:pPr>
      <w:r w:rsidRPr="00022EE7">
        <w:rPr>
          <w:rFonts w:cs="Times New Roman" w:eastAsia="Calibri"/>
        </w:rPr>
        <w:t>3. Pozivaju se dužnikovi dužnici da svoje obveze ispunjavaju vodeći računa o ovom rješenju.</w:t>
      </w:r>
    </w:p>
    <w:p w:rsidRDefault="00022EE7" w:rsidP="00022EE7" w:rsidR="00022EE7" w:rsidRPr="00022EE7">
      <w:pPr>
        <w:spacing w:after="0"/>
        <w:jc w:val="both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ind w:firstLine="708"/>
        <w:jc w:val="both"/>
        <w:rPr>
          <w:rFonts w:cs="Times New Roman" w:eastAsia="Calibri"/>
        </w:rPr>
      </w:pPr>
      <w:r w:rsidRPr="00022EE7">
        <w:rPr>
          <w:rFonts w:cs="Times New Roman" w:eastAsia="Calibri"/>
        </w:rPr>
        <w:t>4. Privremeni stečajni upravitelj dužan je dostaviti ovom sudu svoj nalaz i mišljenje u roku od 15 dana od prijema ovog rješenja.</w:t>
      </w:r>
    </w:p>
    <w:p w:rsidRDefault="00022EE7" w:rsidP="00022EE7" w:rsidR="00022EE7" w:rsidRPr="00022EE7">
      <w:pPr>
        <w:spacing w:after="0"/>
        <w:jc w:val="both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jc w:val="center"/>
        <w:rPr>
          <w:rFonts w:cs="Times New Roman" w:eastAsia="Calibri"/>
        </w:rPr>
      </w:pPr>
      <w:r w:rsidRPr="00022EE7">
        <w:rPr>
          <w:rFonts w:cs="Times New Roman" w:eastAsia="Calibri"/>
        </w:rPr>
        <w:t>Obrazloženje</w:t>
      </w:r>
    </w:p>
    <w:p w:rsidRDefault="00022EE7" w:rsidP="00022EE7" w:rsidR="00022EE7" w:rsidRPr="00022EE7">
      <w:pPr>
        <w:spacing w:after="0"/>
        <w:jc w:val="center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ind w:firstLine="708"/>
        <w:jc w:val="both"/>
        <w:rPr>
          <w:rFonts w:cs="Times New Roman" w:eastAsia="Calibri"/>
        </w:rPr>
      </w:pPr>
      <w:r w:rsidRPr="00022EE7">
        <w:rPr>
          <w:rFonts w:cs="Times New Roman" w:eastAsia="Calibri"/>
        </w:rPr>
        <w:t xml:space="preserve">Kod ovog suda pod gornjim poslovnim brojem u tijeku je prethodni postupak radi utvrđivanja uvjeta za otvaranje stečajnog postupka nad stečajnim dužnikom, a postupak je inicirala Financijska agencija, prijedlogom za pokretanje stečajnog postupka. </w:t>
      </w:r>
    </w:p>
    <w:p w:rsidRDefault="00022EE7" w:rsidP="00022EE7" w:rsidR="00022EE7" w:rsidRPr="00022EE7">
      <w:pPr>
        <w:spacing w:after="0"/>
        <w:ind w:firstLine="708"/>
        <w:jc w:val="both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ind w:firstLine="708"/>
        <w:jc w:val="both"/>
        <w:rPr>
          <w:rFonts w:cs="Times New Roman" w:eastAsia="Calibri"/>
        </w:rPr>
      </w:pPr>
      <w:r w:rsidRPr="00022EE7">
        <w:rPr>
          <w:rFonts w:cs="Times New Roman" w:eastAsia="Calibri"/>
        </w:rPr>
        <w:t xml:space="preserve">Na ročište za utvrđivanje uvjeta za otvaranje stečajnog postupka nije pristupio zakonski zastupnik dužnika niti je dostavio popis imovine. </w:t>
      </w:r>
    </w:p>
    <w:p w:rsidRDefault="00022EE7" w:rsidP="00022EE7" w:rsidR="00022EE7" w:rsidRPr="00022EE7">
      <w:pPr>
        <w:spacing w:after="0"/>
        <w:ind w:firstLine="708"/>
        <w:jc w:val="both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ind w:firstLine="708"/>
        <w:jc w:val="both"/>
        <w:rPr>
          <w:rFonts w:cs="Times New Roman" w:eastAsia="Calibri"/>
        </w:rPr>
      </w:pPr>
      <w:r w:rsidRPr="00022EE7">
        <w:rPr>
          <w:rFonts w:cs="Times New Roman" w:eastAsia="Calibri"/>
        </w:rPr>
        <w:t xml:space="preserve">Imajući u vidu sve naprijed navedeno, sukladno čl. 119. Stečajnog zakona (Narodne novine 71/15), trebalo je dužniku postaviti privremenog stečajnog upravitelja koji će ispitati </w:t>
      </w:r>
      <w:r w:rsidRPr="00022EE7">
        <w:rPr>
          <w:rFonts w:cs="Times New Roman" w:eastAsia="Calibri"/>
        </w:rPr>
        <w:lastRenderedPageBreak/>
        <w:t xml:space="preserve">postoje li razlozi za otvaranje stečajnog postupka, ima li dužnik imovine za pokriće troškova stečajnog postupka, koliki su troškovi stečajnog postupka te je odredio rok za dostavu nalaza i mišljenja. </w:t>
      </w:r>
    </w:p>
    <w:p w:rsidRDefault="00022EE7" w:rsidP="00022EE7" w:rsidR="00022EE7" w:rsidRPr="00022EE7">
      <w:pPr>
        <w:spacing w:after="0"/>
        <w:jc w:val="both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ind w:firstLine="708"/>
        <w:jc w:val="both"/>
        <w:rPr>
          <w:rFonts w:cs="Times New Roman" w:eastAsia="Calibri"/>
        </w:rPr>
      </w:pPr>
      <w:r w:rsidRPr="00022EE7">
        <w:rPr>
          <w:rFonts w:cs="Times New Roman" w:eastAsia="Calibri"/>
        </w:rPr>
        <w:t>Kako u spisu nema podataka iz kojih bi bilo razvidno postoje li već zabrane nad imovinom dužnika, te mu je stoga sukladno čl. 118. st. 2. točka 2.  SZ-a sud izdao mjeru zabrane raspolaganja na imovini, budući bi takvo raspolaganje moglo oštetiti vjerovnike u stečajnom postupku.</w:t>
      </w:r>
    </w:p>
    <w:p w:rsidRDefault="00022EE7" w:rsidP="00022EE7" w:rsidR="00022EE7" w:rsidRPr="00022EE7">
      <w:pPr>
        <w:spacing w:after="0"/>
        <w:jc w:val="both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ind w:firstLine="708"/>
        <w:jc w:val="both"/>
        <w:rPr>
          <w:rFonts w:cs="Times New Roman" w:eastAsia="Calibri"/>
        </w:rPr>
      </w:pPr>
      <w:r w:rsidRPr="00022EE7">
        <w:rPr>
          <w:rFonts w:cs="Times New Roman" w:eastAsia="Calibri"/>
        </w:rPr>
        <w:t>Slijedom navedenog, odlučeno je kao u izreci.</w:t>
      </w:r>
    </w:p>
    <w:p w:rsidRDefault="00022EE7" w:rsidP="00022EE7" w:rsidR="00022EE7" w:rsidRPr="00022EE7">
      <w:pPr>
        <w:spacing w:after="0"/>
        <w:jc w:val="both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jc w:val="center"/>
        <w:rPr>
          <w:rFonts w:cs="Times New Roman" w:eastAsia="Calibri"/>
        </w:rPr>
      </w:pPr>
      <w:r w:rsidRPr="00022EE7">
        <w:rPr>
          <w:rFonts w:cs="Times New Roman" w:eastAsia="Calibri"/>
        </w:rPr>
        <w:t>U Šibeniku, dana 19. lipnja 2018. godine</w:t>
      </w:r>
    </w:p>
    <w:p w:rsidRDefault="00022EE7" w:rsidP="00022EE7" w:rsidR="00022EE7" w:rsidRPr="00022EE7">
      <w:pPr>
        <w:spacing w:after="0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ind w:left="6372"/>
        <w:rPr>
          <w:rFonts w:cs="Times New Roman" w:eastAsia="Calibri"/>
        </w:rPr>
      </w:pPr>
      <w:r w:rsidRPr="00022EE7">
        <w:rPr>
          <w:rFonts w:cs="Times New Roman" w:eastAsia="Calibri"/>
        </w:rPr>
        <w:t>STEČAJNI SUDAC</w:t>
      </w:r>
    </w:p>
    <w:p w:rsidRDefault="00022EE7" w:rsidP="00022EE7" w:rsidR="00022EE7" w:rsidRPr="00022EE7">
      <w:pPr>
        <w:spacing w:after="0"/>
        <w:ind w:left="6372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ind w:left="6372"/>
        <w:rPr>
          <w:rFonts w:cs="Times New Roman" w:eastAsia="Calibri"/>
        </w:rPr>
      </w:pPr>
      <w:r w:rsidRPr="00022EE7">
        <w:rPr>
          <w:rFonts w:cs="Times New Roman" w:eastAsia="Calibri"/>
        </w:rPr>
        <w:t>Terezija Goreta</w:t>
      </w:r>
    </w:p>
    <w:p w:rsidRDefault="00022EE7" w:rsidP="00022EE7" w:rsidR="00022EE7" w:rsidRPr="00022EE7">
      <w:pPr>
        <w:spacing w:after="0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rPr>
          <w:rFonts w:cs="Times New Roman" w:eastAsia="Calibri"/>
        </w:rPr>
      </w:pPr>
      <w:r w:rsidRPr="00022EE7">
        <w:rPr>
          <w:rFonts w:cs="Times New Roman" w:eastAsia="Calibri"/>
        </w:rPr>
        <w:t>POUKA O PRAVNOM LIJEKU</w:t>
      </w:r>
    </w:p>
    <w:p w:rsidRDefault="00022EE7" w:rsidP="00022EE7" w:rsidR="00022EE7" w:rsidRPr="00022EE7">
      <w:pPr>
        <w:spacing w:after="0"/>
        <w:ind w:firstLine="708"/>
        <w:rPr>
          <w:rFonts w:cs="Times New Roman" w:eastAsia="Calibri"/>
        </w:rPr>
      </w:pPr>
      <w:r w:rsidRPr="00022EE7">
        <w:rPr>
          <w:rFonts w:cs="Times New Roman" w:eastAsia="Calibri"/>
        </w:rPr>
        <w:t>Protiv ovog rješenja dopuštena je žalba u roku od 8 dana od dostave istog.</w:t>
      </w:r>
    </w:p>
    <w:p w:rsidRDefault="00022EE7" w:rsidP="00022EE7" w:rsidR="00022EE7" w:rsidRPr="00022EE7">
      <w:pPr>
        <w:spacing w:after="0"/>
        <w:rPr>
          <w:rFonts w:cs="Times New Roman" w:eastAsia="Calibri"/>
        </w:rPr>
      </w:pPr>
    </w:p>
    <w:p w:rsidRDefault="00022EE7" w:rsidP="00022EE7" w:rsidR="00022EE7" w:rsidRPr="00022EE7">
      <w:pPr>
        <w:spacing w:after="0"/>
        <w:rPr>
          <w:rFonts w:cs="Times New Roman" w:eastAsia="Calibri"/>
        </w:rPr>
      </w:pPr>
      <w:r w:rsidRPr="00022EE7">
        <w:rPr>
          <w:rFonts w:cs="Times New Roman" w:eastAsia="Calibri"/>
        </w:rPr>
        <w:t>DN-a:</w:t>
      </w:r>
    </w:p>
    <w:p w:rsidRDefault="00022EE7" w:rsidP="00022EE7" w:rsidR="00022EE7" w:rsidRPr="00022EE7">
      <w:pPr>
        <w:spacing w:after="0"/>
        <w:rPr>
          <w:rFonts w:cs="Times New Roman" w:eastAsia="Calibri"/>
        </w:rPr>
      </w:pPr>
      <w:r w:rsidRPr="00022EE7">
        <w:rPr>
          <w:rFonts w:cs="Times New Roman" w:eastAsia="Calibri"/>
        </w:rPr>
        <w:t xml:space="preserve">- privremenom stečajnom upravitelju </w:t>
      </w:r>
    </w:p>
    <w:p w:rsidRDefault="00022EE7" w:rsidP="00022EE7" w:rsidR="00022EE7" w:rsidRPr="00022EE7">
      <w:pPr>
        <w:spacing w:after="0"/>
        <w:rPr>
          <w:rFonts w:cs="Times New Roman" w:eastAsia="Calibri"/>
        </w:rPr>
      </w:pPr>
      <w:r w:rsidRPr="00022EE7">
        <w:rPr>
          <w:rFonts w:cs="Times New Roman" w:eastAsia="Calibri"/>
        </w:rPr>
        <w:t xml:space="preserve">  uz izjavu i potvrdu o imenovanju</w:t>
      </w:r>
    </w:p>
    <w:p w:rsidRDefault="00022EE7" w:rsidP="00022EE7" w:rsidR="00022EE7" w:rsidRPr="00022EE7">
      <w:pPr>
        <w:spacing w:after="0"/>
        <w:rPr>
          <w:rFonts w:cs="Times New Roman" w:eastAsia="Calibri"/>
        </w:rPr>
      </w:pPr>
      <w:r w:rsidRPr="00022EE7">
        <w:rPr>
          <w:rFonts w:cs="Times New Roman" w:eastAsia="Calibri"/>
        </w:rPr>
        <w:t>- stečajnom dužniku</w:t>
      </w:r>
    </w:p>
    <w:p w:rsidRDefault="00022EE7" w:rsidP="00022EE7" w:rsidR="00022EE7" w:rsidRPr="00022EE7">
      <w:pPr>
        <w:spacing w:after="0"/>
        <w:rPr>
          <w:rFonts w:cs="Times New Roman" w:eastAsia="Calibri"/>
        </w:rPr>
      </w:pPr>
      <w:r w:rsidRPr="00022EE7">
        <w:rPr>
          <w:rFonts w:cs="Times New Roman" w:eastAsia="Calibri"/>
        </w:rPr>
        <w:t>- predlagatelja</w:t>
      </w:r>
    </w:p>
    <w:p w:rsidRDefault="00022EE7" w:rsidP="00022EE7" w:rsidR="00022EE7" w:rsidRPr="00022EE7">
      <w:pPr>
        <w:spacing w:after="0"/>
        <w:rPr>
          <w:rFonts w:cs="Times New Roman" w:eastAsia="Calibri"/>
        </w:rPr>
      </w:pPr>
      <w:r w:rsidRPr="00022EE7">
        <w:rPr>
          <w:rFonts w:cs="Times New Roman" w:eastAsia="Calibri"/>
        </w:rPr>
        <w:t>- e-oglasna ploča</w:t>
      </w:r>
    </w:p>
    <w:p w:rsidRDefault="00022EE7" w:rsidP="00022EE7" w:rsidR="00022EE7" w:rsidRPr="00022EE7">
      <w:pPr>
        <w:spacing w:after="0"/>
        <w:rPr>
          <w:rFonts w:cs="Times New Roman" w:eastAsia="Calibri"/>
        </w:rPr>
      </w:pPr>
      <w:r w:rsidRPr="00022EE7">
        <w:rPr>
          <w:rFonts w:cs="Times New Roman" w:eastAsia="Calibri"/>
        </w:rPr>
        <w:t>- sudski registar, po pravomoćnosti</w:t>
      </w:r>
    </w:p>
    <w:p w:rsidRDefault="00022EE7" w:rsidP="00022EE7" w:rsidR="00022EE7" w:rsidRPr="00022EE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22EE7" w:rsidP="00022EE7" w:rsidR="00022EE7" w:rsidRPr="00022EE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22EE7" w:rsidP="00022EE7" w:rsidR="00022EE7" w:rsidRPr="00022EE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22EE7" w:rsidP="00022EE7" w:rsidR="00022EE7" w:rsidRPr="00022EE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EE7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1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St-108/2017-9</izvorni_sadrzaj>
    <derivirana_varijabla naziv="DomainObject.Oznaka_1">St-108/2017-9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POVOLJNO j.d.o.o. za promet nekretninama, turistička agencija</izvorni_sadrzaj>
    <derivirana_varijabla naziv="DomainObject.Predmet.ProtustrankaFormated_1">  POVOLJNO j.d.o.o. za promet nekretninama, turistička agencija</derivirana_varijabla>
  </DomainObject.Predmet.ProtustrankaFormated>
  <DomainObject.Predmet.ProtustrankaFormatedOIB>
    <izvorni_sadrzaj>  POVOLJNO j.d.o.o. za promet nekretninama, turistička agencija, OIB 71813506689</izvorni_sadrzaj>
    <derivirana_varijabla naziv="DomainObject.Predmet.ProtustrankaFormatedOIB_1">  POVOLJNO j.d.o.o. za promet nekretninama, turistička agencija, OIB 71813506689</derivirana_varijabla>
  </DomainObject.Predmet.ProtustrankaFormatedOIB>
  <DomainObject.Predmet.ProtustrankaFormatedWithAdress>
    <izvorni_sadrzaj> POVOLJNO j.d.o.o. za promet nekretninama, turistička agencija, Velika Rudina 9, 22240 Tisno</izvorni_sadrzaj>
    <derivirana_varijabla naziv="DomainObject.Predmet.ProtustrankaFormatedWithAdress_1"> POVOLJNO j.d.o.o. za promet nekretninama, turistička agencija, Velika Rudina 9, 22240 Tisno</derivirana_varijabla>
  </DomainObject.Predmet.ProtustrankaFormatedWithAdress>
  <DomainObject.Predmet.ProtustrankaFormatedWithAdressOIB>
    <izvorni_sadrzaj> POVOLJNO j.d.o.o. za promet nekretninama, turistička agencija, OIB 71813506689, Velika Rudina 9, 22240 Tisno</izvorni_sadrzaj>
    <derivirana_varijabla naziv="DomainObject.Predmet.ProtustrankaFormatedWithAdressOIB_1"> POVOLJNO j.d.o.o. za promet nekretninama, turistička agencija, OIB 71813506689, Velika Rudina 9, 22240 Tisno</derivirana_varijabla>
  </DomainObject.Predmet.ProtustrankaFormatedWithAdressOIB>
  <DomainObject.Predmet.ProtustrankaWithAdress>
    <izvorni_sadrzaj>POVOLJNO j.d.o.o. za promet nekretninama, turistička agencija Velika Rudina 9, 22240 Tisno</izvorni_sadrzaj>
    <derivirana_varijabla naziv="DomainObject.Predmet.ProtustrankaWithAdress_1">POVOLJNO j.d.o.o. za promet nekretninama, turistička agencija Velika Rudina 9, 22240 Tisno</derivirana_varijabla>
  </DomainObject.Predmet.ProtustrankaWithAdress>
  <DomainObject.Predmet.ProtustrankaWithAdressOIB>
    <izvorni_sadrzaj>POVOLJNO j.d.o.o. za promet nekretninama, turistička agencija, OIB 71813506689, Velika Rudina 9, 22240 Tisno</izvorni_sadrzaj>
    <derivirana_varijabla naziv="DomainObject.Predmet.ProtustrankaWithAdressOIB_1">POVOLJNO j.d.o.o. za promet nekretninama, turistička agencija, OIB 71813506689, Velika Rudina 9, 22240 Tisno</derivirana_varijabla>
  </DomainObject.Predmet.ProtustrankaWithAdressOIB>
  <DomainObject.Predmet.ProtustrankaNazivFormated>
    <izvorni_sadrzaj>POVOLJNO j.d.o.o. za promet nekretninama, turistička agencija</izvorni_sadrzaj>
    <derivirana_varijabla naziv="DomainObject.Predmet.ProtustrankaNazivFormated_1">POVOLJNO j.d.o.o. za promet nekretninama, turistička agencija</derivirana_varijabla>
  </DomainObject.Predmet.ProtustrankaNazivFormated>
  <DomainObject.Predmet.ProtustrankaNazivFormatedOIB>
    <izvorni_sadrzaj>POVOLJNO j.d.o.o. za promet nekretninama, turistička agencija, OIB 71813506689</izvorni_sadrzaj>
    <derivirana_varijabla naziv="DomainObject.Predmet.ProtustrankaNazivFormatedOIB_1">POVOLJNO j.d.o.o. za promet nekretninama, turistička agencija, OIB 71813506689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POVOLJNO j.d.o.o. za promet nekretninama, turistička agencija</item>
    </izvorni_sadrzaj>
    <derivirana_varijabla naziv="DomainObject.Predmet.ProtuStrankaListFormated_1">
      <item>POVOLJNO j.d.o.o. za promet nekretninama, turistička agencija</item>
    </derivirana_varijabla>
  </DomainObject.Predmet.ProtuStrankaListFormated>
  <DomainObject.Predmet.ProtuStrankaListFormatedOIB>
    <izvorni_sadrzaj>
      <item>POVOLJNO j.d.o.o. za promet nekretninama, turistička agencija, OIB 71813506689</item>
    </izvorni_sadrzaj>
    <derivirana_varijabla naziv="DomainObject.Predmet.ProtuStrankaListFormatedOIB_1">
      <item>POVOLJNO j.d.o.o. za promet nekretninama, turistička agencija, OIB 71813506689</item>
    </derivirana_varijabla>
  </DomainObject.Predmet.ProtuStrankaListFormatedOIB>
  <DomainObject.Predmet.ProtuStrankaListFormatedWithAdress>
    <izvorni_sadrzaj>
      <item>POVOLJNO j.d.o.o. za promet nekretninama, turistička agencija, Velika Rudina 9, 22240 Tisno</item>
    </izvorni_sadrzaj>
    <derivirana_varijabla naziv="DomainObject.Predmet.ProtuStrankaListFormatedWithAdress_1">
      <item>POVOLJNO j.d.o.o. za promet nekretninama, turistička agencija, Velika Rudina 9, 22240 Tisno</item>
    </derivirana_varijabla>
  </DomainObject.Predmet.ProtuStrankaListFormatedWithAdress>
  <DomainObject.Predmet.ProtuStrankaListFormatedWithAdressOIB>
    <izvorni_sadrzaj>
      <item>POVOLJNO j.d.o.o. za promet nekretninama, turistička agencija, OIB 71813506689, Velika Rudina 9, 22240 Tisno</item>
    </izvorni_sadrzaj>
    <derivirana_varijabla naziv="DomainObject.Predmet.ProtuStrankaListFormatedWithAdressOIB_1">
      <item>POVOLJNO j.d.o.o. za promet nekretninama, turistička agencija, OIB 71813506689, Velika Rudina 9, 22240 Tisno</item>
    </derivirana_varijabla>
  </DomainObject.Predmet.ProtuStrankaListFormatedWithAdressOIB>
  <DomainObject.Predmet.ProtuStrankaListNazivFormated>
    <izvorni_sadrzaj>
      <item>POVOLJNO j.d.o.o. za promet nekretninama, turistička agencija</item>
    </izvorni_sadrzaj>
    <derivirana_varijabla naziv="DomainObject.Predmet.ProtuStrankaListNazivFormated_1">
      <item>POVOLJNO j.d.o.o. za promet nekretninama, turistička agencija</item>
    </derivirana_varijabla>
  </DomainObject.Predmet.ProtuStrankaListNazivFormated>
  <DomainObject.Predmet.ProtuStrankaListNazivFormatedOIB>
    <izvorni_sadrzaj>
      <item>POVOLJNO j.d.o.o. za promet nekretninama, turistička agencija, OIB 71813506689</item>
    </izvorni_sadrzaj>
    <derivirana_varijabla naziv="DomainObject.Predmet.ProtuStrankaListNazivFormatedOIB_1">
      <item>POVOLJNO j.d.o.o. za promet nekretninama, turistička agencija, OIB 71813506689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St-108/2017-9</izvorni_sadrzaj>
    <derivirana_varijabla naziv="DomainObject.PoslovniBrojDokumenta_1">St-108/2017-9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POVOLJNO j.d.o.o. za promet nekretninama, turistička agencija</izvorni_sadrzaj>
    <derivirana_varijabla naziv="DomainObject.Predmet.ProtustrankaIDrugi_1">POVOLJNO j.d.o.o. za promet nekretninama, turistička agencija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POVOLJNO j.d.o.o. za promet nekretninama, turistička agencija, OIB 71813506689, Velika Rudina 9, 22240 Tisno</izvorni_sadrzaj>
    <derivirana_varijabla naziv="DomainObject.Predmet.ProtustrankaIDrugiAdressOIB_1">POVOLJNO j.d.o.o. za promet nekretninama, turistička agencija, OIB 71813506689, Velika Rudina 9,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POVOLJNO j.d.o.o. za promet nekretninama, turistička agencija</item>
    </izvorni_sadrzaj>
    <derivirana_varijabla naziv="DomainObject.Predmet.SudioniciListNaziv_1">
      <item>Financijska agencija</item>
      <item>POVOLJNO j.d.o.o. za promet nekretninama, turistička agencija</item>
    </derivirana_varijabla>
  </DomainObject.Predmet.SudioniciListNaziv>
  <DomainObject.Predmet.SudioniciListAdressOIB>
    <izvorni_sadrzaj>
      <item>Financijska agencija, OIB 85821130368, Perivoj L.Marune 1,22000 Šibenik</item>
      <item>POVOLJNO j.d.o.o. za promet nekretninama, turistička agencija, OIB 71813506689, Velika Rudina 9,22240 Tisno</item>
    </izvorni_sadrzaj>
    <derivirana_varijabla naziv="DomainObject.Predmet.SudioniciListAdressOIB_1">
      <item>Financijska agencija, OIB 85821130368, Perivoj L.Marune 1,22000 Šibenik</item>
      <item>POVOLJNO j.d.o.o. za promet nekretninama, turistička agencija, OIB 71813506689, Velika Rudina 9,22240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EA643-D522-4A8F-B2FD-921FF9246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2221</properties:Characters>
  <properties:Lines>80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2018-06-19T11:56:00Z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St-108/2017-9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