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2224" w14:paraId="13e222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00A3A" w:rsidP="00A55158" w:rsidR="00A55158"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1C18BD">
        <w:t xml:space="preserve">                </w:t>
      </w:r>
      <w:r>
        <w:t xml:space="preserve"> </w:t>
      </w:r>
      <w:r w:rsidRPr="00ED0881">
        <w:rPr>
          <w:b/>
        </w:rPr>
        <w:t>Broj:</w:t>
      </w:r>
      <w:r w:rsidR="001C18BD" w:rsidRPr="00ED0881">
        <w:rPr>
          <w:b/>
        </w:rPr>
        <w:t>1/</w:t>
      </w:r>
      <w:r w:rsidRPr="00ED0881">
        <w:rPr>
          <w:b/>
        </w:rPr>
        <w:t xml:space="preserve"> St-</w:t>
      </w:r>
      <w:r w:rsidR="00A92CBA">
        <w:rPr>
          <w:b/>
        </w:rPr>
        <w:t>1598</w:t>
      </w:r>
      <w:r w:rsidR="00A33A8A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352129">
        <w:t xml:space="preserve">sutkinji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</w:t>
      </w:r>
      <w:r w:rsidR="00ED0881">
        <w:t>ijske agencije RC</w:t>
      </w:r>
      <w:r w:rsidR="004A0D7B">
        <w:t xml:space="preserve"> </w:t>
      </w:r>
      <w:r w:rsidR="0017076B">
        <w:t>Osijek</w:t>
      </w:r>
      <w:r w:rsidR="00AF6623">
        <w:t>,</w:t>
      </w:r>
      <w:r w:rsidR="00500A3A">
        <w:t xml:space="preserve"> </w:t>
      </w:r>
      <w:r w:rsidR="001C4981">
        <w:t xml:space="preserve">Podružnica Slavonski Brod, </w:t>
      </w:r>
      <w:r w:rsidR="004A0D7B">
        <w:t xml:space="preserve">za </w:t>
      </w:r>
      <w:r w:rsidR="00A33A8A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A3A">
        <w:t xml:space="preserve"> </w:t>
      </w:r>
      <w:r w:rsidR="00A92CBA">
        <w:rPr>
          <w:b/>
        </w:rPr>
        <w:t>IZO-MONT j.d.o.o. za građenje i usluge Slavonski Brod, Nikole Zrinskog 67, OIB 64622159717</w:t>
      </w:r>
      <w:r w:rsidR="001C4981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ED0881">
        <w:t>, 104/17</w:t>
      </w:r>
      <w:r w:rsidR="00316816">
        <w:t>)</w:t>
      </w:r>
      <w:r w:rsidR="00907BE4">
        <w:t xml:space="preserve">, </w:t>
      </w:r>
      <w:r w:rsidR="00A92CBA">
        <w:t>27</w:t>
      </w:r>
      <w:r w:rsidR="00ED0881">
        <w:t xml:space="preserve">. </w:t>
      </w:r>
      <w:r w:rsidR="00A92CBA">
        <w:t>studenog</w:t>
      </w:r>
      <w:r w:rsidR="00ED0881">
        <w:t xml:space="preserve"> 2018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A92CBA">
        <w:rPr>
          <w:b/>
        </w:rPr>
        <w:t>IZO-MONT j.d.o.o. za građenje i usluge Slavonski Brod, Nikole Zrinskog 67, OIB 64622159717</w:t>
      </w:r>
      <w:r w:rsidR="00ED0881">
        <w:rPr>
          <w:b/>
        </w:rPr>
        <w:t>,</w:t>
      </w:r>
      <w:r w:rsidR="00FF183F">
        <w:rPr>
          <w:b/>
        </w:rPr>
        <w:t xml:space="preserve"> </w:t>
      </w:r>
      <w:r>
        <w:t xml:space="preserve">iznosi </w:t>
      </w:r>
      <w:r w:rsidR="00A92CBA">
        <w:rPr>
          <w:b/>
        </w:rPr>
        <w:t>57.849,94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1C18BD">
        <w:t xml:space="preserve">osoba ovlaštena za zastupanje dužnika </w:t>
      </w:r>
      <w:r w:rsidR="00A92CBA">
        <w:rPr>
          <w:b/>
        </w:rPr>
        <w:t>NENAD GRONJAK</w:t>
      </w:r>
      <w:r w:rsidR="00A33A8A">
        <w:rPr>
          <w:b/>
        </w:rPr>
        <w:t xml:space="preserve">, OIB </w:t>
      </w:r>
      <w:r w:rsidR="00A92CBA">
        <w:rPr>
          <w:b/>
        </w:rPr>
        <w:t>72952971428, Slavonski Brod, Nikole Zrinskog 67</w:t>
      </w:r>
      <w:r w:rsidR="00BE372E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</w:t>
      </w:r>
      <w:r w:rsidR="003E4DD9" w:rsidRPr="001C4981">
        <w:rPr>
          <w:b/>
        </w:rPr>
        <w:t>10.000,00 kn</w:t>
      </w:r>
      <w:r w:rsidR="003E4DD9">
        <w:t xml:space="preserve">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 xml:space="preserve">0 s pozivom na broj HR05 </w:t>
      </w:r>
      <w:r w:rsidR="00E021A5">
        <w:t>221</w:t>
      </w:r>
      <w:r w:rsidR="00106733">
        <w:t>-</w:t>
      </w:r>
      <w:r w:rsidR="00A92CBA">
        <w:rPr>
          <w:b/>
        </w:rPr>
        <w:t>1598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ED0881">
        <w:rPr>
          <w:b/>
        </w:rPr>
        <w:t>8</w:t>
      </w:r>
      <w:r w:rsidR="001C4981">
        <w:t xml:space="preserve"> (čl.</w:t>
      </w:r>
      <w:r w:rsidR="00316816">
        <w:t xml:space="preserve"> 430 S</w:t>
      </w:r>
      <w:r w:rsidR="001C4981">
        <w:t>tečajnog zakona u vezi s čl.</w:t>
      </w:r>
      <w:r w:rsidR="00316816">
        <w:t xml:space="preserve"> 132. Stečajnog zakona</w:t>
      </w:r>
      <w:r w:rsidR="001C4981">
        <w:t>,</w:t>
      </w:r>
      <w:r w:rsidR="00316816">
        <w:t xml:space="preserve"> N</w:t>
      </w:r>
      <w:r w:rsidR="001C4981">
        <w:t>N br.</w:t>
      </w:r>
      <w:r w:rsidR="00316816">
        <w:t xml:space="preserve"> 71/15</w:t>
      </w:r>
      <w:r w:rsidR="001C498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</w:t>
      </w:r>
      <w:r w:rsidR="001C4981">
        <w:t xml:space="preserve">čl. </w:t>
      </w:r>
      <w:r w:rsidR="008B0E56">
        <w:t>132. i 133. te čl</w:t>
      </w:r>
      <w:r w:rsidR="001C4981">
        <w:t>.</w:t>
      </w:r>
      <w:r w:rsidR="008B0E56">
        <w:t xml:space="preserve">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ED0881" w:rsidR="00ED0881">
      <w:pPr>
        <w:ind w:left="708"/>
        <w:jc w:val="center"/>
      </w:pPr>
      <w:r>
        <w:t xml:space="preserve">U </w:t>
      </w:r>
      <w:r w:rsidR="00ED0881">
        <w:t xml:space="preserve">Slavonskom </w:t>
      </w:r>
      <w:r w:rsidR="00907BE4">
        <w:t xml:space="preserve">Brodu, </w:t>
      </w:r>
      <w:r w:rsidR="00A92CBA">
        <w:t>27. studenog</w:t>
      </w:r>
      <w:r w:rsidR="00ED0881">
        <w:t xml:space="preserve"> 2018.</w:t>
      </w:r>
    </w:p>
    <w:p w:rsidRDefault="00ED0881" w:rsidP="00ED0881" w:rsidR="00ED0881">
      <w:pPr>
        <w:ind w:left="708"/>
        <w:jc w:val="center"/>
      </w:pPr>
    </w:p>
    <w:p w:rsidRDefault="00ED0881" w:rsidP="00ED0881" w:rsidR="008B0E56" w:rsidRPr="00ED0881">
      <w:pPr>
        <w:ind w:firstLine="708" w:left="4956"/>
        <w:jc w:val="center"/>
      </w:pPr>
      <w:r>
        <w:t xml:space="preserve">       </w:t>
      </w:r>
      <w:r w:rsidR="008B0E56">
        <w:rPr>
          <w:bCs/>
        </w:rPr>
        <w:t xml:space="preserve">  </w:t>
      </w:r>
      <w:r w:rsidR="007B4891">
        <w:rPr>
          <w:bCs/>
        </w:rPr>
        <w:t>STEČAJN</w:t>
      </w:r>
      <w:r>
        <w:rPr>
          <w:bCs/>
        </w:rPr>
        <w:t>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1C18BD" w:rsidP="001C18BD" w:rsidR="00532E0A">
      <w:r>
        <w:t xml:space="preserve">Dostaviti putem mrežne stanice </w:t>
      </w:r>
      <w:r w:rsidR="008B0E56">
        <w:t>e-oglasna ploča</w:t>
      </w:r>
      <w:r>
        <w:t>:</w:t>
      </w:r>
    </w:p>
    <w:p w:rsidRDefault="001C18BD" w:rsidP="001C18BD" w:rsidR="001C18BD">
      <w:r>
        <w:t>-</w:t>
      </w:r>
      <w:r w:rsidR="00ED0881">
        <w:t xml:space="preserve"> </w:t>
      </w:r>
      <w:r>
        <w:t>predlagatelju</w:t>
      </w:r>
    </w:p>
    <w:p w:rsidRDefault="001C18BD" w:rsidP="001C18BD" w:rsidR="001C18BD">
      <w:r>
        <w:t>- dužniku</w:t>
      </w:r>
    </w:p>
    <w:sectPr w:rsidSect="00F2165F" w:rsidR="001C18B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219" w:rsidR="004D0219">
      <w:r>
        <w:separator/>
      </w:r>
    </w:p>
  </w:endnote>
  <w:endnote w:id="0" w:type="continuationSeparator">
    <w:p w:rsidRDefault="004D0219" w:rsidR="004D0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219" w:rsidR="004D0219">
      <w:r>
        <w:separator/>
      </w:r>
    </w:p>
  </w:footnote>
  <w:footnote w:id="0" w:type="continuationSeparator">
    <w:p w:rsidRDefault="004D0219" w:rsidR="004D0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A5BCB"/>
    <w:rsid w:val="001B13EF"/>
    <w:rsid w:val="001B49A2"/>
    <w:rsid w:val="001B53AC"/>
    <w:rsid w:val="001B5F20"/>
    <w:rsid w:val="001B70D9"/>
    <w:rsid w:val="001C1653"/>
    <w:rsid w:val="001C18BD"/>
    <w:rsid w:val="001C2732"/>
    <w:rsid w:val="001C4981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34888"/>
    <w:rsid w:val="00341CE4"/>
    <w:rsid w:val="00342079"/>
    <w:rsid w:val="003445D8"/>
    <w:rsid w:val="00352129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B3537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219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667D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33A8A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2CBA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97ED7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BF69F0"/>
    <w:rsid w:val="00C2016D"/>
    <w:rsid w:val="00C41553"/>
    <w:rsid w:val="00C43CDA"/>
    <w:rsid w:val="00C45B6A"/>
    <w:rsid w:val="00C5161A"/>
    <w:rsid w:val="00C54603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87073"/>
    <w:rsid w:val="00D97782"/>
    <w:rsid w:val="00DA146A"/>
    <w:rsid w:val="00DA4636"/>
    <w:rsid w:val="00DA5A49"/>
    <w:rsid w:val="00DC42B1"/>
    <w:rsid w:val="00DD6682"/>
    <w:rsid w:val="00DE1BB4"/>
    <w:rsid w:val="00DE1D7C"/>
    <w:rsid w:val="00DE5F69"/>
    <w:rsid w:val="00DF3E9C"/>
    <w:rsid w:val="00DF5C6E"/>
    <w:rsid w:val="00DF63DD"/>
    <w:rsid w:val="00E021A5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37A9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0881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57849.94</izvorni_sadrzaj>
    <derivirana_varijabla naziv="DomainObject.Predmet.InicijalnaVrijednost_1">57849.94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St-1598/2018</izvorni_sadrzaj>
    <derivirana_varijabla naziv="DomainObject.Predmet.OznakaBroj_1">St-1598/2018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st-.1 SZ</izvorni_sadrzaj>
    <derivirana_varijabla naziv="DomainObject.Predmet.PrimjedbaSuca_1">čl.429 st-.1 SZ</derivirana_varijabla>
  </DomainObject.Predmet.PrimjedbaSuca>
  <DomainObject.Predmet.ProtustrankaFormated>
    <izvorni_sadrzaj>  IZO-MONT j.d.o.o. za građenje i usluge</izvorni_sadrzaj>
    <derivirana_varijabla naziv="DomainObject.Predmet.ProtustrankaFormated_1">  IZO-MONT j.d.o.o. za građenje i usluge</derivirana_varijabla>
  </DomainObject.Predmet.ProtustrankaFormated>
  <DomainObject.Predmet.ProtustrankaFormatedOIB>
    <izvorni_sadrzaj>  IZO-MONT j.d.o.o. za građenje i usluge, OIB 64622159717</izvorni_sadrzaj>
    <derivirana_varijabla naziv="DomainObject.Predmet.ProtustrankaFormatedOIB_1">  IZO-MONT j.d.o.o. za građenje i usluge, OIB 64622159717</derivirana_varijabla>
  </DomainObject.Predmet.ProtustrankaFormatedOIB>
  <DomainObject.Predmet.ProtustrankaFormatedWithAdress>
    <izvorni_sadrzaj> IZO-MONT j.d.o.o. za građenje i usluge, Nikole Zrinskog 67, 35000 Slavonski Brod</izvorni_sadrzaj>
    <derivirana_varijabla naziv="DomainObject.Predmet.ProtustrankaFormatedWithAdress_1"> IZO-MONT j.d.o.o. za građenje i usluge, Nikole Zrinskog 67, 35000 Slavonski Brod</derivirana_varijabla>
  </DomainObject.Predmet.ProtustrankaFormatedWithAdress>
  <DomainObject.Predmet.ProtustrankaFormatedWithAdressOIB>
    <izvorni_sadrzaj> IZO-MONT j.d.o.o. za građenje i usluge, OIB 64622159717, Nikole Zrinskog 67, 35000 Slavonski Brod</izvorni_sadrzaj>
    <derivirana_varijabla naziv="DomainObject.Predmet.ProtustrankaFormatedWithAdressOIB_1"> IZO-MONT j.d.o.o. za građenje i usluge, OIB 64622159717, Nikole Zrinskog 67, 35000 Slavonski Brod</derivirana_varijabla>
  </DomainObject.Predmet.ProtustrankaFormatedWithAdressOIB>
  <DomainObject.Predmet.ProtustrankaWithAdress>
    <izvorni_sadrzaj>IZO-MONT j.d.o.o. za građenje i usluge Nikole Zrinskog 67, 35000 Slavonski Brod</izvorni_sadrzaj>
    <derivirana_varijabla naziv="DomainObject.Predmet.ProtustrankaWithAdress_1">IZO-MONT j.d.o.o. za građenje i usluge Nikole Zrinskog 67, 35000 Slavonski Brod</derivirana_varijabla>
  </DomainObject.Predmet.ProtustrankaWithAdress>
  <DomainObject.Predmet.ProtustrankaWithAdressOIB>
    <izvorni_sadrzaj>IZO-MONT j.d.o.o. za građenje i usluge, OIB 64622159717, Nikole Zrinskog 67, 35000 Slavonski Brod</izvorni_sadrzaj>
    <derivirana_varijabla naziv="DomainObject.Predmet.ProtustrankaWithAdressOIB_1">IZO-MONT j.d.o.o. za građenje i usluge, OIB 64622159717, Nikole Zrinskog 67, 35000 Slavonski Brod</derivirana_varijabla>
  </DomainObject.Predmet.ProtustrankaWithAdressOIB>
  <DomainObject.Predmet.ProtustrankaNazivFormated>
    <izvorni_sadrzaj>IZO-MONT j.d.o.o. za građenje i usluge</izvorni_sadrzaj>
    <derivirana_varijabla naziv="DomainObject.Predmet.ProtustrankaNazivFormated_1">IZO-MONT j.d.o.o. za građenje i usluge</derivirana_varijabla>
  </DomainObject.Predmet.ProtustrankaNazivFormated>
  <DomainObject.Predmet.ProtustrankaNazivFormatedOIB>
    <izvorni_sadrzaj>IZO-MONT j.d.o.o. za građenje i usluge, OIB 64622159717</izvorni_sadrzaj>
    <derivirana_varijabla naziv="DomainObject.Predmet.ProtustrankaNazivFormatedOIB_1">IZO-MONT j.d.o.o. za građenje i usluge, OIB 64622159717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IZO-MONT j.d.o.o. za građenje i usluge</item>
    </izvorni_sadrzaj>
    <derivirana_varijabla naziv="DomainObject.Predmet.ProtuStrankaListFormated_1">
      <item>IZO-MONT j.d.o.o. za građenje i usluge</item>
    </derivirana_varijabla>
  </DomainObject.Predmet.ProtuStrankaListFormated>
  <DomainObject.Predmet.ProtuStrankaListFormatedOIB>
    <izvorni_sadrzaj>
      <item>IZO-MONT j.d.o.o. za građenje i usluge, OIB 64622159717</item>
    </izvorni_sadrzaj>
    <derivirana_varijabla naziv="DomainObject.Predmet.ProtuStrankaListFormatedOIB_1">
      <item>IZO-MONT j.d.o.o. za građenje i usluge, OIB 64622159717</item>
    </derivirana_varijabla>
  </DomainObject.Predmet.ProtuStrankaListFormatedOIB>
  <DomainObject.Predmet.ProtuStrankaListFormatedWithAdress>
    <izvorni_sadrzaj>
      <item>IZO-MONT j.d.o.o. za građenje i usluge, Nikole Zrinskog 67, 35000 Slavonski Brod</item>
    </izvorni_sadrzaj>
    <derivirana_varijabla naziv="DomainObject.Predmet.ProtuStrankaListFormatedWithAdress_1">
      <item>IZO-MONT j.d.o.o. za građenje i usluge, Nikole Zrinskog 67, 35000 Slavonski Brod</item>
    </derivirana_varijabla>
  </DomainObject.Predmet.ProtuStrankaListFormatedWithAdress>
  <DomainObject.Predmet.ProtuStrankaListFormatedWithAdressOIB>
    <izvorni_sadrzaj>
      <item>IZO-MONT j.d.o.o. za građenje i usluge, OIB 64622159717, Nikole Zrinskog 67, 35000 Slavonski Brod</item>
    </izvorni_sadrzaj>
    <derivirana_varijabla naziv="DomainObject.Predmet.ProtuStrankaListFormatedWithAdressOIB_1">
      <item>IZO-MONT j.d.o.o. za građenje i usluge, OIB 64622159717, Nikole Zrinskog 67, 35000 Slavonski Brod</item>
    </derivirana_varijabla>
  </DomainObject.Predmet.ProtuStrankaListFormatedWithAdressOIB>
  <DomainObject.Predmet.ProtuStrankaListNazivFormated>
    <izvorni_sadrzaj>
      <item>IZO-MONT j.d.o.o. za građenje i usluge</item>
    </izvorni_sadrzaj>
    <derivirana_varijabla naziv="DomainObject.Predmet.ProtuStrankaListNazivFormated_1">
      <item>IZO-MONT j.d.o.o. za građenje i usluge</item>
    </derivirana_varijabla>
  </DomainObject.Predmet.ProtuStrankaListNazivFormated>
  <DomainObject.Predmet.ProtuStrankaListNazivFormatedOIB>
    <izvorni_sadrzaj>
      <item>IZO-MONT j.d.o.o. za građenje i usluge, OIB 64622159717</item>
    </izvorni_sadrzaj>
    <derivirana_varijabla naziv="DomainObject.Predmet.ProtuStrankaListNazivFormatedOIB_1">
      <item>IZO-MONT j.d.o.o. za građenje i usluge, OIB 64622159717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IZO-MONT j.d.o.o. za građenje i usluge</izvorni_sadrzaj>
    <derivirana_varijabla naziv="DomainObject.Predmet.ProtustrankaIDrugi_1">IZO-MONT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IZO-MONT j.d.o.o. za građenje i usluge, OIB 64622159717, Nikole Zrinskog 67, 35000 Slavonski Brod</izvorni_sadrzaj>
    <derivirana_varijabla naziv="DomainObject.Predmet.ProtustrankaIDrugiAdressOIB_1">IZO-MONT j.d.o.o. za građenje i usluge, OIB 64622159717,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IZO-MONT j.d.o.o. za građenje i usluge</item>
    </izvorni_sadrzaj>
    <derivirana_varijabla naziv="DomainObject.Predmet.SudioniciListNaziv_1">
      <item>Financijska agencija</item>
      <item>IZO-MONT j.d.o.o.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IZO-MONT j.d.o.o. za građenje i usluge, OIB 64622159717, Nikole Zrinskog 67,35000 Slavonski Brod</item>
    </izvorni_sadrzaj>
    <derivirana_varijabla naziv="DomainObject.Predmet.SudioniciListAdressOIB_1">
      <item>Financijska agencija, OIB 85821130368, Ulica grada Vukovara 70,10000 Zagreb</item>
      <item>IZO-MONT j.d.o.o. za građenje i usluge, OIB 64622159717, Nikole Zrinskog 67,35000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64622159717</item>
    </izvorni_sadrzaj>
    <derivirana_varijabla naziv="DomainObject.Predmet.SudioniciListNazivOIB_1">
      <item>, OIB 85821130368</item>
      <item>, OIB 64622159717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372</properties:Words>
  <properties:Characters>2003</properties:Characters>
  <properties:Lines>52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2018-07-19T09:51:00Z</dcterms:created>
  <dc:creator>Korisnik</dc:creator>
  <cp:lastModifiedBy>wsadmin</cp:lastModifiedBy>
  <cp:lastPrinted>2018-11-27T13:09:00Z</cp:lastPrinted>
  <dcterms:modified xmlns:xsi="http://www.w3.org/2001/XMLSchema-instance" xsi:type="dcterms:W3CDTF">2018-11-28T07:37:00Z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1598-2018.docx)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