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1832" w14:paraId="3a1183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292A1D">
        <w:rPr>
          <w:b/>
        </w:rPr>
        <w:t>6</w:t>
      </w:r>
      <w:r w:rsidR="00393274">
        <w:rPr>
          <w:b/>
        </w:rPr>
        <w:t>47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FE3889" w:rsidRPr="00FE3889">
        <w:t>DUNIKO društvo s ograničenom odgovornošću za trgovinu i usluge, skraćena tvrtka: DUNIKO d.o.o., Zagreb, Radnička cesta 48, OIB: 93471266171</w:t>
      </w:r>
      <w:r w:rsidR="00B16504" w:rsidRPr="00B16504">
        <w:t xml:space="preserve">, </w:t>
      </w:r>
      <w:r w:rsidR="00AA7765">
        <w:t xml:space="preserve">dana </w:t>
      </w:r>
      <w:r w:rsidR="00945E0C">
        <w:t>3</w:t>
      </w:r>
      <w:r w:rsidR="005526E1">
        <w:t>1</w:t>
      </w:r>
      <w:r w:rsidR="00945E0C">
        <w:t>. 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FE3889" w:rsidRPr="00FE3889">
        <w:t>DUNIKO društvo s ograničenom odgovornošću za trgovinu i usluge, skraćena tvrtka: DUNIKO d.o.o., Zagreb, Radnička cesta 48, OIB: 93471266171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147491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147491" w:rsidRPr="00147491">
        <w:t>Damir Cincar iz Osijeka, Svete Ane 15 b, OIB 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FE3889" w:rsidRPr="00FE3889">
        <w:t>DUNIKO društvo s ograničenom odgovornošću za trgovinu i usluge, skraćena tvrtka: DUNIKO d.o.o., Zagreb, Radnička cesta 48, OIB: 93471266171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E388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E3889" w:rsidP="00FE3889" w:rsidR="001F6E52">
      <w:pPr>
        <w:ind w:firstLine="1440"/>
        <w:jc w:val="right"/>
        <w:rPr>
          <w:b/>
        </w:rPr>
      </w:pPr>
      <w:r w:rsidRPr="00FE3889">
        <w:rPr>
          <w:b/>
        </w:rPr>
        <w:lastRenderedPageBreak/>
        <w:t>Broj: 7/St-1647/2016-5</w:t>
      </w:r>
    </w:p>
    <w:p w:rsidRDefault="00FE3889" w:rsidP="00FE3889" w:rsidR="00FE3889">
      <w:pPr>
        <w:ind w:firstLine="1440"/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393274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FE3889" w:rsidRPr="00FE3889">
        <w:t>DUNIKO društvo s ograničenom odgovornošću za trgovinu i usluge,</w:t>
      </w:r>
      <w:r w:rsidR="00FE3889">
        <w:t xml:space="preserve"> skraćena tvrtka: DUNIKO d.o.o.,</w:t>
      </w:r>
      <w:r w:rsidR="00FE3889" w:rsidRPr="00FE3889">
        <w:t xml:space="preserve"> Zagreb, Radnička cesta 48, OIB: 93471266171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393274">
        <w:t>847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945E0C">
        <w:t>3</w:t>
      </w:r>
      <w:r w:rsidR="005526E1">
        <w:t>1</w:t>
      </w:r>
      <w:r w:rsidR="00945E0C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5DE" w:rsidR="001F05DE">
      <w:r>
        <w:separator/>
      </w:r>
    </w:p>
  </w:endnote>
  <w:endnote w:id="0" w:type="continuationSeparator">
    <w:p w:rsidRDefault="001F05DE" w:rsidR="001F0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5DE" w:rsidR="001F05DE">
      <w:r>
        <w:separator/>
      </w:r>
    </w:p>
  </w:footnote>
  <w:footnote w:id="0" w:type="continuationSeparator">
    <w:p w:rsidRDefault="001F05DE" w:rsidR="001F0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6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47491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D6DD3"/>
    <w:rsid w:val="001F05DE"/>
    <w:rsid w:val="001F09F8"/>
    <w:rsid w:val="001F6E52"/>
    <w:rsid w:val="002000B5"/>
    <w:rsid w:val="00202563"/>
    <w:rsid w:val="0021269A"/>
    <w:rsid w:val="002208F9"/>
    <w:rsid w:val="002243C2"/>
    <w:rsid w:val="00237207"/>
    <w:rsid w:val="00243DD4"/>
    <w:rsid w:val="002474DF"/>
    <w:rsid w:val="00261AED"/>
    <w:rsid w:val="002668F2"/>
    <w:rsid w:val="00282A5D"/>
    <w:rsid w:val="002833E0"/>
    <w:rsid w:val="00283E1C"/>
    <w:rsid w:val="00292A1D"/>
    <w:rsid w:val="002A46D8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0B55"/>
    <w:rsid w:val="00327888"/>
    <w:rsid w:val="00333C9B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327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26E1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5E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84DD9"/>
    <w:rsid w:val="00994D05"/>
    <w:rsid w:val="009A37D8"/>
    <w:rsid w:val="009A4537"/>
    <w:rsid w:val="009B282F"/>
    <w:rsid w:val="00A12410"/>
    <w:rsid w:val="00A12D69"/>
    <w:rsid w:val="00A163F4"/>
    <w:rsid w:val="00A30584"/>
    <w:rsid w:val="00A31F7E"/>
    <w:rsid w:val="00A35289"/>
    <w:rsid w:val="00A374CF"/>
    <w:rsid w:val="00A41904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40810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0EF0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B47D9"/>
    <w:rsid w:val="00CD1276"/>
    <w:rsid w:val="00CD466F"/>
    <w:rsid w:val="00D22AF4"/>
    <w:rsid w:val="00D22EA8"/>
    <w:rsid w:val="00D24F05"/>
    <w:rsid w:val="00D25023"/>
    <w:rsid w:val="00D25655"/>
    <w:rsid w:val="00D512F1"/>
    <w:rsid w:val="00D66FB6"/>
    <w:rsid w:val="00D80405"/>
    <w:rsid w:val="00DB48D1"/>
    <w:rsid w:val="00DB52D3"/>
    <w:rsid w:val="00DB69AB"/>
    <w:rsid w:val="00DC4AFF"/>
    <w:rsid w:val="00DC7E31"/>
    <w:rsid w:val="00DE15EC"/>
    <w:rsid w:val="00DE2256"/>
    <w:rsid w:val="00DE7AAF"/>
    <w:rsid w:val="00DF26AE"/>
    <w:rsid w:val="00E023F1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18D7"/>
    <w:rsid w:val="00FC4209"/>
    <w:rsid w:val="00FC62AF"/>
    <w:rsid w:val="00FD652C"/>
    <w:rsid w:val="00FE0C2E"/>
    <w:rsid w:val="00FE3889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E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E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E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E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E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E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E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E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st.1 Sz</izvorni_sadrzaj>
    <derivirana_varijabla naziv="DomainObject.Predmet.Opis_1">Članak 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St-1647/2016</izvorni_sadrzaj>
    <derivirana_varijabla naziv="DomainObject.Predmet.OznakaBroj_1">St-1647/2016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DUNIKO d.o.o.</izvorni_sadrzaj>
    <derivirana_varijabla naziv="DomainObject.Predmet.ProtustrankaFormated_1">  DUNIKO d.o.o.</derivirana_varijabla>
  </DomainObject.Predmet.ProtustrankaFormated>
  <DomainObject.Predmet.ProtustrankaFormatedOIB>
    <izvorni_sadrzaj>  DUNIKO d.o.o., OIB 93471266171</izvorni_sadrzaj>
    <derivirana_varijabla naziv="DomainObject.Predmet.ProtustrankaFormatedOIB_1">  DUNIKO d.o.o., OIB 93471266171</derivirana_varijabla>
  </DomainObject.Predmet.ProtustrankaFormatedOIB>
  <DomainObject.Predmet.ProtustrankaFormatedWithAdress>
    <izvorni_sadrzaj> DUNIKO d.o.o., Radnička cesta 48, 10000 Zagreb</izvorni_sadrzaj>
    <derivirana_varijabla naziv="DomainObject.Predmet.ProtustrankaFormatedWithAdress_1"> DUNIKO d.o.o., Radnička cesta 48, 10000 Zagreb</derivirana_varijabla>
  </DomainObject.Predmet.ProtustrankaFormatedWithAdress>
  <DomainObject.Predmet.ProtustrankaFormatedWithAdressOIB>
    <izvorni_sadrzaj> DUNIKO d.o.o., OIB 93471266171, Radnička cesta 48, 10000 Zagreb</izvorni_sadrzaj>
    <derivirana_varijabla naziv="DomainObject.Predmet.ProtustrankaFormatedWithAdressOIB_1"> DUNIKO d.o.o., OIB 93471266171, Radnička cesta 48, 10000 Zagreb</derivirana_varijabla>
  </DomainObject.Predmet.ProtustrankaFormatedWithAdressOIB>
  <DomainObject.Predmet.ProtustrankaWithAdress>
    <izvorni_sadrzaj>DUNIKO d.o.o. Radnička cesta 48, 10000 Zagreb</izvorni_sadrzaj>
    <derivirana_varijabla naziv="DomainObject.Predmet.ProtustrankaWithAdress_1">DUNIKO d.o.o. Radnička cesta 48, 10000 Zagreb</derivirana_varijabla>
  </DomainObject.Predmet.ProtustrankaWithAdress>
  <DomainObject.Predmet.ProtustrankaWithAdressOIB>
    <izvorni_sadrzaj>DUNIKO d.o.o., OIB 93471266171, Radnička cesta 48, 10000 Zagreb</izvorni_sadrzaj>
    <derivirana_varijabla naziv="DomainObject.Predmet.ProtustrankaWithAdressOIB_1">DUNIKO d.o.o., OIB 93471266171, Radnička cesta 48, 10000 Zagreb</derivirana_varijabla>
  </DomainObject.Predmet.ProtustrankaWithAdressOIB>
  <DomainObject.Predmet.ProtustrankaNazivFormated>
    <izvorni_sadrzaj>DUNIKO d.o.o.</izvorni_sadrzaj>
    <derivirana_varijabla naziv="DomainObject.Predmet.ProtustrankaNazivFormated_1">DUNIKO d.o.o.</derivirana_varijabla>
  </DomainObject.Predmet.ProtustrankaNazivFormated>
  <DomainObject.Predmet.ProtustrankaNazivFormatedOIB>
    <izvorni_sadrzaj>DUNIKO d.o.o., OIB 93471266171</izvorni_sadrzaj>
    <derivirana_varijabla naziv="DomainObject.Predmet.ProtustrankaNazivFormatedOIB_1">DUNIKO d.o.o., OIB 93471266171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14756.54</izvorni_sadrzaj>
    <derivirana_varijabla naziv="DomainObject.Predmet.TrenutnaVrijednost_1">14756.54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DUNIKO d.o.o.</item>
    </izvorni_sadrzaj>
    <derivirana_varijabla naziv="DomainObject.Predmet.ProtuStrankaListFormated_1">
      <item>DUNIKO d.o.o.</item>
    </derivirana_varijabla>
  </DomainObject.Predmet.ProtuStrankaListFormated>
  <DomainObject.Predmet.ProtuStrankaListFormatedOIB>
    <izvorni_sadrzaj>
      <item>DUNIKO d.o.o., OIB 93471266171</item>
    </izvorni_sadrzaj>
    <derivirana_varijabla naziv="DomainObject.Predmet.ProtuStrankaListFormatedOIB_1">
      <item>DUNIKO d.o.o., OIB 93471266171</item>
    </derivirana_varijabla>
  </DomainObject.Predmet.ProtuStrankaListFormatedOIB>
  <DomainObject.Predmet.ProtuStrankaListFormatedWithAdress>
    <izvorni_sadrzaj>
      <item>DUNIKO d.o.o., Radnička cesta 48, 10000 Zagreb</item>
    </izvorni_sadrzaj>
    <derivirana_varijabla naziv="DomainObject.Predmet.ProtuStrankaListFormatedWithAdress_1">
      <item>DUNIKO d.o.o., Radnička cesta 48, 10000 Zagreb</item>
    </derivirana_varijabla>
  </DomainObject.Predmet.ProtuStrankaListFormatedWithAdress>
  <DomainObject.Predmet.ProtuStrankaListFormatedWithAdressOIB>
    <izvorni_sadrzaj>
      <item>DUNIKO d.o.o., OIB 93471266171, Radnička cesta 48, 10000 Zagreb</item>
    </izvorni_sadrzaj>
    <derivirana_varijabla naziv="DomainObject.Predmet.ProtuStrankaListFormatedWithAdressOIB_1">
      <item>DUNIKO d.o.o., OIB 93471266171, Radnička cesta 48, 10000 Zagreb</item>
    </derivirana_varijabla>
  </DomainObject.Predmet.ProtuStrankaListFormatedWithAdressOIB>
  <DomainObject.Predmet.ProtuStrankaListNazivFormated>
    <izvorni_sadrzaj>
      <item>DUNIKO d.o.o.</item>
    </izvorni_sadrzaj>
    <derivirana_varijabla naziv="DomainObject.Predmet.ProtuStrankaListNazivFormated_1">
      <item>DUNIKO d.o.o.</item>
    </derivirana_varijabla>
  </DomainObject.Predmet.ProtuStrankaListNazivFormated>
  <DomainObject.Predmet.ProtuStrankaListNazivFormatedOIB>
    <izvorni_sadrzaj>
      <item>DUNIKO d.o.o., OIB 93471266171</item>
    </izvorni_sadrzaj>
    <derivirana_varijabla naziv="DomainObject.Predmet.ProtuStrankaListNazivFormatedOIB_1">
      <item>DUNIKO d.o.o., OIB 93471266171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DUNIKO d.o.o.</izvorni_sadrzaj>
    <derivirana_varijabla naziv="DomainObject.Predmet.ProtustrankaIDrugi_1">DUNIKO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DUNIKO d.o.o., OIB 93471266171, Radnička cesta 48, 10000 Zagreb</izvorni_sadrzaj>
    <derivirana_varijabla naziv="DomainObject.Predmet.ProtustrankaIDrugiAdressOIB_1">DUNIKO d.o.o., OIB 93471266171, Radnička cesta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DUNIKO d.o.o.</item>
      <item>FINA Regionalni centar Zagreb</item>
    </izvorni_sadrzaj>
    <derivirana_varijabla naziv="DomainObject.Predmet.SudioniciListNaziv_1">
      <item>DUNIKO d.o.o.</item>
      <item>FINA Regionalni centar Zagreb</item>
    </derivirana_varijabla>
  </DomainObject.Predmet.SudioniciListNaziv>
  <DomainObject.Predmet.SudioniciListAdressOIB>
    <izvorni_sadrzaj>
      <item>DUNIKO d.o.o., OIB 93471266171, Radnička cesta 48,10000 Zagreb</item>
      <item>FINA Regionalni centar Zagreb, OIB 85821130368, Trg svibanjskih žrtava 1995. 1,10000 Zagreb</item>
    </izvorni_sadrzaj>
    <derivirana_varijabla naziv="DomainObject.Predmet.SudioniciListAdressOIB_1">
      <item>DUNIKO d.o.o., OIB 93471266171, Radnička cesta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93471266171</item>
      <item>, OIB 85821130368</item>
    </izvorni_sadrzaj>
    <derivirana_varijabla naziv="DomainObject.Predmet.SudioniciListNazivOIB_1">
      <item>, OIB 93471266171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A17B6-C373-4D02-828B-EB95B0B71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813</properties:Words>
  <properties:Characters>4582</properties:Characters>
  <properties:Lines>111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2016-08-26T09:23:00Z</dcterms:created>
  <dc:creator>alet</dc:creator>
  <cp:lastModifiedBy>wsadmin</cp:lastModifiedBy>
  <cp:lastPrinted>2016-07-28T07:37:00Z</cp:lastPrinted>
  <dcterms:modified xmlns:xsi="http://www.w3.org/2001/XMLSchema-instance" xsi:type="dcterms:W3CDTF">2016-08-31T11:05:00Z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