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11e7b" w14:paraId="ed11e7b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203EDE" w:rsidR="008949BF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>
      <w:pPr>
        <w:rPr>
          <w:b/>
        </w:rPr>
      </w:pP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50AA9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  <w:r w:rsidR="00BF7D74">
        <w:t>23 St-403</w:t>
      </w:r>
      <w:r w:rsidR="009715B0" w:rsidRPr="009715B0">
        <w:t>/2015</w:t>
      </w:r>
    </w:p>
    <w:p w:rsidRDefault="00950AA9" w:rsidR="00950AA9"/>
    <w:p w:rsidRDefault="009715B0" w:rsidR="009715B0"/>
    <w:p w:rsidRDefault="009715B0" w:rsidR="009715B0" w:rsidRPr="009715B0"/>
    <w:p w:rsidRDefault="009715B0" w:rsidP="009715B0" w:rsidR="00950AA9" w:rsidRPr="009715B0">
      <w:pPr>
        <w:jc w:val="center"/>
      </w:pPr>
      <w:r>
        <w:t>R E P U B L I K A   H R V A T S K A</w:t>
      </w:r>
    </w:p>
    <w:p w:rsidRDefault="00950AA9" w:rsidP="00950AA9" w:rsidR="00950AA9" w:rsidRPr="009715B0">
      <w:pPr>
        <w:jc w:val="center"/>
      </w:pPr>
    </w:p>
    <w:p w:rsidRDefault="00950AA9" w:rsidP="00950AA9" w:rsidR="00950AA9" w:rsidRPr="009715B0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706888" w:rsidR="00950AA9">
      <w:pPr>
        <w:jc w:val="both"/>
      </w:pPr>
      <w:r>
        <w:t>Trgovački sud u Splitu</w:t>
      </w:r>
      <w:r w:rsidR="009715B0">
        <w:t>, po sudsk</w:t>
      </w:r>
      <w:r w:rsidR="004838FB">
        <w:t>om savjetniku Lariji Glavaša, odlučujući o</w:t>
      </w:r>
      <w:r w:rsidR="009715B0">
        <w:t xml:space="preserve"> zahtjevu </w:t>
      </w:r>
      <w:r w:rsidR="004838FB" w:rsidRPr="004838FB">
        <w:t xml:space="preserve">Financijske agencije, RC Split, Mažuranićevo šetalište 24 b, Split </w:t>
      </w:r>
      <w:r w:rsidR="009715B0">
        <w:t>za provedbu skraćenog stečajnog postupka</w:t>
      </w:r>
      <w:r>
        <w:t xml:space="preserve"> nad dužnikom </w:t>
      </w:r>
      <w:r w:rsidR="0006290F">
        <w:t>BRANIMIR INTERIJERI d.o.o., OIB: 19179334126, Domovinskog rata 25, Podstrana</w:t>
      </w:r>
      <w:r w:rsidR="009715B0">
        <w:t xml:space="preserve">, </w:t>
      </w:r>
      <w:r>
        <w:t xml:space="preserve">dana </w:t>
      </w:r>
      <w:r w:rsidR="00694B97">
        <w:t>4. studenoga</w:t>
      </w:r>
      <w:r w:rsidR="009715B0">
        <w:t xml:space="preserve"> 2015</w:t>
      </w:r>
      <w:r>
        <w:t>. godine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950AA9" w:rsidP="00706888" w:rsidR="00950AA9">
      <w:pPr>
        <w:jc w:val="both"/>
        <w:rPr>
          <w:b/>
        </w:rPr>
      </w:pPr>
    </w:p>
    <w:p w:rsidRDefault="00950AA9" w:rsidP="00706888" w:rsidR="00950AA9">
      <w:pPr>
        <w:jc w:val="both"/>
        <w:rPr>
          <w:b/>
        </w:rPr>
      </w:pPr>
    </w:p>
    <w:p w:rsidRDefault="00B43A09" w:rsidP="00706888" w:rsidR="00950AA9">
      <w:pPr>
        <w:jc w:val="both"/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9715B0">
      <w:pPr>
        <w:jc w:val="both"/>
      </w:pPr>
    </w:p>
    <w:p w:rsidRDefault="00950AA9" w:rsidP="00706888" w:rsidR="00950AA9">
      <w:pPr>
        <w:jc w:val="both"/>
        <w:rPr>
          <w:b/>
        </w:rPr>
      </w:pPr>
    </w:p>
    <w:p w:rsidRDefault="00FF21F0" w:rsidP="00706888" w:rsidR="009715B0">
      <w:pPr>
        <w:jc w:val="both"/>
      </w:pPr>
      <w:r>
        <w:t>Predl</w:t>
      </w:r>
      <w:r w:rsidR="0006290F">
        <w:t>agatelj je 21</w:t>
      </w:r>
      <w:r w:rsidR="009715B0">
        <w:t>. rujna 2015</w:t>
      </w:r>
      <w:r w:rsidR="00B43A09">
        <w:t>. god</w:t>
      </w:r>
      <w:r w:rsidR="00CF4222">
        <w:t>ine podnio zahtjev za provedbu</w:t>
      </w:r>
      <w:r w:rsidR="00B43A09">
        <w:t xml:space="preserve"> skraćenog stečajnog postupka</w:t>
      </w:r>
      <w:r w:rsidR="00950AA9">
        <w:t xml:space="preserve"> nad dužnikom </w:t>
      </w:r>
      <w:r w:rsidR="0006290F" w:rsidRPr="0006290F">
        <w:t>BRANIMIR INTERIJERI d.o.o., OIB: 19179334126, Domovinskog rata 25, Podstrana</w:t>
      </w:r>
      <w:r w:rsidR="009715B0">
        <w:t>.</w:t>
      </w:r>
    </w:p>
    <w:p w:rsidRDefault="00950AA9" w:rsidP="00706888" w:rsidR="00950AA9">
      <w:pPr>
        <w:jc w:val="both"/>
      </w:pPr>
    </w:p>
    <w:p w:rsidRDefault="00950AA9" w:rsidP="00706888" w:rsidR="00C60F12">
      <w:pPr>
        <w:jc w:val="both"/>
      </w:pPr>
      <w:r>
        <w:t xml:space="preserve">Nakon primanja zahtjeva za otvaranje skraćenog stečajnog postupka, </w:t>
      </w:r>
      <w:r w:rsidR="00C60F12">
        <w:t xml:space="preserve">sud </w:t>
      </w:r>
      <w:r w:rsidR="009715B0">
        <w:t>je u skladu s odredbom čl. 430</w:t>
      </w:r>
      <w:r w:rsidR="00C60F12">
        <w:t xml:space="preserve"> </w:t>
      </w:r>
      <w:r>
        <w:t>Stečajnog zakona (NN br. 4</w:t>
      </w:r>
      <w:r w:rsidR="009715B0">
        <w:t>71/15,</w:t>
      </w:r>
      <w:r>
        <w:t xml:space="preserve"> dalje: SZ), </w:t>
      </w:r>
      <w:r w:rsidR="00C60F12">
        <w:t>pribavio izvadak iz sudskog registra za uvodno naznačenog dužnika.</w:t>
      </w:r>
    </w:p>
    <w:p w:rsidRDefault="00C60F12" w:rsidP="00706888" w:rsidR="00C60F12">
      <w:pPr>
        <w:jc w:val="both"/>
      </w:pPr>
    </w:p>
    <w:p w:rsidRDefault="00C60F12" w:rsidP="00706888" w:rsidR="00C60F12">
      <w:pPr>
        <w:jc w:val="both"/>
      </w:pPr>
      <w:r>
        <w:lastRenderedPageBreak/>
        <w:t xml:space="preserve">Pregledom i čitanjem povijesnog izvatka iz sudskog registra, utvrđeno je kako </w:t>
      </w:r>
      <w:r w:rsidR="009715B0">
        <w:t xml:space="preserve">je rješenjem ovog suda poslovni broj: </w:t>
      </w:r>
      <w:r w:rsidR="00FF21F0">
        <w:t>Tt-15/</w:t>
      </w:r>
      <w:r w:rsidR="0006290F">
        <w:t>676</w:t>
      </w:r>
      <w:r w:rsidR="00FF21F0">
        <w:t>-1</w:t>
      </w:r>
      <w:r w:rsidR="0006290F">
        <w:t>, od 19</w:t>
      </w:r>
      <w:r w:rsidR="00FF21F0">
        <w:t xml:space="preserve">. listopada </w:t>
      </w:r>
      <w:r w:rsidR="00CF4222" w:rsidRPr="00CF4222">
        <w:t>2015</w:t>
      </w:r>
      <w:r w:rsidR="0076321A">
        <w:t>.</w:t>
      </w:r>
      <w:r w:rsidR="00CF4222" w:rsidRPr="00CF4222">
        <w:t xml:space="preserve"> </w:t>
      </w:r>
      <w:r w:rsidR="00046239">
        <w:t>godine, nad</w:t>
      </w:r>
      <w:r w:rsidR="009715B0">
        <w:t xml:space="preserve"> uvodno naznačenim dužnikom pokrenut postupak brisanja iz sudskog registra.</w:t>
      </w:r>
    </w:p>
    <w:p w:rsidRDefault="0076321A" w:rsidP="00706888" w:rsidR="0076321A">
      <w:pPr>
        <w:jc w:val="both"/>
      </w:pPr>
    </w:p>
    <w:p w:rsidRDefault="009715B0" w:rsidP="00706888" w:rsidR="009715B0">
      <w:pPr>
        <w:jc w:val="both"/>
      </w:pPr>
      <w:r>
        <w:t>Odredbom članka 428.</w:t>
      </w:r>
      <w:r w:rsidR="008B758A">
        <w:t xml:space="preserve"> </w:t>
      </w:r>
      <w:r>
        <w:t>SZ-a, propisano je da će sud provesti skraćeni stečajni postupak nad pravnom osobom ako su ispunjenje sljedeće pretpostavke:</w:t>
      </w:r>
    </w:p>
    <w:p w:rsidRDefault="009715B0" w:rsidP="00706888" w:rsidR="009715B0">
      <w:pPr>
        <w:jc w:val="both"/>
      </w:pPr>
    </w:p>
    <w:p w:rsidRDefault="009715B0" w:rsidP="009715B0" w:rsidR="009715B0">
      <w:pPr>
        <w:numPr>
          <w:ilvl w:val="0"/>
          <w:numId w:val="3"/>
        </w:numPr>
        <w:jc w:val="both"/>
      </w:pPr>
      <w:r>
        <w:t>ako nema zaposlenih</w:t>
      </w:r>
    </w:p>
    <w:p w:rsidRDefault="009715B0" w:rsidP="009715B0" w:rsidR="009715B0">
      <w:pPr>
        <w:numPr>
          <w:ilvl w:val="0"/>
          <w:numId w:val="3"/>
        </w:numPr>
        <w:jc w:val="both"/>
      </w:pPr>
      <w:r>
        <w:t>ako u očevidniku redoslijeda osnova za plaćanje ima evidentirane neizvršene osnove za plaćanje u neprekinutom razdoblju od 120 dana</w:t>
      </w:r>
    </w:p>
    <w:p w:rsidRDefault="009715B0" w:rsidP="009715B0" w:rsidR="009715B0">
      <w:pPr>
        <w:numPr>
          <w:ilvl w:val="0"/>
          <w:numId w:val="3"/>
        </w:numPr>
        <w:jc w:val="both"/>
      </w:pPr>
      <w:r>
        <w:t>ako nisu ispunjene pretpostavke za pokretanje drugog postupka radi brisanja iz sudskog registra.</w:t>
      </w:r>
    </w:p>
    <w:p w:rsidRDefault="00C60F12" w:rsidP="00706888" w:rsidR="00C60F12">
      <w:pPr>
        <w:jc w:val="both"/>
      </w:pPr>
    </w:p>
    <w:p w:rsidRDefault="00777C0E" w:rsidP="00706888" w:rsidR="00046239">
      <w:pPr>
        <w:jc w:val="both"/>
      </w:pPr>
      <w:r>
        <w:t xml:space="preserve">Iz navedenog proizlazi da </w:t>
      </w:r>
      <w:r w:rsidR="00046239">
        <w:t>nisu ispunjene pretpostavke za provedbu skraćenog stečajnog po</w:t>
      </w:r>
      <w:r w:rsidR="00CF4222">
        <w:t>stupka jer je pokre</w:t>
      </w:r>
      <w:r w:rsidR="00046239">
        <w:t>nut postupak brisanja iz sudskog</w:t>
      </w:r>
      <w:r w:rsidR="00CF4222">
        <w:t xml:space="preserve"> registra za navedenog dužnika po članku 70 ZSR-a.</w:t>
      </w:r>
    </w:p>
    <w:p w:rsidRDefault="00046239" w:rsidP="00706888" w:rsidR="00046239">
      <w:pPr>
        <w:jc w:val="both"/>
      </w:pPr>
    </w:p>
    <w:p w:rsidRDefault="00046239" w:rsidP="00706888" w:rsidR="00046239">
      <w:pPr>
        <w:jc w:val="both"/>
      </w:pPr>
      <w:r>
        <w:t>Slijedom navedenog, ovaj sud je temeljem članka 428. točka 3., a u vezi s člankom 435. SZ-a, odlučio kao u izreci rješenje te odbacio prijedlog predlagatelja radi provedbe skraćenog stečajnog postupka.</w:t>
      </w:r>
    </w:p>
    <w:p w:rsidRDefault="00046239" w:rsidP="00706888" w:rsidR="00046239">
      <w:pPr>
        <w:jc w:val="both"/>
      </w:pPr>
    </w:p>
    <w:p w:rsidRDefault="00706888" w:rsidP="00950AA9" w:rsidR="00706888"/>
    <w:p w:rsidRDefault="005449A9" w:rsidP="00950AA9" w:rsidR="005449A9"/>
    <w:p w:rsidRDefault="00706888" w:rsidP="00706888" w:rsidR="00706888" w:rsidRPr="00046239">
      <w:pPr>
        <w:jc w:val="center"/>
      </w:pPr>
      <w:r w:rsidRPr="00046239">
        <w:t>Split,</w:t>
      </w:r>
      <w:r w:rsidR="00694B97">
        <w:t xml:space="preserve"> 4. studenoga</w:t>
      </w:r>
      <w:r w:rsidR="00046239">
        <w:t xml:space="preserve"> 2015</w:t>
      </w:r>
      <w:r w:rsidRPr="00046239">
        <w:t>. godine</w:t>
      </w:r>
    </w:p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046239"/>
    <w:p w:rsidRDefault="00046239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706888" w:rsidP="00706888" w:rsidR="00706888" w:rsidRPr="00046239"/>
    <w:p w:rsidRDefault="009C2F6D" w:rsidP="00046239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06290F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Lari Glavaš</w:t>
      </w:r>
    </w:p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046239">
      <w:r w:rsidRPr="00046239">
        <w:t>POUKA O PRAVNOM LIJEKU:</w:t>
      </w:r>
    </w:p>
    <w:p w:rsidRDefault="00706888" w:rsidP="00706888" w:rsidR="00706888">
      <w:pPr>
        <w:rPr>
          <w:b/>
        </w:rPr>
      </w:pPr>
    </w:p>
    <w:p w:rsidRDefault="00706888" w:rsidP="00706888" w:rsidR="00706888">
      <w:r>
        <w:t xml:space="preserve">Protiv </w:t>
      </w:r>
      <w:r w:rsidR="00046239">
        <w:t xml:space="preserve">ovog </w:t>
      </w:r>
      <w:r>
        <w:t xml:space="preserve">rješenja </w:t>
      </w:r>
      <w:r w:rsidR="00046239">
        <w:t xml:space="preserve">dopuštena je žalba. Žalba se može izjaviti u roku </w:t>
      </w:r>
      <w:r>
        <w:t>od 8 (osam) dana od dan</w:t>
      </w:r>
      <w:r w:rsidR="00CF4222">
        <w:t>a primitka rješenja, pismeno u 4 (četiri</w:t>
      </w:r>
      <w:r>
        <w:t>) primjerka putem ovog suda.</w:t>
      </w:r>
      <w:r w:rsidR="00046239">
        <w:t xml:space="preserve"> O žalbi odlučuje sudac pojedinac ovog suda sukladno odredbi članka 436. stavak 2. SZ-a.</w:t>
      </w:r>
    </w:p>
    <w:p w:rsidRDefault="00706888" w:rsidP="00706888" w:rsidR="00706888"/>
    <w:p w:rsidRDefault="00706888" w:rsidP="00706888" w:rsidR="00706888"/>
    <w:p w:rsidRDefault="00706888" w:rsidP="00706888" w:rsidR="00706888" w:rsidRPr="00046239">
      <w:r w:rsidRPr="00046239">
        <w:t>DNA:</w:t>
      </w:r>
    </w:p>
    <w:p w:rsidRDefault="00706888" w:rsidP="00706888" w:rsidR="00706888"/>
    <w:p w:rsidRDefault="00706888" w:rsidP="00706888" w:rsidR="00706888">
      <w:pPr>
        <w:numPr>
          <w:ilvl w:val="0"/>
          <w:numId w:val="2"/>
        </w:numPr>
      </w:pPr>
      <w:r>
        <w:t>predlagatelju</w:t>
      </w:r>
    </w:p>
    <w:p w:rsidRDefault="00046239" w:rsidP="00706888" w:rsidR="00046239">
      <w:pPr>
        <w:numPr>
          <w:ilvl w:val="0"/>
          <w:numId w:val="2"/>
        </w:numPr>
      </w:pPr>
      <w:r>
        <w:t>e-Oglasna ploča suda</w:t>
      </w:r>
    </w:p>
    <w:p w:rsidRDefault="00507986" w:rsidP="00706888" w:rsidR="00706888" w:rsidRPr="00706888">
      <w:pPr>
        <w:numPr>
          <w:ilvl w:val="0"/>
          <w:numId w:val="2"/>
        </w:numPr>
      </w:pPr>
      <w:r>
        <w:t>spis</w:t>
      </w:r>
    </w:p>
    <w:sectPr w:rsidSect="00A20061" w:rsidR="00706888" w:rsidRPr="007068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5E9D" w:rsidR="00855E9D">
      <w:r>
        <w:separator/>
      </w:r>
    </w:p>
  </w:endnote>
  <w:endnote w:id="0" w:type="continuationSeparator">
    <w:p w:rsidRDefault="00855E9D" w:rsidR="00855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5E9D" w:rsidR="00855E9D">
      <w:r>
        <w:separator/>
      </w:r>
    </w:p>
  </w:footnote>
  <w:footnote w:id="0" w:type="continuationSeparator">
    <w:p w:rsidRDefault="00855E9D" w:rsidR="00855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68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6290F"/>
    <w:rsid w:val="000E520C"/>
    <w:rsid w:val="00203EDE"/>
    <w:rsid w:val="0024279B"/>
    <w:rsid w:val="002A4B4D"/>
    <w:rsid w:val="003B76E7"/>
    <w:rsid w:val="004838FB"/>
    <w:rsid w:val="004A1B0C"/>
    <w:rsid w:val="005031FC"/>
    <w:rsid w:val="00507986"/>
    <w:rsid w:val="005449A9"/>
    <w:rsid w:val="006139CA"/>
    <w:rsid w:val="00694B97"/>
    <w:rsid w:val="00706888"/>
    <w:rsid w:val="0076321A"/>
    <w:rsid w:val="00772F42"/>
    <w:rsid w:val="00777C0E"/>
    <w:rsid w:val="00855E9D"/>
    <w:rsid w:val="008949BF"/>
    <w:rsid w:val="008B758A"/>
    <w:rsid w:val="0090366A"/>
    <w:rsid w:val="00950AA9"/>
    <w:rsid w:val="009715B0"/>
    <w:rsid w:val="009C2F6D"/>
    <w:rsid w:val="00A20061"/>
    <w:rsid w:val="00A269D9"/>
    <w:rsid w:val="00A533E2"/>
    <w:rsid w:val="00AC5A0E"/>
    <w:rsid w:val="00B43A09"/>
    <w:rsid w:val="00BB288C"/>
    <w:rsid w:val="00BF62FE"/>
    <w:rsid w:val="00BF7D74"/>
    <w:rsid w:val="00C60F12"/>
    <w:rsid w:val="00C96837"/>
    <w:rsid w:val="00CF4222"/>
    <w:rsid w:val="00D006D7"/>
    <w:rsid w:val="00E65544"/>
    <w:rsid w:val="00F63B57"/>
    <w:rsid w:val="00FF2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68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83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683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83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83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68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83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683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83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83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9543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37101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139301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74541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42737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28813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46679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058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04426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00813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88863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40676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711388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78607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18709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93403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256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3984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1411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7535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St-403/2015</izvorni_sadrzaj>
    <derivirana_varijabla naziv="DomainObject.Predmet.OznakaBroj_1">St-403/2015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BRANIMIR INTERIJERI d.o.o. za graditeljstvo i usluge</izvorni_sadrzaj>
    <derivirana_varijabla naziv="DomainObject.Predmet.ProtustrankaFormated_1">  BRANIMIR INTERIJERI d.o.o. za graditeljstvo i usluge</derivirana_varijabla>
  </DomainObject.Predmet.ProtustrankaFormated>
  <DomainObject.Predmet.ProtustrankaFormatedOIB>
    <izvorni_sadrzaj>  BRANIMIR INTERIJERI d.o.o. za graditeljstvo i usluge, OIB 19179334126</izvorni_sadrzaj>
    <derivirana_varijabla naziv="DomainObject.Predmet.ProtustrankaFormatedOIB_1">  BRANIMIR INTERIJERI d.o.o. za graditeljstvo i usluge, OIB 19179334126</derivirana_varijabla>
  </DomainObject.Predmet.ProtustrankaFormatedOIB>
  <DomainObject.Predmet.ProtustrankaFormatedWithAdress>
    <izvorni_sadrzaj> BRANIMIR INTERIJERI d.o.o. za graditeljstvo i usluge, Domovinskog rata 25, 21311 Podstrana</izvorni_sadrzaj>
    <derivirana_varijabla naziv="DomainObject.Predmet.ProtustrankaFormatedWithAdress_1"> BRANIMIR INTERIJERI d.o.o. za graditeljstvo i usluge, Domovinskog rata 25, 21311 Podstrana</derivirana_varijabla>
  </DomainObject.Predmet.ProtustrankaFormatedWithAdress>
  <DomainObject.Predmet.ProtustrankaFormatedWithAdressOIB>
    <izvorni_sadrzaj> BRANIMIR INTERIJERI d.o.o. za graditeljstvo i usluge, OIB 19179334126, Domovinskog rata 25, 21311 Podstrana</izvorni_sadrzaj>
    <derivirana_varijabla naziv="DomainObject.Predmet.ProtustrankaFormatedWithAdressOIB_1"> BRANIMIR INTERIJERI d.o.o. za graditeljstvo i usluge, OIB 19179334126, Domovinskog rata 25, 21311 Podstrana</derivirana_varijabla>
  </DomainObject.Predmet.ProtustrankaFormatedWithAdressOIB>
  <DomainObject.Predmet.ProtustrankaWithAdress>
    <izvorni_sadrzaj>BRANIMIR INTERIJERI d.o.o. za graditeljstvo i usluge Domovinskog rata 25, 21311 Podstrana</izvorni_sadrzaj>
    <derivirana_varijabla naziv="DomainObject.Predmet.ProtustrankaWithAdress_1">BRANIMIR INTERIJERI d.o.o. za graditeljstvo i usluge Domovinskog rata 25, 21311 Podstrana</derivirana_varijabla>
  </DomainObject.Predmet.ProtustrankaWithAdress>
  <DomainObject.Predmet.ProtustrankaWithAdressOIB>
    <izvorni_sadrzaj>BRANIMIR INTERIJERI d.o.o. za graditeljstvo i usluge, OIB 19179334126, Domovinskog rata 25, 21311 Podstrana</izvorni_sadrzaj>
    <derivirana_varijabla naziv="DomainObject.Predmet.ProtustrankaWithAdressOIB_1">BRANIMIR INTERIJERI d.o.o. za graditeljstvo i usluge, OIB 19179334126, Domovinskog rata 25, 21311 Podstrana</derivirana_varijabla>
  </DomainObject.Predmet.ProtustrankaWithAdressOIB>
  <DomainObject.Predmet.ProtustrankaNazivFormated>
    <izvorni_sadrzaj>BRANIMIR INTERIJERI d.o.o. za graditeljstvo i usluge</izvorni_sadrzaj>
    <derivirana_varijabla naziv="DomainObject.Predmet.ProtustrankaNazivFormated_1">BRANIMIR INTERIJERI d.o.o. za graditeljstvo i usluge</derivirana_varijabla>
  </DomainObject.Predmet.ProtustrankaNazivFormated>
  <DomainObject.Predmet.ProtustrankaNazivFormatedOIB>
    <izvorni_sadrzaj>BRANIMIR INTERIJERI d.o.o. za graditeljstvo i usluge, OIB 19179334126</izvorni_sadrzaj>
    <derivirana_varijabla naziv="DomainObject.Predmet.ProtustrankaNazivFormatedOIB_1">BRANIMIR INTERIJERI d.o.o. za graditeljstvo i usluge, OIB 19179334126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707558.03</izvorni_sadrzaj>
    <derivirana_varijabla naziv="DomainObject.Predmet.TrenutnaVrijednost_1">707558.03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BRANIMIR INTERIJERI d.o.o. za graditeljstvo i usluge</item>
    </izvorni_sadrzaj>
    <derivirana_varijabla naziv="DomainObject.Predmet.ProtuStrankaListFormated_1">
      <item>BRANIMIR INTERIJERI d.o.o. za graditeljstvo i usluge</item>
    </derivirana_varijabla>
  </DomainObject.Predmet.ProtuStrankaListFormated>
  <DomainObject.Predmet.ProtuStrankaListFormatedOIB>
    <izvorni_sadrzaj>
      <item>BRANIMIR INTERIJERI d.o.o. za graditeljstvo i usluge, OIB 19179334126</item>
    </izvorni_sadrzaj>
    <derivirana_varijabla naziv="DomainObject.Predmet.ProtuStrankaListFormatedOIB_1">
      <item>BRANIMIR INTERIJERI d.o.o. za graditeljstvo i usluge, OIB 19179334126</item>
    </derivirana_varijabla>
  </DomainObject.Predmet.ProtuStrankaListFormatedOIB>
  <DomainObject.Predmet.ProtuStrankaListFormatedWithAdress>
    <izvorni_sadrzaj>
      <item>BRANIMIR INTERIJERI d.o.o. za graditeljstvo i usluge, Domovinskog rata 25, 21311 Podstrana</item>
    </izvorni_sadrzaj>
    <derivirana_varijabla naziv="DomainObject.Predmet.ProtuStrankaListFormatedWithAdress_1">
      <item>BRANIMIR INTERIJERI d.o.o. za graditeljstvo i usluge, Domovinskog rata 25, 21311 Podstrana</item>
    </derivirana_varijabla>
  </DomainObject.Predmet.ProtuStrankaListFormatedWithAdress>
  <DomainObject.Predmet.ProtuStrankaListFormatedWithAdressOIB>
    <izvorni_sadrzaj>
      <item>BRANIMIR INTERIJERI d.o.o. za graditeljstvo i usluge, OIB 19179334126, Domovinskog rata 25, 21311 Podstrana</item>
    </izvorni_sadrzaj>
    <derivirana_varijabla naziv="DomainObject.Predmet.ProtuStrankaListFormatedWithAdressOIB_1">
      <item>BRANIMIR INTERIJERI d.o.o. za graditeljstvo i usluge, OIB 19179334126, Domovinskog rata 25, 21311 Podstrana</item>
    </derivirana_varijabla>
  </DomainObject.Predmet.ProtuStrankaListFormatedWithAdressOIB>
  <DomainObject.Predmet.ProtuStrankaListNazivFormated>
    <izvorni_sadrzaj>
      <item>BRANIMIR INTERIJERI d.o.o. za graditeljstvo i usluge</item>
    </izvorni_sadrzaj>
    <derivirana_varijabla naziv="DomainObject.Predmet.ProtuStrankaListNazivFormated_1">
      <item>BRANIMIR INTERIJERI d.o.o. za graditeljstvo i usluge</item>
    </derivirana_varijabla>
  </DomainObject.Predmet.ProtuStrankaListNazivFormated>
  <DomainObject.Predmet.ProtuStrankaListNazivFormatedOIB>
    <izvorni_sadrzaj>
      <item>BRANIMIR INTERIJERI d.o.o. za graditeljstvo i usluge, OIB 19179334126</item>
    </izvorni_sadrzaj>
    <derivirana_varijabla naziv="DomainObject.Predmet.ProtuStrankaListNazivFormatedOIB_1">
      <item>BRANIMIR INTERIJERI d.o.o. za graditeljstvo i usluge, OIB 19179334126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BRANIMIR INTERIJERI d.o.o. za graditeljstvo i usluge</izvorni_sadrzaj>
    <derivirana_varijabla naziv="DomainObject.Predmet.ProtustrankaIDrugi_1">BRANIMIR INTERIJERI d.o.o. za graditeljstvo i usluge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BRANIMIR INTERIJERI d.o.o. za graditeljstvo i usluge, OIB 19179334126, Domovinskog rata 25, 21311 Podstrana</izvorni_sadrzaj>
    <derivirana_varijabla naziv="DomainObject.Predmet.ProtustrankaIDrugiAdressOIB_1">BRANIMIR INTERIJERI d.o.o. za graditeljstvo i usluge, OIB 19179334126, Domovinskog rata 25,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BRANIMIR INTERIJERI d.o.o. za graditeljstvo i usluge</item>
    </izvorni_sadrzaj>
    <derivirana_varijabla naziv="DomainObject.Predmet.SudioniciListNaziv_1">
      <item>FINA SPLIT</item>
      <item>BRANIMIR INTERIJERI d.o.o. za graditeljstvo i usluge</item>
    </derivirana_varijabla>
  </DomainObject.Predmet.SudioniciListNaziv>
  <DomainObject.Predmet.SudioniciListAdressOIB>
    <izvorni_sadrzaj>
      <item>FINA SPLIT, Mažuranićevo šetalište 24 b,21000 Split</item>
      <item>BRANIMIR INTERIJERI d.o.o. za graditeljstvo i usluge, OIB 19179334126, Domovinskog rata 25,21311 Podstrana</item>
    </izvorni_sadrzaj>
    <derivirana_varijabla naziv="DomainObject.Predmet.SudioniciListAdressOIB_1">
      <item>FINA SPLIT, Mažuranićevo šetalište 24 b,21000 Split</item>
      <item>BRANIMIR INTERIJERI d.o.o. za graditeljstvo i usluge, OIB 19179334126, Domovinskog rata 25,21311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19179334126</item>
    </izvorni_sadrzaj>
    <derivirana_varijabla naziv="DomainObject.Predmet.SudioniciListNazivOIB_1">
      <item>, OIB null</item>
      <item>, OIB 19179334126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381</properties:Words>
  <properties:Characters>2026</properties:Characters>
  <properties:Lines>88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2015-11-04T12:50:00Z</dcterms:created>
  <dc:creator>Lari Glavaš</dc:creator>
  <cp:lastModifiedBy>Lari Glavaš</cp:lastModifiedBy>
  <cp:lastPrinted>2015-11-04T12:49:00Z</cp:lastPrinted>
  <dcterms:modified xmlns:xsi="http://www.w3.org/2001/XMLSchema-instance" xsi:type="dcterms:W3CDTF">2015-11-04T12:55:00Z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