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0fa4" w14:paraId="52d0fa4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738C1">
        <w:rPr>
          <w:rFonts w:cs="Times New Roman" w:eastAsia="Times New Roman"/>
          <w:szCs w:val="20"/>
          <w:lang w:eastAsia="hr-HR"/>
        </w:rPr>
        <w:t>7</w:t>
      </w:r>
      <w:r w:rsidR="00D80ABC">
        <w:rPr>
          <w:rFonts w:cs="Times New Roman" w:eastAsia="Times New Roman"/>
          <w:szCs w:val="20"/>
          <w:lang w:eastAsia="hr-HR"/>
        </w:rPr>
        <w:t>624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D80ABC">
        <w:rPr>
          <w:rFonts w:cs="Times New Roman" w:eastAsia="Times New Roman"/>
          <w:szCs w:val="24"/>
          <w:lang w:eastAsia="hr-HR"/>
        </w:rPr>
        <w:t>KAMELIJA ŠESTAN j.d.o.o., Zagreb, Ilica 183, MBS:080849017, OIB:55861909504</w:t>
      </w:r>
      <w:r w:rsidR="0077423E">
        <w:rPr>
          <w:rFonts w:cs="Times New Roman" w:eastAsia="Times New Roman"/>
          <w:szCs w:val="24"/>
          <w:lang w:eastAsia="hr-HR"/>
        </w:rPr>
        <w:t xml:space="preserve">, </w:t>
      </w:r>
      <w:r w:rsidR="0091135D">
        <w:rPr>
          <w:rFonts w:cs="Times New Roman" w:eastAsia="Times New Roman"/>
          <w:szCs w:val="24"/>
          <w:lang w:eastAsia="hr-HR"/>
        </w:rPr>
        <w:t>0</w:t>
      </w:r>
      <w:r w:rsidR="00167E1F">
        <w:rPr>
          <w:rFonts w:cs="Times New Roman" w:eastAsia="Times New Roman"/>
          <w:szCs w:val="24"/>
          <w:lang w:eastAsia="hr-HR"/>
        </w:rPr>
        <w:t>9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D80ABC" w:rsidRPr="00D80ABC">
        <w:t>KAMELIJA ŠESTAN j.d.o.o., Zagreb, Ilica 183, MBS:080849017, OIB:55861909504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D80ABC" w:rsidRPr="00D80ABC">
        <w:rPr>
          <w:rFonts w:cs="Times New Roman" w:eastAsia="Times New Roman"/>
          <w:szCs w:val="24"/>
          <w:lang w:eastAsia="hr-HR" w:val="en-GB"/>
        </w:rPr>
        <w:t>KAMELIJA ŠESTAN j.d.o.o., Zagreb, Ilica 183, MBS:080849017, OIB:55861909504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</w:t>
      </w:r>
      <w:r w:rsidR="00167E1F">
        <w:rPr>
          <w:rFonts w:cs="Times New Roman" w:eastAsia="Times New Roman"/>
          <w:szCs w:val="24"/>
          <w:lang w:eastAsia="hr-HR"/>
        </w:rPr>
        <w:t>9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7E1F"/>
    <w:rsid w:val="001919D0"/>
    <w:rsid w:val="001976ED"/>
    <w:rsid w:val="001D7D2D"/>
    <w:rsid w:val="001F1FB9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0E9C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96607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571B"/>
    <w:rsid w:val="00EF1B18"/>
    <w:rsid w:val="00F00007"/>
    <w:rsid w:val="00F06117"/>
    <w:rsid w:val="00F45E63"/>
    <w:rsid w:val="00F857BD"/>
    <w:rsid w:val="00FA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7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5CB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75CB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75CB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75CB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7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5CB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75CB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75CB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75CB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7624</izvorni_sadrzaj>
    <derivirana_varijabla naziv="DomainObject.Predmet.Broj_1">7624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St-7624/2015</izvorni_sadrzaj>
    <derivirana_varijabla naziv="DomainObject.Predmet.OznakaBroj_1">St-7624/2015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KAMELIJA ŠESTAN jednostavno društvo s ograničenom odgovornošću za usluge</izvorni_sadrzaj>
    <derivirana_varijabla naziv="DomainObject.Predmet.ProtustrankaFormated_1">  KAMELIJA ŠESTAN jednostavno društvo s ograničenom odgovornošću za usluge</derivirana_varijabla>
  </DomainObject.Predmet.ProtustrankaFormated>
  <DomainObject.Predmet.ProtustrankaFormatedOIB>
    <izvorni_sadrzaj>  KAMELIJA ŠESTAN jednostavno društvo s ograničenom odgovornošću za usluge, OIB 55861909504</izvorni_sadrzaj>
    <derivirana_varijabla naziv="DomainObject.Predmet.ProtustrankaFormatedOIB_1">  KAMELIJA ŠESTAN jednostavno društvo s ograničenom odgovornošću za usluge, OIB 55861909504</derivirana_varijabla>
  </DomainObject.Predmet.ProtustrankaFormatedOIB>
  <DomainObject.Predmet.ProtustrankaFormatedWithAdress>
    <izvorni_sadrzaj> KAMELIJA ŠESTAN jednostavno društvo s ograničenom odgovornošću za usluge, Ilica 183, 10000 Zagreb</izvorni_sadrzaj>
    <derivirana_varijabla naziv="DomainObject.Predmet.ProtustrankaFormatedWithAdress_1"> KAMELIJA ŠESTAN jednostavno društvo s ograničenom odgovornošću za usluge, Ilica 183, 10000 Zagreb</derivirana_varijabla>
  </DomainObject.Predmet.ProtustrankaFormatedWithAdress>
  <DomainObject.Predmet.ProtustrankaFormatedWithAdressOIB>
    <izvorni_sadrzaj> KAMELIJA ŠESTAN jednostavno društvo s ograničenom odgovornošću za usluge, OIB 55861909504, Ilica 183, 10000 Zagreb</izvorni_sadrzaj>
    <derivirana_varijabla naziv="DomainObject.Predmet.ProtustrankaFormatedWithAdressOIB_1"> KAMELIJA ŠESTAN jednostavno društvo s ograničenom odgovornošću za usluge, OIB 55861909504, Ilica 183, 10000 Zagreb</derivirana_varijabla>
  </DomainObject.Predmet.ProtustrankaFormatedWithAdressOIB>
  <DomainObject.Predmet.ProtustrankaWithAdress>
    <izvorni_sadrzaj>KAMELIJA ŠESTAN jednostavno društvo s ograničenom odgovornošću za usluge Ilica 183, 10000 Zagreb</izvorni_sadrzaj>
    <derivirana_varijabla naziv="DomainObject.Predmet.ProtustrankaWithAdress_1">KAMELIJA ŠESTAN jednostavno društvo s ograničenom odgovornošću za usluge Ilica 183, 10000 Zagreb</derivirana_varijabla>
  </DomainObject.Predmet.ProtustrankaWithAdress>
  <DomainObject.Predmet.ProtustrankaWithAdressOIB>
    <izvorni_sadrzaj>KAMELIJA ŠESTAN jednostavno društvo s ograničenom odgovornošću za usluge, OIB 55861909504, Ilica 183, 10000 Zagreb</izvorni_sadrzaj>
    <derivirana_varijabla naziv="DomainObject.Predmet.ProtustrankaWithAdressOIB_1">KAMELIJA ŠESTAN jednostavno društvo s ograničenom odgovornošću za usluge, OIB 55861909504, Ilica 183, 10000 Zagreb</derivirana_varijabla>
  </DomainObject.Predmet.ProtustrankaWithAdressOIB>
  <DomainObject.Predmet.ProtustrankaNazivFormated>
    <izvorni_sadrzaj>KAMELIJA ŠESTAN jednostavno društvo s ograničenom odgovornošću za usluge</izvorni_sadrzaj>
    <derivirana_varijabla naziv="DomainObject.Predmet.ProtustrankaNazivFormated_1">KAMELIJA ŠESTAN jednostavno društvo s ograničenom odgovornošću za usluge</derivirana_varijabla>
  </DomainObject.Predmet.ProtustrankaNazivFormated>
  <DomainObject.Predmet.ProtustrankaNazivFormatedOIB>
    <izvorni_sadrzaj>KAMELIJA ŠESTAN jednostavno društvo s ograničenom odgovornošću za usluge, OIB 55861909504</izvorni_sadrzaj>
    <derivirana_varijabla naziv="DomainObject.Predmet.ProtustrankaNazivFormatedOIB_1">KAMELIJA ŠESTAN jednostavno društvo s ograničenom odgovornošću za usluge, OIB 55861909504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KAMELIJA ŠESTAN jednostavno društvo s ograničenom odgovornošću za usluge</item>
    </izvorni_sadrzaj>
    <derivirana_varijabla naziv="DomainObject.Predmet.ProtuStrankaListFormated_1">
      <item>KAMELIJA ŠESTAN jednostavno društvo s ograničenom odgovornošću za usluge</item>
    </derivirana_varijabla>
  </DomainObject.Predmet.ProtuStrankaListFormated>
  <DomainObject.Predmet.ProtuStrankaListFormatedOIB>
    <izvorni_sadrzaj>
      <item>KAMELIJA ŠESTAN jednostavno društvo s ograničenom odgovornošću za usluge, OIB 55861909504</item>
    </izvorni_sadrzaj>
    <derivirana_varijabla naziv="DomainObject.Predmet.ProtuStrankaListFormatedOIB_1">
      <item>KAMELIJA ŠESTAN jednostavno društvo s ograničenom odgovornošću za usluge, OIB 55861909504</item>
    </derivirana_varijabla>
  </DomainObject.Predmet.ProtuStrankaListFormatedOIB>
  <DomainObject.Predmet.ProtuStrankaListFormatedWithAdress>
    <izvorni_sadrzaj>
      <item>KAMELIJA ŠESTAN jednostavno društvo s ograničenom odgovornošću za usluge, Ilica 183, 10000 Zagreb</item>
    </izvorni_sadrzaj>
    <derivirana_varijabla naziv="DomainObject.Predmet.ProtuStrankaListFormatedWithAdress_1">
      <item>KAMELIJA ŠESTAN jednostavno društvo s ograničenom odgovornošću za usluge, Ilica 183, 10000 Zagreb</item>
    </derivirana_varijabla>
  </DomainObject.Predmet.ProtuStrankaListFormatedWithAdress>
  <DomainObject.Predmet.ProtuStrankaListFormatedWithAdressOIB>
    <izvorni_sadrzaj>
      <item>KAMELIJA ŠESTAN jednostavno društvo s ograničenom odgovornošću za usluge, OIB 55861909504, Ilica 183, 10000 Zagreb</item>
    </izvorni_sadrzaj>
    <derivirana_varijabla naziv="DomainObject.Predmet.ProtuStrankaListFormatedWithAdressOIB_1">
      <item>KAMELIJA ŠESTAN jednostavno društvo s ograničenom odgovornošću za usluge, OIB 55861909504, Ilica 183, 10000 Zagreb</item>
    </derivirana_varijabla>
  </DomainObject.Predmet.ProtuStrankaListFormatedWithAdressOIB>
  <DomainObject.Predmet.ProtuStrankaListNazivFormated>
    <izvorni_sadrzaj>
      <item>KAMELIJA ŠESTAN jednostavno društvo s ograničenom odgovornošću za usluge</item>
    </izvorni_sadrzaj>
    <derivirana_varijabla naziv="DomainObject.Predmet.ProtuStrankaListNazivFormated_1">
      <item>KAMELIJA ŠESTAN jednostavno društvo s ograničenom odgovornošću za usluge</item>
    </derivirana_varijabla>
  </DomainObject.Predmet.ProtuStrankaListNazivFormated>
  <DomainObject.Predmet.ProtuStrankaListNazivFormatedOIB>
    <izvorni_sadrzaj>
      <item>KAMELIJA ŠESTAN jednostavno društvo s ograničenom odgovornošću za usluge, OIB 55861909504</item>
    </izvorni_sadrzaj>
    <derivirana_varijabla naziv="DomainObject.Predmet.ProtuStrankaListNazivFormatedOIB_1">
      <item>KAMELIJA ŠESTAN jednostavno društvo s ograničenom odgovornošću za usluge, OIB 55861909504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KAMELIJA ŠESTAN jednostavno društvo s ograničenom odgovornošću za usluge</izvorni_sadrzaj>
    <derivirana_varijabla naziv="DomainObject.Predmet.ProtustrankaIDrugi_1">KAMELIJA ŠESTAN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KAMELIJA ŠESTAN jednostavno društvo s ograničenom odgovornošću za usluge, OIB 55861909504, Ilica 183, 10000 Zagreb</izvorni_sadrzaj>
    <derivirana_varijabla naziv="DomainObject.Predmet.ProtustrankaIDrugiAdressOIB_1">KAMELIJA ŠESTAN jednostavno društvo s ograničenom odgovornošću za usluge, OIB 55861909504, Ilica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KAMELIJA ŠESTAN jednostavno društvo s ograničenom odgovornošću za usluge</item>
      <item>FINA Regionalni centar Zagreb</item>
    </izvorni_sadrzaj>
    <derivirana_varijabla naziv="DomainObject.Predmet.SudioniciListNaziv_1">
      <item>KAMELIJA ŠESTAN jednostavno društvo s ograničenom odgovornošću za usluge</item>
      <item>FINA Regionalni centar Zagreb</item>
    </derivirana_varijabla>
  </DomainObject.Predmet.SudioniciListNaziv>
  <DomainObject.Predmet.SudioniciListAdressOIB>
    <izvorni_sadrzaj>
      <item>KAMELIJA ŠESTAN jednostavno društvo s ograničenom odgovornošću za usluge, OIB 55861909504, Ilica 183,10000 Zagreb</item>
      <item>FINA Regionalni centar Zagreb, OIB 85821130368, Trg svibanjskih žrtava 1995. br. 1,10000 Zagreb</item>
    </izvorni_sadrzaj>
    <derivirana_varijabla naziv="DomainObject.Predmet.SudioniciListAdressOIB_1">
      <item>KAMELIJA ŠESTAN jednostavno društvo s ograničenom odgovornošću za usluge, OIB 55861909504, Ilica 183,10000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55861909504</item>
      <item>, OIB 85821130368</item>
    </izvorni_sadrzaj>
    <derivirana_varijabla naziv="DomainObject.Predmet.SudioniciListNazivOIB_1">
      <item>, OIB 55861909504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1801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2015-12-09T12:02:00Z</dcterms:created>
  <dc:creator>Mario Žišković</dc:creator>
  <cp:lastModifiedBy>Marijan Marković</cp:lastModifiedBy>
  <cp:lastPrinted>2015-12-09T12:02:00Z</cp:lastPrinted>
  <dcterms:modified xmlns:xsi="http://www.w3.org/2001/XMLSchema-instance" xsi:type="dcterms:W3CDTF">2015-12-09T12:03:00Z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