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beb2" w14:paraId="5a4beb2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0217C">
        <w:t>497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5A1CDD">
        <w:t>5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C0217C">
        <w:t xml:space="preserve">TRIFORA </w:t>
      </w:r>
      <w:r w:rsidR="00C0217C" w:rsidRPr="0082401E">
        <w:t xml:space="preserve">d.o.o., </w:t>
      </w:r>
      <w:r w:rsidR="00C0217C">
        <w:t>Varaždin, Augusta Cesarca 12</w:t>
      </w:r>
      <w:r w:rsidR="00C0217C" w:rsidRPr="0082401E">
        <w:t xml:space="preserve">, OIB: </w:t>
      </w:r>
      <w:r w:rsidR="00C0217C" w:rsidRPr="002B2086">
        <w:t>39903988183</w:t>
      </w:r>
      <w:r w:rsidR="00C35B7E" w:rsidRPr="0082401E">
        <w:t xml:space="preserve">,  dana </w:t>
      </w:r>
      <w:r w:rsidR="005470DE">
        <w:t>2</w:t>
      </w:r>
      <w:r w:rsidR="00C0217C">
        <w:t>9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0217C">
        <w:t xml:space="preserve">TRIFORA </w:t>
      </w:r>
      <w:r w:rsidR="00C0217C" w:rsidRPr="0082401E">
        <w:t xml:space="preserve">d.o.o., </w:t>
      </w:r>
      <w:r w:rsidR="00C0217C">
        <w:t>Varaždin, Augusta Cesarca 12</w:t>
      </w:r>
      <w:r w:rsidR="00C0217C" w:rsidRPr="0082401E">
        <w:t xml:space="preserve">, OIB: </w:t>
      </w:r>
      <w:r w:rsidR="00C0217C" w:rsidRPr="002B2086">
        <w:t>39903988183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0217C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804BB0" w:rsidRPr="00C35B7E">
        <w:rPr>
          <w:b/>
          <w:u w:val="single"/>
        </w:rPr>
        <w:t xml:space="preserve">. </w:t>
      </w:r>
      <w:r w:rsidR="005470DE"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747B30">
        <w:rPr>
          <w:b/>
          <w:u w:val="single"/>
        </w:rPr>
        <w:t>10</w:t>
      </w:r>
      <w:r w:rsidR="00CC2EF9" w:rsidRPr="00C35B7E">
        <w:rPr>
          <w:b/>
          <w:u w:val="single"/>
        </w:rPr>
        <w:t>,</w:t>
      </w:r>
      <w:r>
        <w:rPr>
          <w:b/>
          <w:u w:val="single"/>
        </w:rPr>
        <w:t>00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747B30">
        <w:t xml:space="preserve">direktor </w:t>
      </w:r>
      <w:r w:rsidR="002F4DC4">
        <w:t xml:space="preserve">dužnika </w:t>
      </w:r>
      <w:r w:rsidR="00C0217C">
        <w:t xml:space="preserve">Davor Pahić, Varaždin, Ivana Padovca 4,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747B30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C0217C">
        <w:t>22</w:t>
      </w:r>
      <w:r w:rsidRPr="00C35B7E">
        <w:t xml:space="preserve">. </w:t>
      </w:r>
      <w:r w:rsidR="005A1CDD">
        <w:t>ožujka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A1CDD">
        <w:t>1</w:t>
      </w:r>
      <w:r w:rsidR="00CC2EF9" w:rsidRPr="00C35B7E">
        <w:t xml:space="preserve">. </w:t>
      </w:r>
      <w:r w:rsidR="005A1CDD">
        <w:t>rujna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C0217C">
        <w:t>36.167,38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470DE">
        <w:t>2</w:t>
      </w:r>
      <w:r w:rsidR="00C0217C">
        <w:t>9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E2BF6" w:rsidR="00CE2BF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CE2BF6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C0217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C0217C">
        <w:t xml:space="preserve">TRIFORA </w:t>
      </w:r>
      <w:r w:rsidR="00C0217C" w:rsidRPr="0082401E">
        <w:t xml:space="preserve">d.o.o., </w:t>
      </w:r>
      <w:r w:rsidR="00C0217C">
        <w:t>Varaždin, Augusta Cesarca 12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747B30">
        <w:t xml:space="preserve">direktor </w:t>
      </w:r>
      <w:r w:rsidR="005470DE">
        <w:t xml:space="preserve">dužnika </w:t>
      </w:r>
      <w:r w:rsidR="00C0217C">
        <w:t>Davor Pahić, Varaždin, Ivana Padovca 4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BF6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C0217C">
      <w:t>497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5A1CDD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C3E1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0DE"/>
    <w:rsid w:val="00547BA8"/>
    <w:rsid w:val="0055467A"/>
    <w:rsid w:val="00583C9D"/>
    <w:rsid w:val="005A1CDD"/>
    <w:rsid w:val="005B3F6C"/>
    <w:rsid w:val="005C102C"/>
    <w:rsid w:val="005F04AA"/>
    <w:rsid w:val="00605C60"/>
    <w:rsid w:val="00620156"/>
    <w:rsid w:val="006A4DA1"/>
    <w:rsid w:val="006A5264"/>
    <w:rsid w:val="006D7FF6"/>
    <w:rsid w:val="006F40CA"/>
    <w:rsid w:val="007123C6"/>
    <w:rsid w:val="00716D2A"/>
    <w:rsid w:val="00747B30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9423E"/>
    <w:rsid w:val="00BB07B4"/>
    <w:rsid w:val="00C0217C"/>
    <w:rsid w:val="00C04790"/>
    <w:rsid w:val="00C30BDC"/>
    <w:rsid w:val="00C35B7E"/>
    <w:rsid w:val="00CC2EF9"/>
    <w:rsid w:val="00CD4711"/>
    <w:rsid w:val="00CE2BF6"/>
    <w:rsid w:val="00D113A9"/>
    <w:rsid w:val="00D75765"/>
    <w:rsid w:val="00E01330"/>
    <w:rsid w:val="00E17CBA"/>
    <w:rsid w:val="00E5591D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TRIFORA - društvo s ograničenom odgovornošću za obnovu, zaštitu i istraživanje umjetnina</izvorni_sadrzaj>
    <derivirana_varijabla naziv="DomainObject.Predmet.ProtustrankaFormated_1">  TRIFORA - društvo s ograničenom odgovornošću za obnovu, zaštitu i istraživanje umjetnina</derivirana_varijabla>
  </DomainObject.Predmet.ProtustrankaFormated>
  <DomainObject.Predmet.ProtustrankaFormatedOIB>
    <izvorni_sadrzaj>  TRIFORA - društvo s ograničenom odgovornošću za obnovu, zaštitu i istraživanje umjetnina, OIB 39903988183</izvorni_sadrzaj>
    <derivirana_varijabla naziv="DomainObject.Predmet.ProtustrankaFormatedOIB_1">  TRIFORA - društvo s ograničenom odgovornošću za obnovu, zaštitu i istraživanje umjetnina, OIB 39903988183</derivirana_varijabla>
  </DomainObject.Predmet.ProtustrankaFormatedOIB>
  <DomainObject.Predmet.ProtustrankaFormatedWithAdress>
    <izvorni_sadrzaj> TRIFORA - društvo s ograničenom odgovornošću za obnovu, zaštitu i istraživanje umjetnina, Augusta Cesarca 12, 42000 Varaždin</izvorni_sadrzaj>
    <derivirana_varijabla naziv="DomainObject.Predmet.ProtustrankaFormatedWithAdress_1"> TRIFORA - društvo s ograničenom odgovornošću za obnovu, zaštitu i istraživanje umjetnina, Augusta Cesarca 12, 42000 Varaždin</derivirana_varijabla>
  </DomainObject.Predmet.ProtustrankaFormatedWithAdress>
  <DomainObject.Predmet.ProtustrankaFormatedWithAdressOIB>
    <izvorni_sadrzaj> TRIFORA - društvo s ograničenom odgovornošću za obnovu, zaštitu i istraživanje umjetnina, OIB 39903988183, Augusta Cesarca 12, 42000 Varaždin</izvorni_sadrzaj>
    <derivirana_varijabla naziv="DomainObject.Predmet.ProtustrankaFormatedWithAdressOIB_1"> TRIFORA - društvo s ograničenom odgovornošću za obnovu, zaštitu i istraživanje umjetnina, OIB 39903988183, Augusta Cesarca 12, 42000 Varaždin</derivirana_varijabla>
  </DomainObject.Predmet.ProtustrankaFormatedWithAdressOIB>
  <DomainObject.Predmet.ProtustrankaWithAdress>
    <izvorni_sadrzaj>TRIFORA - društvo s ograničenom odgovornošću za obnovu, zaštitu i istraživanje umjetnina Augusta Cesarca 12, 42000 Varaždin</izvorni_sadrzaj>
    <derivirana_varijabla naziv="DomainObject.Predmet.ProtustrankaWithAdress_1">TRIFORA - društvo s ograničenom odgovornošću za obnovu, zaštitu i istraživanje umjetnina Augusta Cesarca 12, 42000 Varaždin</derivirana_varijabla>
  </DomainObject.Predmet.ProtustrankaWithAdress>
  <DomainObject.Predmet.ProtustrankaWithAdressOIB>
    <izvorni_sadrzaj>TRIFORA - društvo s ograničenom odgovornošću za obnovu, zaštitu i istraživanje umjetnina, OIB 39903988183, Augusta Cesarca 12, 42000 Varaždin</izvorni_sadrzaj>
    <derivirana_varijabla naziv="DomainObject.Predmet.ProtustrankaWithAdressOIB_1">TRIFORA - društvo s ograničenom odgovornošću za obnovu, zaštitu i istraživanje umjetnina, OIB 39903988183, Augusta Cesarca 12, 42000 Varaždin</derivirana_varijabla>
  </DomainObject.Predmet.ProtustrankaWithAdressOIB>
  <DomainObject.Predmet.ProtustrankaNazivFormated>
    <izvorni_sadrzaj>TRIFORA - društvo s ograničenom odgovornošću za obnovu, zaštitu i istraživanje umjetnina</izvorni_sadrzaj>
    <derivirana_varijabla naziv="DomainObject.Predmet.ProtustrankaNazivFormated_1">TRIFORA - društvo s ograničenom odgovornošću za obnovu, zaštitu i istraživanje umjetnina</derivirana_varijabla>
  </DomainObject.Predmet.ProtustrankaNazivFormated>
  <DomainObject.Predmet.ProtustrankaNazivFormatedOIB>
    <izvorni_sadrzaj>TRIFORA - društvo s ograničenom odgovornošću za obnovu, zaštitu i istraživanje umjetnina, OIB 39903988183</izvorni_sadrzaj>
    <derivirana_varijabla naziv="DomainObject.Predmet.ProtustrankaNazivFormatedOIB_1">TRIFORA - društvo s ograničenom odgovornošću za obnovu, zaštitu i istraživanje umjetnina, OIB 39903988183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36167.38</izvorni_sadrzaj>
    <derivirana_varijabla naziv="DomainObject.Predmet.TrenutnaVrijednost_1">36167.38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TRIFORA - društvo s ograničenom odgovornošću za obnovu, zaštitu i istraživanje umjetnina</item>
    </izvorni_sadrzaj>
    <derivirana_varijabla naziv="DomainObject.Predmet.ProtuStrankaListFormated_1">
      <item>TRIFORA - društvo s ograničenom odgovornošću za obnovu, zaštitu i istraživanje umjetnina</item>
    </derivirana_varijabla>
  </DomainObject.Predmet.ProtuStrankaListFormated>
  <DomainObject.Predmet.ProtuStrankaListFormatedOIB>
    <izvorni_sadrzaj>
      <item>TRIFORA - društvo s ograničenom odgovornošću za obnovu, zaštitu i istraživanje umjetnina, OIB 39903988183</item>
    </izvorni_sadrzaj>
    <derivirana_varijabla naziv="DomainObject.Predmet.ProtuStrankaListFormatedOIB_1">
      <item>TRIFORA - društvo s ograničenom odgovornošću za obnovu, zaštitu i istraživanje umjetnina, OIB 39903988183</item>
    </derivirana_varijabla>
  </DomainObject.Predmet.ProtuStrankaListFormatedOIB>
  <DomainObject.Predmet.ProtuStrankaListFormatedWithAdress>
    <izvorni_sadrzaj>
      <item>TRIFORA - društvo s ograničenom odgovornošću za obnovu, zaštitu i istraživanje umjetnina, Augusta Cesarca 12, 42000 Varaždin</item>
    </izvorni_sadrzaj>
    <derivirana_varijabla naziv="DomainObject.Predmet.ProtuStrankaListFormatedWithAdress_1">
      <item>TRIFORA - društvo s ograničenom odgovornošću za obnovu, zaštitu i istraživanje umjetnina, Augusta Cesarca 12, 42000 Varaždin</item>
    </derivirana_varijabla>
  </DomainObject.Predmet.ProtuStrankaListFormatedWithAdress>
  <DomainObject.Predmet.ProtuStrankaListFormatedWithAdressOIB>
    <izvorni_sadrzaj>
      <item>TRIFORA - društvo s ograničenom odgovornošću za obnovu, zaštitu i istraživanje umjetnina, OIB 39903988183, Augusta Cesarca 12, 42000 Varaždin</item>
    </izvorni_sadrzaj>
    <derivirana_varijabla naziv="DomainObject.Predmet.ProtuStrankaListFormatedWithAdressOIB_1">
      <item>TRIFORA - društvo s ograničenom odgovornošću za obnovu, zaštitu i istraživanje umjetnina, OIB 39903988183, Augusta Cesarca 12, 42000 Varaždin</item>
    </derivirana_varijabla>
  </DomainObject.Predmet.ProtuStrankaListFormatedWithAdressOIB>
  <DomainObject.Predmet.ProtuStrankaListNazivFormated>
    <izvorni_sadrzaj>
      <item>TRIFORA - društvo s ograničenom odgovornošću za obnovu, zaštitu i istraživanje umjetnina</item>
    </izvorni_sadrzaj>
    <derivirana_varijabla naziv="DomainObject.Predmet.ProtuStrankaListNazivFormated_1">
      <item>TRIFORA - društvo s ograničenom odgovornošću za obnovu, zaštitu i istraživanje umjetnina</item>
    </derivirana_varijabla>
  </DomainObject.Predmet.ProtuStrankaListNazivFormated>
  <DomainObject.Predmet.ProtuStrankaListNazivFormatedOIB>
    <izvorni_sadrzaj>
      <item>TRIFORA - društvo s ograničenom odgovornošću za obnovu, zaštitu i istraživanje umjetnina, OIB 39903988183</item>
    </izvorni_sadrzaj>
    <derivirana_varijabla naziv="DomainObject.Predmet.ProtuStrankaListNazivFormatedOIB_1">
      <item>TRIFORA - društvo s ograničenom odgovornošću za obnovu, zaštitu i istraživanje umjetnina, OIB 39903988183</item>
    </derivirana_varijabla>
  </DomainObject.Predmet.ProtuStrankaListNazivFormatedOIB>
  <DomainObject.Predmet.OstaliListFormated>
    <izvorni_sadrzaj>
      <item>E-oglasna ploča</item>
      <item>Sudski registar</item>
      <item>Davor Pahić</item>
      <item>Županijsko državno odvjetništvo</item>
    </izvorni_sadrzaj>
    <derivirana_varijabla naziv="DomainObject.Predmet.OstaliListFormated_1">
      <item>E-oglasna ploča</item>
      <item>Sudski registar</item>
      <item>Davor Pahić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FormatedOIB_1">
      <item>E-oglasna ploča</item>
      <item>Sudski registar</item>
      <item>Davor Pahić, OIB 71661298056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Davor Pahić, Josipa Kozarca 31, 42000 Varaždin</item>
      <item>Županijsko državno odvjetništvo</item>
    </izvorni_sadrzaj>
    <derivirana_varijabla naziv="DomainObject.Predmet.OstaliListFormatedWithAdress_1">
      <item>E-oglasna ploča</item>
      <item>Sudski registar</item>
      <item>Davor Pahić, Josipa Kozarca 31,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Davor Pahić, OIB 71661298056, Josipa Kozarca 31, 42000 Varaždin</item>
      <item>Županijsko državno odvjetništvo</item>
    </izvorni_sadrzaj>
    <derivirana_varijabla naziv="DomainObject.Predmet.OstaliListFormatedWithAdressOIB_1">
      <item>E-oglasna ploča</item>
      <item>Sudski registar</item>
      <item>Davor Pahić, OIB 71661298056, Josipa Kozarca 31,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Davor Pahić</item>
      <item>Županijsko državno odvjetništvo</item>
    </izvorni_sadrzaj>
    <derivirana_varijabla naziv="DomainObject.Predmet.OstaliListNazivFormated_1">
      <item>E-oglasna ploča</item>
      <item>Sudski registar</item>
      <item>Davor Pahić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Davor Pahić, OIB 71661298056</item>
      <item>Županijsko državno odvjetništvo</item>
    </izvorni_sadrzaj>
    <derivirana_varijabla naziv="DomainObject.Predmet.OstaliListNazivFormatedOIB_1">
      <item>E-oglasna ploča</item>
      <item>Sudski registar</item>
      <item>Davor Pahić, OIB 71661298056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TRIFORA - društvo s ograničenom odgovornošću za obnovu, zaštitu i istraživanje umjetnina</izvorni_sadrzaj>
    <derivirana_varijabla naziv="DomainObject.Predmet.ProtustrankaIDrugi_1">TRIFORA - društvo s ograničenom odgovornošću za obnovu, zaštitu i istraživanje umjetnina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TRIFORA - društvo s ograničenom odgovornošću za obnovu, zaštitu i istraživanje umjetnina, OIB 39903988183, Augusta Cesarca 12, 42000 Varaždin</izvorni_sadrzaj>
    <derivirana_varijabla naziv="DomainObject.Predmet.ProtustrankaIDrugiAdressOIB_1">TRIFORA - društvo s ograničenom odgovornošću za obnovu, zaštitu i istraživanje umjetnina, OIB 39903988183, Augusta Cesarca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izvorni_sadrzaj>
    <derivirana_varijabla naziv="DomainObject.Predmet.SudioniciListNaziv_1">
      <item>Financijska agencija</item>
      <item>TRIFORA - društvo s ograničenom odgovornošću za obnovu, zaštitu i istraživanje umjetnina</item>
      <item>E-oglasna ploča</item>
      <item>Sudski registar</item>
      <item>Davor Pahić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TRIFORA - društvo s ograničenom odgovornošću za obnovu, zaštitu i istraživanje umjetnina, OIB 39903988183, Augusta Cesarca 12,42000 Varaždin</item>
      <item>E-oglasna ploča</item>
      <item>Sudski registar</item>
      <item>Davor Pahić, OIB 71661298056, Josipa Kozarca 31,42000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39903988183</item>
      <item>, OIB null</item>
      <item>, OIB null</item>
      <item>, OIB 71661298056</item>
      <item>, OIB null</item>
    </izvorni_sadrzaj>
    <derivirana_varijabla naziv="DomainObject.Predmet.SudioniciListNazivOIB_1">
      <item>, OIB 85821130368</item>
      <item>, OIB 39903988183</item>
      <item>, OIB null</item>
      <item>, OIB null</item>
      <item>, OIB 71661298056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2B2FD-63D2-410E-838D-427802C06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2400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2016-03-29T07:13:00Z</dcterms:created>
  <dc:creator>Maja Valušnig</dc:creator>
  <cp:lastModifiedBy>Nevenka Vuković</cp:lastModifiedBy>
  <cp:lastPrinted>2016-03-23T11:16:00Z</cp:lastPrinted>
  <dcterms:modified xmlns:xsi="http://www.w3.org/2001/XMLSchema-instance" xsi:type="dcterms:W3CDTF">2016-03-29T07:22:00Z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