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381c" w14:paraId="022381c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920672">
        <w:rPr>
          <w:rFonts w:cs="Times New Roman" w:hAnsi="Times New Roman" w:ascii="Times New Roman"/>
          <w:sz w:val="24"/>
          <w:szCs w:val="24"/>
        </w:rPr>
        <w:t xml:space="preserve"> GREEN TRADE j.d.o.o., Koprivnica, Hrvatske državnosti 13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920672">
        <w:rPr>
          <w:rFonts w:cs="Times New Roman" w:hAnsi="Times New Roman" w:ascii="Times New Roman"/>
          <w:sz w:val="24"/>
          <w:szCs w:val="24"/>
        </w:rPr>
        <w:t xml:space="preserve">OIB: 60000579741, </w:t>
      </w:r>
      <w:r w:rsidR="00A73750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4D470B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920672">
        <w:rPr>
          <w:rFonts w:cs="Times New Roman" w:hAnsi="Times New Roman" w:ascii="Times New Roman"/>
          <w:sz w:val="24"/>
          <w:szCs w:val="24"/>
        </w:rPr>
        <w:t xml:space="preserve"> GREEN TRADE j.d.o.o., Koprivnica, Hrvatske državnosti 13, OIB: 60000579741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A73750">
        <w:rPr>
          <w:rFonts w:cs="Times New Roman" w:hAnsi="Times New Roman" w:ascii="Times New Roman"/>
          <w:sz w:val="24"/>
          <w:szCs w:val="24"/>
        </w:rPr>
        <w:t xml:space="preserve">Dinka Trumbić, </w:t>
      </w:r>
      <w:proofErr w:type="spellStart"/>
      <w:r w:rsidR="00A73750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A73750">
        <w:rPr>
          <w:rFonts w:cs="Times New Roman" w:hAnsi="Times New Roman" w:ascii="Times New Roman"/>
          <w:sz w:val="24"/>
          <w:szCs w:val="24"/>
        </w:rPr>
        <w:t xml:space="preserve"> 10, 21000 Split, OIB: 43468134790.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A73750" w:rsidR="00A9215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920672">
        <w:rPr>
          <w:rFonts w:cs="Times New Roman" w:hAnsi="Times New Roman" w:ascii="Times New Roman"/>
          <w:sz w:val="24"/>
          <w:szCs w:val="24"/>
        </w:rPr>
        <w:t>2. lipnja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4D470B">
        <w:rPr>
          <w:rFonts w:cs="Times New Roman" w:hAnsi="Times New Roman" w:ascii="Times New Roman"/>
          <w:sz w:val="24"/>
          <w:szCs w:val="24"/>
        </w:rPr>
        <w:t>1. rujna 2015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</w:t>
      </w:r>
      <w:r w:rsidR="00920672">
        <w:rPr>
          <w:rFonts w:cs="Times New Roman" w:hAnsi="Times New Roman" w:ascii="Times New Roman"/>
          <w:sz w:val="24"/>
          <w:szCs w:val="24"/>
        </w:rPr>
        <w:t>155</w:t>
      </w:r>
      <w:r w:rsidR="005909ED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920672">
        <w:rPr>
          <w:rFonts w:cs="Times New Roman" w:hAnsi="Times New Roman" w:ascii="Times New Roman"/>
          <w:sz w:val="24"/>
          <w:szCs w:val="24"/>
        </w:rPr>
        <w:t>1.784,47</w:t>
      </w:r>
      <w:r w:rsidR="004D470B">
        <w:rPr>
          <w:rFonts w:cs="Times New Roman" w:hAnsi="Times New Roman" w:ascii="Times New Roman"/>
          <w:sz w:val="24"/>
          <w:szCs w:val="24"/>
        </w:rPr>
        <w:t xml:space="preserve"> </w:t>
      </w:r>
      <w:r w:rsidR="005909ED">
        <w:rPr>
          <w:rFonts w:cs="Times New Roman" w:hAnsi="Times New Roman" w:ascii="Times New Roman"/>
          <w:sz w:val="24"/>
          <w:szCs w:val="24"/>
        </w:rPr>
        <w:t>kn.</w:t>
      </w:r>
    </w:p>
    <w:p w:rsidRDefault="00A9215D" w:rsidP="004D470B" w:rsidR="004D470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E72175">
        <w:rPr>
          <w:rFonts w:cs="Times New Roman" w:hAnsi="Times New Roman" w:ascii="Times New Roman"/>
          <w:sz w:val="24"/>
          <w:szCs w:val="24"/>
        </w:rPr>
        <w:t>25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4D470B">
        <w:rPr>
          <w:rFonts w:cs="Times New Roman" w:hAnsi="Times New Roman" w:ascii="Times New Roman"/>
          <w:sz w:val="24"/>
          <w:szCs w:val="24"/>
        </w:rPr>
        <w:t xml:space="preserve">na koje </w:t>
      </w:r>
      <w:r w:rsidR="00E72175">
        <w:rPr>
          <w:rFonts w:cs="Times New Roman" w:hAnsi="Times New Roman" w:ascii="Times New Roman"/>
          <w:sz w:val="24"/>
          <w:szCs w:val="24"/>
        </w:rPr>
        <w:t>direktor</w:t>
      </w:r>
      <w:r w:rsidR="00920672">
        <w:rPr>
          <w:rFonts w:cs="Times New Roman" w:hAnsi="Times New Roman" w:ascii="Times New Roman"/>
          <w:sz w:val="24"/>
          <w:szCs w:val="24"/>
        </w:rPr>
        <w:t>ica</w:t>
      </w:r>
      <w:r w:rsidR="00E72175">
        <w:rPr>
          <w:rFonts w:cs="Times New Roman" w:hAnsi="Times New Roman" w:ascii="Times New Roman"/>
          <w:sz w:val="24"/>
          <w:szCs w:val="24"/>
        </w:rPr>
        <w:t xml:space="preserve"> dužnika </w:t>
      </w:r>
      <w:r w:rsidR="00920672">
        <w:rPr>
          <w:rFonts w:cs="Times New Roman" w:hAnsi="Times New Roman" w:ascii="Times New Roman"/>
          <w:sz w:val="24"/>
          <w:szCs w:val="24"/>
        </w:rPr>
        <w:t>nije pristupila iako je bila</w:t>
      </w:r>
      <w:r w:rsidR="00E72175">
        <w:rPr>
          <w:rFonts w:cs="Times New Roman" w:hAnsi="Times New Roman" w:ascii="Times New Roman"/>
          <w:sz w:val="24"/>
          <w:szCs w:val="24"/>
        </w:rPr>
        <w:t xml:space="preserve"> uredno pozvan</w:t>
      </w:r>
      <w:r w:rsidR="00920672">
        <w:rPr>
          <w:rFonts w:cs="Times New Roman" w:hAnsi="Times New Roman" w:ascii="Times New Roman"/>
          <w:sz w:val="24"/>
          <w:szCs w:val="24"/>
        </w:rPr>
        <w:t>a</w:t>
      </w:r>
      <w:r w:rsidR="004D470B">
        <w:rPr>
          <w:rFonts w:cs="Times New Roman" w:hAnsi="Times New Roman" w:ascii="Times New Roman"/>
          <w:sz w:val="24"/>
          <w:szCs w:val="24"/>
        </w:rPr>
        <w:t>, t</w:t>
      </w:r>
      <w:r w:rsidR="00E72175">
        <w:rPr>
          <w:rFonts w:cs="Times New Roman" w:hAnsi="Times New Roman" w:ascii="Times New Roman"/>
          <w:sz w:val="24"/>
          <w:szCs w:val="24"/>
        </w:rPr>
        <w:t>e je na istom ročištu zastupnik Republike Hrvatske izjavio</w:t>
      </w:r>
      <w:r w:rsidR="004D470B">
        <w:rPr>
          <w:rFonts w:cs="Times New Roman" w:hAnsi="Times New Roman" w:ascii="Times New Roman"/>
          <w:sz w:val="24"/>
          <w:szCs w:val="24"/>
        </w:rPr>
        <w:t xml:space="preserve"> kako dug s osnova javnih davanja prema Republici H</w:t>
      </w:r>
      <w:r w:rsidR="00E72175">
        <w:rPr>
          <w:rFonts w:cs="Times New Roman" w:hAnsi="Times New Roman" w:ascii="Times New Roman"/>
          <w:sz w:val="24"/>
          <w:szCs w:val="24"/>
        </w:rPr>
        <w:t xml:space="preserve">rvatskoj </w:t>
      </w:r>
      <w:r w:rsidR="00920672">
        <w:rPr>
          <w:rFonts w:cs="Times New Roman" w:hAnsi="Times New Roman" w:ascii="Times New Roman"/>
          <w:sz w:val="24"/>
          <w:szCs w:val="24"/>
        </w:rPr>
        <w:t>na dan 26</w:t>
      </w:r>
      <w:r w:rsidR="004D470B">
        <w:rPr>
          <w:rFonts w:cs="Times New Roman" w:hAnsi="Times New Roman" w:ascii="Times New Roman"/>
          <w:sz w:val="24"/>
          <w:szCs w:val="24"/>
        </w:rPr>
        <w:t xml:space="preserve">. rujna 2016. iznosi </w:t>
      </w:r>
      <w:r w:rsidR="00920672">
        <w:rPr>
          <w:rFonts w:cs="Times New Roman" w:hAnsi="Times New Roman" w:ascii="Times New Roman"/>
          <w:sz w:val="24"/>
          <w:szCs w:val="24"/>
        </w:rPr>
        <w:t>22.610,25</w:t>
      </w:r>
      <w:r w:rsidR="004D470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9215D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0B" w:rsidP="00A9215D" w:rsidR="004D470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E72175">
        <w:rPr>
          <w:rFonts w:cs="Times New Roman" w:hAnsi="Times New Roman" w:ascii="Times New Roman"/>
          <w:sz w:val="24"/>
          <w:szCs w:val="24"/>
        </w:rPr>
        <w:t>26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920672">
        <w:rPr>
          <w:rFonts w:cs="Times New Roman" w:hAnsi="Times New Roman" w:ascii="Times New Roman"/>
          <w:sz w:val="24"/>
          <w:szCs w:val="24"/>
        </w:rPr>
        <w:t>841/16-9</w:t>
      </w:r>
      <w:r w:rsidR="004D470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A73750" w:rsidP="00173491" w:rsidR="00A73750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A73750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A73750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A73750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832B7F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4D470B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920672">
        <w:rPr>
          <w:rFonts w:cs="Times New Roman" w:hAnsi="Times New Roman" w:ascii="Times New Roman"/>
          <w:sz w:val="24"/>
          <w:szCs w:val="24"/>
        </w:rPr>
        <w:t xml:space="preserve">GREEN TRADE j.d.o.o., Koprivnica, Hrvatske državnosti 13, </w:t>
      </w:r>
    </w:p>
    <w:p w:rsidRDefault="00920672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Direktorici </w:t>
      </w:r>
      <w:r w:rsidR="003D7114" w:rsidRPr="003D7114">
        <w:rPr>
          <w:rFonts w:cs="Times New Roman" w:hAnsi="Times New Roman" w:ascii="Times New Roman"/>
          <w:sz w:val="24"/>
          <w:szCs w:val="24"/>
        </w:rPr>
        <w:t>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Sanji </w:t>
      </w:r>
      <w:proofErr w:type="spellStart"/>
      <w:r>
        <w:rPr>
          <w:rFonts w:cs="Times New Roman" w:hAnsi="Times New Roman" w:ascii="Times New Roman"/>
          <w:sz w:val="24"/>
          <w:szCs w:val="24"/>
        </w:rPr>
        <w:t>Mađerić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Zagorščak</w:t>
      </w:r>
      <w:proofErr w:type="spellEnd"/>
      <w:r>
        <w:rPr>
          <w:rFonts w:cs="Times New Roman" w:hAnsi="Times New Roman" w:ascii="Times New Roman"/>
          <w:sz w:val="24"/>
          <w:szCs w:val="24"/>
        </w:rPr>
        <w:t>, Koprivnica, Hrvatske državnosti 13,</w:t>
      </w:r>
    </w:p>
    <w:p w:rsidRDefault="00A73750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>
        <w:rPr>
          <w:rFonts w:cs="Times New Roman" w:hAnsi="Times New Roman" w:ascii="Times New Roman"/>
          <w:sz w:val="24"/>
          <w:szCs w:val="24"/>
        </w:rPr>
        <w:t xml:space="preserve">Dinka Trumbić, </w:t>
      </w:r>
      <w:proofErr w:type="spellStart"/>
      <w:r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10, 21000 Split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A73750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2B2" w:rsidP="00880AAB" w:rsidR="002822B2">
      <w:pPr>
        <w:spacing w:lineRule="auto" w:line="240" w:after="0"/>
      </w:pPr>
      <w:r>
        <w:separator/>
      </w:r>
    </w:p>
  </w:endnote>
  <w:endnote w:id="0" w:type="continuationSeparator">
    <w:p w:rsidRDefault="002822B2" w:rsidP="00880AAB" w:rsidR="002822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2B2" w:rsidP="00880AAB" w:rsidR="002822B2">
      <w:pPr>
        <w:spacing w:lineRule="auto" w:line="240" w:after="0"/>
      </w:pPr>
      <w:r>
        <w:separator/>
      </w:r>
    </w:p>
  </w:footnote>
  <w:footnote w:id="0" w:type="continuationSeparator">
    <w:p w:rsidRDefault="002822B2" w:rsidP="00880AAB" w:rsidR="002822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32B7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920672">
          <w:rPr>
            <w:rFonts w:cs="Times New Roman" w:hAnsi="Times New Roman" w:ascii="Times New Roman"/>
            <w:sz w:val="24"/>
            <w:szCs w:val="24"/>
          </w:rPr>
          <w:t>841/16-</w:t>
        </w:r>
        <w:r w:rsidR="00A73750">
          <w:rPr>
            <w:rFonts w:cs="Times New Roman" w:hAnsi="Times New Roman" w:ascii="Times New Roman"/>
            <w:sz w:val="24"/>
            <w:szCs w:val="24"/>
          </w:rPr>
          <w:t>10</w:t>
        </w:r>
      </w:p>
      <w:p w:rsidRDefault="002822B2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3D0E40">
      <w:rPr>
        <w:rFonts w:cs="Times New Roman" w:hAnsi="Times New Roman" w:ascii="Times New Roman"/>
        <w:sz w:val="24"/>
        <w:szCs w:val="24"/>
      </w:rPr>
      <w:t>-</w:t>
    </w:r>
    <w:r w:rsidR="00920672">
      <w:rPr>
        <w:rFonts w:cs="Times New Roman" w:hAnsi="Times New Roman" w:ascii="Times New Roman"/>
        <w:sz w:val="24"/>
        <w:szCs w:val="24"/>
      </w:rPr>
      <w:t>841/16-</w:t>
    </w:r>
    <w:r w:rsidR="00A73750">
      <w:rPr>
        <w:rFonts w:cs="Times New Roman" w:hAnsi="Times New Roman" w:ascii="Times New Roman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35C15"/>
    <w:rsid w:val="000B5BD6"/>
    <w:rsid w:val="00156BAA"/>
    <w:rsid w:val="00173491"/>
    <w:rsid w:val="001C0A31"/>
    <w:rsid w:val="002248D9"/>
    <w:rsid w:val="002822B2"/>
    <w:rsid w:val="002F069B"/>
    <w:rsid w:val="003A6C0D"/>
    <w:rsid w:val="003C6373"/>
    <w:rsid w:val="003D0E40"/>
    <w:rsid w:val="003D7114"/>
    <w:rsid w:val="003E79BD"/>
    <w:rsid w:val="00403439"/>
    <w:rsid w:val="00445AD3"/>
    <w:rsid w:val="004D470B"/>
    <w:rsid w:val="004F79C5"/>
    <w:rsid w:val="00506C9D"/>
    <w:rsid w:val="00516AD6"/>
    <w:rsid w:val="005909ED"/>
    <w:rsid w:val="0061134C"/>
    <w:rsid w:val="006636D7"/>
    <w:rsid w:val="00712E92"/>
    <w:rsid w:val="007B1B2C"/>
    <w:rsid w:val="007F22F1"/>
    <w:rsid w:val="00832B7F"/>
    <w:rsid w:val="008423F1"/>
    <w:rsid w:val="00880AAB"/>
    <w:rsid w:val="00920672"/>
    <w:rsid w:val="00985E03"/>
    <w:rsid w:val="009D09D1"/>
    <w:rsid w:val="009D5DC4"/>
    <w:rsid w:val="00A73750"/>
    <w:rsid w:val="00A9215D"/>
    <w:rsid w:val="00B41215"/>
    <w:rsid w:val="00B722A5"/>
    <w:rsid w:val="00B9206A"/>
    <w:rsid w:val="00BE5EA5"/>
    <w:rsid w:val="00C419AD"/>
    <w:rsid w:val="00C537B6"/>
    <w:rsid w:val="00CA16A9"/>
    <w:rsid w:val="00CF32CC"/>
    <w:rsid w:val="00D52D6E"/>
    <w:rsid w:val="00E00009"/>
    <w:rsid w:val="00E06E5C"/>
    <w:rsid w:val="00E72175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37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75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75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75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75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37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75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75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75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75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TRADE jednostavno društvo s ograničenom odgovornošću za usluge, trgovinu i turizam</izvorni_sadrzaj>
    <derivirana_varijabla naziv="DomainObject.Predmet.ProtustrankaFormated_1">  GREEN TRADE jednostavno društvo s ograničenom odgovornošću za usluge, trgovinu i turizam</derivirana_varijabla>
  </DomainObject.Predmet.ProtustrankaFormated>
  <DomainObject.Predmet.ProtustrankaFormatedOIB>
    <izvorni_sadrzaj>  GREEN TRADE jednostavno društvo s ograničenom odgovornošću za usluge, trgovinu i turizam, OIB 60000579741</izvorni_sadrzaj>
    <derivirana_varijabla naziv="DomainObject.Predmet.ProtustrankaFormatedOIB_1">  GREEN TRADE jednostavno društvo s ograničenom odgovornošću za usluge, trgovinu i turizam, OIB 60000579741</derivirana_varijabla>
  </DomainObject.Predmet.ProtustrankaFormatedOIB>
  <DomainObject.Predmet.ProtustrankaFormatedWithAdress>
    <izvorni_sadrzaj> GREEN TRADE jednostavno društvo s ograničenom odgovornošću za usluge, trgovinu i turizam, Hrvatske državnosti 13, 48000 Koprivnica</izvorni_sadrzaj>
    <derivirana_varijabla naziv="DomainObject.Predmet.ProtustrankaFormatedWithAdress_1"> GREEN TRADE jednostavno društvo s ograničenom odgovornošću za usluge, trgovinu i turizam, Hrvatske državnosti 13, 48000 Koprivnica</derivirana_varijabla>
  </DomainObject.Predmet.ProtustrankaFormatedWithAdress>
  <DomainObject.Predmet.ProtustrankaFormatedWithAdressOIB>
    <izvorni_sadrzaj> GREEN TRADE jednostavno društvo s ograničenom odgovornošću za usluge, trgovinu i turizam, OIB 60000579741, Hrvatske državnosti 13, 48000 Koprivnica</izvorni_sadrzaj>
    <derivirana_varijabla naziv="DomainObject.Predmet.ProtustrankaFormatedWithAdressOIB_1"> GREEN TRADE jednostavno društvo s ograničenom odgovornošću za usluge, trgovinu i turizam, OIB 60000579741, Hrvatske državnosti 13, 48000 Koprivnica</derivirana_varijabla>
  </DomainObject.Predmet.ProtustrankaFormatedWithAdressOIB>
  <DomainObject.Predmet.ProtustrankaWithAdress>
    <izvorni_sadrzaj>GREEN TRADE jednostavno društvo s ograničenom odgovornošću za usluge, trgovinu i turizam Hrvatske državnosti 13, 48000 Koprivnica</izvorni_sadrzaj>
    <derivirana_varijabla naziv="DomainObject.Predmet.ProtustrankaWithAdress_1">GREEN TRADE jednostavno društvo s ograničenom odgovornošću za usluge, trgovinu i turizam Hrvatske državnosti 13, 48000 Koprivnica</derivirana_varijabla>
  </DomainObject.Predmet.ProtustrankaWithAdress>
  <DomainObject.Predmet.ProtustrankaWithAdressOIB>
    <izvorni_sadrzaj>GREEN TRADE jednostavno društvo s ograničenom odgovornošću za usluge, trgovinu i turizam, OIB 60000579741, Hrvatske državnosti 13, 48000 Koprivnica</izvorni_sadrzaj>
    <derivirana_varijabla naziv="DomainObject.Predmet.ProtustrankaWithAdressOIB_1">GREEN TRADE jednostavno društvo s ograničenom odgovornošću za usluge, trgovinu i turizam, OIB 60000579741, Hrvatske državnosti 13, 48000 Koprivnica</derivirana_varijabla>
  </DomainObject.Predmet.ProtustrankaWithAdressOIB>
  <DomainObject.Predmet.ProtustrankaNazivFormated>
    <izvorni_sadrzaj>GREEN TRADE jednostavno društvo s ograničenom odgovornošću za usluge, trgovinu i turizam</izvorni_sadrzaj>
    <derivirana_varijabla naziv="DomainObject.Predmet.ProtustrankaNazivFormated_1">GREEN TRADE jednostavno društvo s ograničenom odgovornošću za usluge, trgovinu i turizam</derivirana_varijabla>
  </DomainObject.Predmet.ProtustrankaNazivFormated>
  <DomainObject.Predmet.ProtustrankaNazivFormatedOIB>
    <izvorni_sadrzaj>GREEN TRADE jednostavno društvo s ograničenom odgovornošću za usluge, trgovinu i turizam, OIB 60000579741</izvorni_sadrzaj>
    <derivirana_varijabla naziv="DomainObject.Predmet.ProtustrankaNazivFormatedOIB_1">GREEN TRADE jednostavno društvo s ograničenom odgovornošću za usluge, trgovinu i turizam, OIB 60000579741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1787.47</izvorni_sadrzaj>
    <derivirana_varijabla naziv="DomainObject.Predmet.TrenutnaVrijednost_1">1787.47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GREEN TRADE jednostavno društvo s ograničenom odgovornošću za usluge, trgovinu i turizam</item>
    </izvorni_sadrzaj>
    <derivirana_varijabla naziv="DomainObject.Predmet.ProtuStrankaListFormated_1">
      <item>GREEN TRADE jednostavno društvo s ograničenom odgovornošću za usluge, trgovinu i turizam</item>
    </derivirana_varijabla>
  </DomainObject.Predmet.ProtuStrankaListFormated>
  <DomainObject.Predmet.ProtuStrankaListFormatedOIB>
    <izvorni_sadrzaj>
      <item>GREEN TRADE jednostavno društvo s ograničenom odgovornošću za usluge, trgovinu i turizam, OIB 60000579741</item>
    </izvorni_sadrzaj>
    <derivirana_varijabla naziv="DomainObject.Predmet.ProtuStrankaListFormatedOIB_1">
      <item>GREEN TRADE jednostavno društvo s ograničenom odgovornošću za usluge, trgovinu i turizam, OIB 60000579741</item>
    </derivirana_varijabla>
  </DomainObject.Predmet.ProtuStrankaListFormatedOIB>
  <DomainObject.Predmet.ProtuStrankaListFormatedWithAdress>
    <izvorni_sadrzaj>
      <item>GREEN TRADE jednostavno društvo s ograničenom odgovornošću za usluge, trgovinu i turizam, Hrvatske državnosti 13, 48000 Koprivnica</item>
    </izvorni_sadrzaj>
    <derivirana_varijabla naziv="DomainObject.Predmet.ProtuStrankaListFormatedWithAdress_1">
      <item>GREEN TRADE jednostavno društvo s ograničenom odgovornošću za usluge, trgovinu i turizam, Hrvatske državnosti 13, 48000 Koprivnica</item>
    </derivirana_varijabla>
  </DomainObject.Predmet.ProtuStrankaListFormatedWithAdress>
  <DomainObject.Predmet.ProtuStrankaListFormatedWithAdressOIB>
    <izvorni_sadrzaj>
      <item>GREEN TRADE jednostavno društvo s ograničenom odgovornošću za usluge, trgovinu i turizam, OIB 60000579741, Hrvatske državnosti 13, 48000 Koprivnica</item>
    </izvorni_sadrzaj>
    <derivirana_varijabla naziv="DomainObject.Predmet.ProtuStrankaListFormatedWithAdressOIB_1">
      <item>GREEN TRADE jednostavno društvo s ograničenom odgovornošću za usluge, trgovinu i turizam, OIB 60000579741, Hrvatske državnosti 13, 48000 Koprivnica</item>
    </derivirana_varijabla>
  </DomainObject.Predmet.ProtuStrankaListFormatedWithAdressOIB>
  <DomainObject.Predmet.ProtuStrankaListNazivFormated>
    <izvorni_sadrzaj>
      <item>GREEN TRADE jednostavno društvo s ograničenom odgovornošću za usluge, trgovinu i turizam</item>
    </izvorni_sadrzaj>
    <derivirana_varijabla naziv="DomainObject.Predmet.ProtuStrankaListNazivFormated_1">
      <item>GREEN TRADE jednostavno društvo s ograničenom odgovornošću za usluge, trgovinu i turizam</item>
    </derivirana_varijabla>
  </DomainObject.Predmet.ProtuStrankaListNazivFormated>
  <DomainObject.Predmet.ProtuStrankaListNazivFormatedOIB>
    <izvorni_sadrzaj>
      <item>GREEN TRADE jednostavno društvo s ograničenom odgovornošću za usluge, trgovinu i turizam, OIB 60000579741</item>
    </izvorni_sadrzaj>
    <derivirana_varijabla naziv="DomainObject.Predmet.ProtuStrankaListNazivFormatedOIB_1">
      <item>GREEN TRADE jednostavno društvo s ograničenom odgovornošću za usluge, trgovinu i turizam, OIB 60000579741</item>
    </derivirana_varijabla>
  </DomainObject.Predmet.ProtuStrankaListNazivFormatedOIB>
  <DomainObject.Predmet.OstaliListFormated>
    <izvorni_sadrzaj>
      <item>sudski registar</item>
      <item>Sanja Mađerić-zagorščak</item>
      <item>Županijsko državno odvjetništvo</item>
    </izvorni_sadrzaj>
    <derivirana_varijabla naziv="DomainObject.Predmet.OstaliListFormated_1">
      <item>sudski registar</item>
      <item>Sanja Mađerić-zagorščak</item>
      <item>Županijsko državno odvjetništvo</item>
    </derivirana_varijabla>
  </DomainObject.Predmet.OstaliListFormated>
  <DomainObject.Predmet.OstaliListFormatedOIB>
    <izvorni_sadrzaj>
      <item>sudski registar</item>
      <item>Sanja Mađerić-zagorščak, OIB 08521552622</item>
      <item>Županijsko državno odvjetništvo</item>
    </izvorni_sadrzaj>
    <derivirana_varijabla naziv="DomainObject.Predmet.OstaliListFormatedOIB_1">
      <item>sudski registar</item>
      <item>Sanja Mađerić-zagorščak, OIB 08521552622</item>
      <item>Županijsko državno odvjetništvo</item>
    </derivirana_varijabla>
  </DomainObject.Predmet.OstaliListFormatedOIB>
  <DomainObject.Predmet.OstaliListFormatedWithAdress>
    <izvorni_sadrzaj>
      <item>sudski registar</item>
      <item>Sanja Mađerić-zagorščak, Hrvatske Državnosti 13, 48000 Koprivnica</item>
      <item>Županijsko državno odvjetništvo</item>
    </izvorni_sadrzaj>
    <derivirana_varijabla naziv="DomainObject.Predmet.OstaliListFormatedWithAdress_1">
      <item>sudski registar</item>
      <item>Sanja Mađerić-zagorščak, Hrvatske Državnosti 13,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Sanja Mađerić-zagorščak, OIB 08521552622, Hrvatske Državnosti 13, 48000 Koprivnica</item>
      <item>Županijsko državno odvjetništvo</item>
    </izvorni_sadrzaj>
    <derivirana_varijabla naziv="DomainObject.Predmet.OstaliListFormatedWithAdressOIB_1">
      <item>sudski registar</item>
      <item>Sanja Mađerić-zagorščak, OIB 08521552622, Hrvatske Državnosti 13,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Sanja Mađerić-zagorščak</item>
      <item>Županijsko državno odvjetništvo</item>
    </izvorni_sadrzaj>
    <derivirana_varijabla naziv="DomainObject.Predmet.OstaliListNazivFormated_1">
      <item>sudski registar</item>
      <item>Sanja Mađerić-zagorščak</item>
      <item>Županijsko državno odvjetništvo</item>
    </derivirana_varijabla>
  </DomainObject.Predmet.OstaliListNazivFormated>
  <DomainObject.Predmet.OstaliListNazivFormatedOIB>
    <izvorni_sadrzaj>
      <item>sudski registar</item>
      <item>Sanja Mađerić-zagorščak, OIB 08521552622</item>
      <item>Županijsko državno odvjetništvo</item>
    </izvorni_sadrzaj>
    <derivirana_varijabla naziv="DomainObject.Predmet.OstaliListNazivFormatedOIB_1">
      <item>sudski registar</item>
      <item>Sanja Mađerić-zagorščak, OIB 08521552622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GREEN TRADE jednostavno društvo s ograničenom odgovornošću za usluge, trgovinu i turizam</izvorni_sadrzaj>
    <derivirana_varijabla naziv="DomainObject.Predmet.ProtustrankaIDrugi_1">GREEN TRADE jednostavno društvo s ograničenom odgovornošću za usluge,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GREEN TRADE jednostavno društvo s ograničenom odgovornošću za usluge, trgovinu i turizam, OIB 60000579741, Hrvatske državnosti 13, 48000 Koprivnica</izvorni_sadrzaj>
    <derivirana_varijabla naziv="DomainObject.Predmet.ProtustrankaIDrugiAdressOIB_1">GREEN TRADE jednostavno društvo s ograničenom odgovornošću za usluge, trgovinu i turizam, OIB 60000579741, Hrvatske državnosti 13,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GREEN TRADE jednostavno društvo s ograničenom odgovornošću za usluge, trgovinu i turizam</item>
      <item>sudski registar</item>
      <item>Sanja Mađerić-zagorščak</item>
      <item>Županijsko državno odvjetništvo</item>
    </izvorni_sadrzaj>
    <derivirana_varijabla naziv="DomainObject.Predmet.SudioniciListNaziv_1">
      <item>Financijska agencija</item>
      <item>GREEN TRADE jednostavno društvo s ograničenom odgovornošću za usluge, trgovinu i turizam</item>
      <item>sudski registar</item>
      <item>Sanja Mađerić-zagorščak</item>
      <item>Županijsko državno odvjetništvo</item>
    </derivirana_varijabla>
  </DomainObject.Predmet.SudioniciListNaziv>
  <DomainObject.Predmet.SudioniciListAdressOIB>
    <izvorni_sadrzaj>
      <item>Financijska agencija, OIB 85821130368</item>
      <item>GREEN TRADE jednostavno društvo s ograničenom odgovornošću za usluge, trgovinu i turizam, OIB 60000579741, Hrvatske državnosti 13,48000 Koprivnica</item>
      <item>sudski registar</item>
      <item>Sanja Mađerić-zagorščak, OIB 08521552622, Hrvatske Državnosti 13,48000 Koprivnica</item>
      <item>Županijsko državno odvjetništvo</item>
    </izvorni_sadrzaj>
    <derivirana_varijabla naziv="DomainObject.Predmet.SudioniciListAdressOIB_1">
      <item>Financijska agencija, OIB 85821130368</item>
      <item>GREEN TRADE jednostavno društvo s ograničenom odgovornošću za usluge, trgovinu i turizam, OIB 60000579741, Hrvatske državnosti 13,48000 Koprivnica</item>
      <item>sudski registar</item>
      <item>Sanja Mađerić-zagorščak, OIB 08521552622, Hrvatske Državnosti 13,48000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60000579741</item>
      <item>, OIB null</item>
      <item>, OIB 08521552622</item>
      <item>, OIB null</item>
    </izvorni_sadrzaj>
    <derivirana_varijabla naziv="DomainObject.Predmet.SudioniciListNazivOIB_1">
      <item>, OIB 85821130368</item>
      <item>, OIB 60000579741</item>
      <item>, OIB null</item>
      <item>, OIB 08521552622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2532</properties:Characters>
  <properties:Lines>71</properties:Lines>
  <properties:Paragraphs>29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2017-01-02T08:36:00Z</cp:lastPrinted>
  <dcterms:modified xmlns:xsi="http://www.w3.org/2001/XMLSchema-instance" xsi:type="dcterms:W3CDTF">2017-01-02T08:36:00Z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