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d387" w14:paraId="e86d38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AA588F">
        <w:t>272</w:t>
      </w:r>
      <w:r w:rsidR="009C1482">
        <w:t>/18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AA588F">
        <w:t>BERAK-PROMET d.o.o., Zagreb, Ozaljska 148/9, OIB: 93547592613</w:t>
      </w:r>
      <w:r w:rsidR="009C1482">
        <w:t>,</w:t>
      </w:r>
      <w:r w:rsidR="003E16C8">
        <w:t xml:space="preserve"> </w:t>
      </w:r>
      <w:r w:rsidR="009C1482">
        <w:t>23. kolovoza</w:t>
      </w:r>
      <w:r w:rsidR="00B276A8">
        <w:t xml:space="preserve"> 2018.</w:t>
      </w:r>
    </w:p>
    <w:p w:rsidRDefault="00B1036B" w:rsidP="002C4416" w:rsidR="00B1036B">
      <w:pPr>
        <w:ind w:firstLine="720"/>
        <w:jc w:val="both"/>
      </w:pPr>
    </w:p>
    <w:p w:rsidRDefault="00060133" w:rsidP="00060133" w:rsidR="00B1036B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AA588F">
        <w:t>BERAK-PROMET d.o.o., Zagreb, Ozaljska 148/9, OIB: 93547592613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9C1482">
        <w:t>23. kolovoza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9C1482">
        <w:t>10,</w:t>
      </w:r>
      <w:r w:rsidR="00AA588F">
        <w:t>50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A588F">
        <w:t>Marinko Paić, Zagreb, VI. Požarinje 6, OIB: 55654806007</w:t>
      </w:r>
      <w:r w:rsidR="003146EB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AA588F">
        <w:t>BERAK-PROMET d.o.o., Zagreb, Ozaljska 148/9, OIB: 93547592613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9C1482">
        <w:rPr>
          <w:rFonts w:eastAsia="Calibri"/>
          <w:lang w:eastAsia="en-US"/>
        </w:rPr>
        <w:t xml:space="preserve">23. kolovoza </w:t>
      </w:r>
      <w:r w:rsidR="00B276A8">
        <w:rPr>
          <w:rFonts w:eastAsia="Calibri"/>
          <w:lang w:eastAsia="en-US"/>
        </w:rPr>
        <w:t>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AA588F">
        <w:t>BERAK-PROMET d.o.o., Zagreb, Ozaljska 148/9, OIB: 93547592613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3146EB" w:rsidP="002C5A29" w:rsidR="003146EB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AA588F">
        <w:t>BERAK-PROMET d.o.o., Zagreb, Ozaljska 148/9, OIB: 93547592613</w:t>
      </w:r>
      <w:r w:rsidR="00305723" w:rsidRPr="00305723">
        <w:t>,</w:t>
      </w:r>
      <w:r w:rsidR="00631A90">
        <w:t xml:space="preserve"> dana </w:t>
      </w:r>
      <w:r w:rsidR="003146EB">
        <w:t>2</w:t>
      </w:r>
      <w:r w:rsidR="00AA588F">
        <w:t>9</w:t>
      </w:r>
      <w:r w:rsidR="003146EB">
        <w:t>. siječnja</w:t>
      </w:r>
      <w:r w:rsidR="009C1482">
        <w:t xml:space="preserve"> 2018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AA588F">
        <w:t>272</w:t>
      </w:r>
      <w:r w:rsidR="009C1482">
        <w:t>/18</w:t>
      </w:r>
      <w:r>
        <w:t xml:space="preserve"> od </w:t>
      </w:r>
      <w:r w:rsidR="003146EB">
        <w:t>22</w:t>
      </w:r>
      <w:r w:rsidR="009C1482">
        <w:t>. veljače 2018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346FC3" w:rsidR="00346FC3">
      <w:pPr>
        <w:ind w:firstLine="708"/>
        <w:jc w:val="both"/>
      </w:pPr>
      <w:r>
        <w:lastRenderedPageBreak/>
        <w:t xml:space="preserve">Iz </w:t>
      </w:r>
      <w:r w:rsidR="00AA588F">
        <w:t>potvrde FINA-e o blokadi računa i novčanih sredstava dužnika od 22. ožujka 2018.</w:t>
      </w:r>
      <w:r>
        <w:t xml:space="preserve"> proizlazi da dužnik na dan </w:t>
      </w:r>
      <w:r w:rsidR="00AA588F">
        <w:t xml:space="preserve">izdavanja potvrde ima evidentirano 188 dana neprekidne blokade, a nepodmirene obveze iznose 219.645,97 kn (list 17 spisa). </w:t>
      </w:r>
      <w:r w:rsidR="003146EB">
        <w:t xml:space="preserve"> </w:t>
      </w:r>
    </w:p>
    <w:p w:rsidRDefault="00AA588F" w:rsidP="00346FC3" w:rsidR="00AA588F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3146EB">
        <w:t>1</w:t>
      </w:r>
      <w:r w:rsidR="00AA588F">
        <w:t>8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3E16C8">
        <w:t>Centra za vozila Hrvatske</w:t>
      </w:r>
      <w:r>
        <w:t xml:space="preserve"> od </w:t>
      </w:r>
      <w:r w:rsidR="003146EB">
        <w:t>16. travnja</w:t>
      </w:r>
      <w:r w:rsidR="00C812F4">
        <w:t xml:space="preserve"> 2018</w:t>
      </w:r>
      <w:r>
        <w:t xml:space="preserve">. proizlazi da dužnik </w:t>
      </w:r>
      <w:r w:rsidR="003146EB">
        <w:t xml:space="preserve">nije </w:t>
      </w:r>
      <w:r w:rsidR="00346FC3">
        <w:t xml:space="preserve">evidentiran kao </w:t>
      </w:r>
      <w:r>
        <w:t>vlasnik</w:t>
      </w:r>
      <w:r w:rsidR="001B2F0A">
        <w:t xml:space="preserve"> </w:t>
      </w:r>
      <w:r w:rsidR="005F0AC9">
        <w:t>vozila</w:t>
      </w:r>
      <w:r w:rsidR="001B2F0A">
        <w:t xml:space="preserve"> </w:t>
      </w:r>
      <w:r>
        <w:t xml:space="preserve">(list </w:t>
      </w:r>
      <w:r w:rsidR="00AA588F">
        <w:t>20</w:t>
      </w:r>
      <w:r>
        <w:t xml:space="preserve"> spisa).</w:t>
      </w:r>
    </w:p>
    <w:p w:rsidRDefault="003146EB" w:rsidP="00F2607C" w:rsidR="003146EB">
      <w:pPr>
        <w:ind w:firstLine="900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AA588F">
        <w:t>BERAK-PROMET d.o.o., Zagreb, Ozaljska 148/9, OIB: 93547592613</w:t>
      </w:r>
      <w:r w:rsidR="005F0AC9" w:rsidRPr="00305723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AA588F">
        <w:t>272</w:t>
      </w:r>
      <w:r w:rsidR="00B1036B">
        <w:t>/18</w:t>
      </w:r>
      <w:r>
        <w:t xml:space="preserve"> od </w:t>
      </w:r>
      <w:r w:rsidR="003146EB">
        <w:t xml:space="preserve">8. </w:t>
      </w:r>
      <w:r w:rsidR="00B1036B">
        <w:t>svibnja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146EB">
        <w:t>10.000,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3146EB">
        <w:t>11</w:t>
      </w:r>
      <w:r w:rsidR="00B1036B">
        <w:t>. svibnja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B1036B">
      <w:pPr>
        <w:jc w:val="both"/>
      </w:pPr>
      <w:r w:rsidRPr="00AF1EFD">
        <w:tab/>
      </w:r>
      <w:r w:rsidRPr="00AF1EFD">
        <w:tab/>
      </w:r>
    </w:p>
    <w:p w:rsidRDefault="00AA588F" w:rsidP="00D21534" w:rsidR="00AA588F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5F0AC9">
        <w:t>23. kolovoza</w:t>
      </w:r>
      <w:r w:rsidR="00B276A8">
        <w:t xml:space="preserve"> 2018</w:t>
      </w:r>
      <w:r w:rsidR="00410421">
        <w:t>.</w:t>
      </w:r>
    </w:p>
    <w:p w:rsidRDefault="00AA588F" w:rsidP="00E216A3" w:rsidR="00AA588F">
      <w:pPr>
        <w:jc w:val="center"/>
      </w:pP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AA588F" w:rsidP="00410421" w:rsidR="00AA588F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5587" w:rsidR="00DC5587">
      <w:r>
        <w:separator/>
      </w:r>
    </w:p>
  </w:endnote>
  <w:endnote w:id="0" w:type="continuationSeparator">
    <w:p w:rsidRDefault="00DC5587" w:rsidR="00DC5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5587" w:rsidR="00DC5587">
      <w:r>
        <w:separator/>
      </w:r>
    </w:p>
  </w:footnote>
  <w:footnote w:id="0" w:type="continuationSeparator">
    <w:p w:rsidRDefault="00DC5587" w:rsidR="00DC55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4A3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AA588F">
      <w:t>272</w:t>
    </w:r>
    <w:r w:rsidR="009C148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C4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84A3F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146EB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588F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812F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A7396"/>
    <w:rsid w:val="00DC5587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53466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4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4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4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4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4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4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4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4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St-272/2018</izvorni_sadrzaj>
    <derivirana_varijabla naziv="DomainObject.Predmet.OznakaBroj_1">St-272/2018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BERAK-PROMET d.o.o. za trgovinu i ugostiteljstvo zastupanog po punomoćniku Stipo Pršlja</izvorni_sadrzaj>
    <derivirana_varijabla naziv="DomainObject.Predmet.ProtustrankaFormated_1">  BERAK-PROMET d.o.o. za trgovinu i ugostiteljstvo zastupanog po punomoćniku Stipo Pršlja</derivirana_varijabla>
  </DomainObject.Predmet.ProtustrankaFormated>
  <DomainObject.Predmet.ProtustrankaFormatedOIB>
    <izvorni_sadrzaj>  BERAK-PROMET d.o.o. za trgovinu i ugostiteljstvo, OIB 93547592613 zastupanog po punomoćniku Stipo Pršlja</izvorni_sadrzaj>
    <derivirana_varijabla naziv="DomainObject.Predmet.ProtustrankaFormatedOIB_1">  BERAK-PROMET d.o.o. za trgovinu i ugostiteljstvo, OIB 93547592613 zastupanog po punomoćniku Stipo Pršlja</derivirana_varijabla>
  </DomainObject.Predmet.ProtustrankaFormatedOIB>
  <DomainObject.Predmet.ProtustrankaFormatedWithAdress>
    <izvorni_sadrzaj> BERAK-PROMET d.o.o. za trgovinu i ugostiteljstvo, Ozaljska 148/9, 10000 Zagreb zastupanog po punomoćniku Stipo Pršlja</izvorni_sadrzaj>
    <derivirana_varijabla naziv="DomainObject.Predmet.ProtustrankaFormatedWithAdress_1"> BERAK-PROMET d.o.o. za trgovinu i ugostiteljstvo, Ozaljska 148/9, 10000 Zagreb zastupanog po punomoćniku Stipo Pršlja</derivirana_varijabla>
  </DomainObject.Predmet.ProtustrankaFormatedWithAdress>
  <DomainObject.Predmet.ProtustrankaFormatedWithAdressOIB>
    <izvorni_sadrzaj> BERAK-PROMET d.o.o. za trgovinu i ugostiteljstvo, OIB 93547592613, Ozaljska 148/9, 10000 Zagreb zastupanog po punomoćniku Stipo Pršlja</izvorni_sadrzaj>
    <derivirana_varijabla naziv="DomainObject.Predmet.ProtustrankaFormatedWithAdressOIB_1"> BERAK-PROMET d.o.o. za trgovinu i ugostiteljstvo, OIB 93547592613, Ozaljska 148/9, 10000 Zagreb zastupanog po punomoćniku Stipo Pršlja</derivirana_varijabla>
  </DomainObject.Predmet.ProtustrankaFormatedWithAdressOIB>
  <DomainObject.Predmet.ProtustrankaWithAdress>
    <izvorni_sadrzaj>BERAK-PROMET d.o.o. za trgovinu i ugostiteljstvo Ozaljska 148/9, 10000 Zagreb</izvorni_sadrzaj>
    <derivirana_varijabla naziv="DomainObject.Predmet.ProtustrankaWithAdress_1">BERAK-PROMET d.o.o. za trgovinu i ugostiteljstvo Ozaljska 148/9, 10000 Zagreb</derivirana_varijabla>
  </DomainObject.Predmet.ProtustrankaWithAdress>
  <DomainObject.Predmet.ProtustrankaWithAdressOIB>
    <izvorni_sadrzaj>BERAK-PROMET d.o.o. za trgovinu i ugostiteljstvo, OIB 93547592613, Ozaljska 148/9, 10000 Zagreb</izvorni_sadrzaj>
    <derivirana_varijabla naziv="DomainObject.Predmet.ProtustrankaWithAdressOIB_1">BERAK-PROMET d.o.o. za trgovinu i ugostiteljstvo, OIB 93547592613, Ozaljska 148/9, 10000 Zagreb</derivirana_varijabla>
  </DomainObject.Predmet.ProtustrankaWithAdressOIB>
  <DomainObject.Predmet.ProtustrankaNazivFormated>
    <izvorni_sadrzaj>BERAK-PROMET d.o.o. za trgovinu i ugostiteljstvo</izvorni_sadrzaj>
    <derivirana_varijabla naziv="DomainObject.Predmet.ProtustrankaNazivFormated_1">BERAK-PROMET d.o.o. za trgovinu i ugostiteljstvo</derivirana_varijabla>
  </DomainObject.Predmet.ProtustrankaNazivFormated>
  <DomainObject.Predmet.ProtustrankaNazivFormatedOIB>
    <izvorni_sadrzaj>BERAK-PROMET d.o.o. za trgovinu i ugostiteljstvo, OIB 93547592613</izvorni_sadrzaj>
    <derivirana_varijabla naziv="DomainObject.Predmet.ProtustrankaNazivFormatedOIB_1">BERAK-PROMET d.o.o. za trgovinu i ugostiteljstvo, OIB 93547592613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BERAK-PROMET d.o.o. za trgovinu i ugostiteljstvo zastupanog po punomoćniku Stipo Pršlja</item>
    </izvorni_sadrzaj>
    <derivirana_varijabla naziv="DomainObject.Predmet.ProtuStrankaListFormated_1">
      <item>BERAK-PROMET d.o.o. za trgovinu i ugostiteljstvo zastupanog po punomoćniku Stipo Pršlja</item>
    </derivirana_varijabla>
  </DomainObject.Predmet.ProtuStrankaListFormated>
  <DomainObject.Predmet.ProtuStrankaListFormatedOIB>
    <izvorni_sadrzaj>
      <item>BERAK-PROMET d.o.o. za trgovinu i ugostiteljstvo, OIB 93547592613 zastupanog po punomoćniku Stipo Pršlja</item>
    </izvorni_sadrzaj>
    <derivirana_varijabla naziv="DomainObject.Predmet.ProtuStrankaListFormatedOIB_1">
      <item>BERAK-PROMET d.o.o. za trgovinu i ugostiteljstvo, OIB 93547592613 zastupanog po punomoćniku Stipo Pršlja</item>
    </derivirana_varijabla>
  </DomainObject.Predmet.ProtuStrankaListFormatedOIB>
  <DomainObject.Predmet.ProtuStrankaListFormatedWithAdress>
    <izvorni_sadrzaj>
      <item>BERAK-PROMET d.o.o. za trgovinu i ugostiteljstvo, Ozaljska 148/9, 10000 Zagreb zastupanog po punomoćniku Stipo Pršlja</item>
    </izvorni_sadrzaj>
    <derivirana_varijabla naziv="DomainObject.Predmet.ProtuStrankaListFormatedWithAdress_1">
      <item>BERAK-PROMET d.o.o. za trgovinu i ugostiteljstvo, Ozaljska 148/9, 10000 Zagreb zastupanog po punomoćniku Stipo Pršlja</item>
    </derivirana_varijabla>
  </DomainObject.Predmet.ProtuStrankaListFormatedWithAdress>
  <DomainObject.Predmet.ProtuStrankaListFormatedWithAdressOIB>
    <izvorni_sadrzaj>
      <item>BERAK-PROMET d.o.o. za trgovinu i ugostiteljstvo, OIB 93547592613, Ozaljska 148/9, 10000 Zagreb zastupanog po punomoćniku Stipo Pršlja</item>
    </izvorni_sadrzaj>
    <derivirana_varijabla naziv="DomainObject.Predmet.ProtuStrankaListFormatedWithAdressOIB_1">
      <item>BERAK-PROMET d.o.o. za trgovinu i ugostiteljstvo, OIB 93547592613, Ozaljska 148/9, 10000 Zagreb zastupanog po punomoćniku Stipo Pršlja</item>
    </derivirana_varijabla>
  </DomainObject.Predmet.ProtuStrankaListFormatedWithAdressOIB>
  <DomainObject.Predmet.ProtuStrankaListNazivFormated>
    <izvorni_sadrzaj>
      <item>BERAK-PROMET d.o.o. za trgovinu i ugostiteljstvo</item>
    </izvorni_sadrzaj>
    <derivirana_varijabla naziv="DomainObject.Predmet.ProtuStrankaListNazivFormated_1">
      <item>BERAK-PROMET d.o.o. za trgovinu i ugostiteljstvo</item>
    </derivirana_varijabla>
  </DomainObject.Predmet.ProtuStrankaListNazivFormated>
  <DomainObject.Predmet.ProtuStrankaListNazivFormatedOIB>
    <izvorni_sadrzaj>
      <item>BERAK-PROMET d.o.o. za trgovinu i ugostiteljstvo, OIB 93547592613</item>
    </izvorni_sadrzaj>
    <derivirana_varijabla naziv="DomainObject.Predmet.ProtuStrankaListNazivFormatedOIB_1">
      <item>BERAK-PROMET d.o.o. za trgovinu i ugostiteljstvo, OIB 93547592613</item>
    </derivirana_varijabla>
  </DomainObject.Predmet.ProtuStrankaListNazivFormatedOIB>
  <DomainObject.Predmet.OstaliListFormated>
    <izvorni_sadrzaj>
      <item>Stipo Pršlja punomoćnik sudionika u postupku BERAK-PROMET d.o.o. za trgovinu i ugostiteljstvo</item>
    </izvorni_sadrzaj>
    <derivirana_varijabla naziv="DomainObject.Predmet.OstaliListFormated_1">
      <item>Stipo Pršlja punomoćnik sudionika u postupku BERAK-PROMET d.o.o. za trgovinu i ugostiteljstvo</item>
    </derivirana_varijabla>
  </DomainObject.Predmet.OstaliListFormated>
  <DomainObject.Predmet.OstaliListFormatedOIB>
    <izvorni_sadrzaj>
      <item>Stipo Pršlja, OIB 74941221697 punomoćnik sudionika u postupku BERAK-PROMET d.o.o. za trgovinu i ugostiteljstvo</item>
    </izvorni_sadrzaj>
    <derivirana_varijabla naziv="DomainObject.Predmet.OstaliListFormatedOIB_1">
      <item>Stipo Pršlja, OIB 74941221697 punomoćnik sudionika u postupku BERAK-PROMET d.o.o. za trgovinu i ugostiteljstvo</item>
    </derivirana_varijabla>
  </DomainObject.Predmet.OstaliListFormatedOIB>
  <DomainObject.Predmet.OstaliListFormatedWithAdress>
    <izvorni_sadrzaj>
      <item>Stipo Pršlja, Stara Lozica 23, 10000 Zagreb punomoćnik sudionika u postupku BERAK-PROMET d.o.o. za trgovinu i ugostiteljstvo</item>
    </izvorni_sadrzaj>
    <derivirana_varijabla naziv="DomainObject.Predmet.OstaliListFormatedWithAdress_1">
      <item>Stipo Pršlja, Stara Lozica 23, 10000 Zagreb punomoćnik sudionika u postupku BERAK-PROMET d.o.o. za trgovinu i ugostiteljstvo</item>
    </derivirana_varijabla>
  </DomainObject.Predmet.OstaliListFormatedWithAdress>
  <DomainObject.Predmet.OstaliListFormatedWithAdressOIB>
    <izvorni_sadrzaj>
      <item>Stipo Pršlja, OIB 74941221697, Stara Lozica 23, 10000 Zagreb punomoćnik sudionika u postupku BERAK-PROMET d.o.o. za trgovinu i ugostiteljstvo</item>
    </izvorni_sadrzaj>
    <derivirana_varijabla naziv="DomainObject.Predmet.OstaliListFormatedWithAdressOIB_1">
      <item>Stipo Pršlja, OIB 74941221697, Stara Lozica 23, 10000 Zagreb punomoćnik sudionika u postupku BERAK-PROMET d.o.o. za trgovinu i ugostiteljstvo</item>
    </derivirana_varijabla>
  </DomainObject.Predmet.OstaliListFormatedWithAdressOIB>
  <DomainObject.Predmet.OstaliListNazivFormated>
    <izvorni_sadrzaj>
      <item>Stipo Pršlja</item>
    </izvorni_sadrzaj>
    <derivirana_varijabla naziv="DomainObject.Predmet.OstaliListNazivFormated_1">
      <item>Stipo Pršlja</item>
    </derivirana_varijabla>
  </DomainObject.Predmet.OstaliListNazivFormated>
  <DomainObject.Predmet.OstaliListNazivFormatedOIB>
    <izvorni_sadrzaj>
      <item>Stipo Pršlja, OIB 74941221697</item>
    </izvorni_sadrzaj>
    <derivirana_varijabla naziv="DomainObject.Predmet.OstaliListNazivFormatedOIB_1">
      <item>Stipo Pršlja, OIB 74941221697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BERAK-PROMET d.o.o. za trgovinu i ugostiteljstvo</izvorni_sadrzaj>
    <derivirana_varijabla naziv="DomainObject.Predmet.ProtustrankaIDrugi_1">BERAK-PROMET d.o.o. za trgovinu i ugostiteljstvo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BERAK-PROMET d.o.o. za trgovinu i ugostiteljstvo, OIB 93547592613, Ozaljska 148/9, 10000 Zagreb</izvorni_sadrzaj>
    <derivirana_varijabla naziv="DomainObject.Predmet.ProtustrankaIDrugiAdressOIB_1">BERAK-PROMET d.o.o. za trgovinu i ugostiteljstvo, OIB 93547592613, Ozaljska 148/9,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BERAK-PROMET d.o.o. za trgovinu i ugostiteljstvo</item>
      <item>Stipo Pršlja</item>
    </izvorni_sadrzaj>
    <derivirana_varijabla naziv="DomainObject.Predmet.SudioniciListNaziv_1">
      <item>FINA Regionalni centar Zagreb</item>
      <item>BERAK-PROMET d.o.o. za trgovinu i ugostiteljstvo</item>
      <item>Stipo Pršlja</item>
    </derivirana_varijabla>
  </DomainObject.Predmet.SudioniciListNaziv>
  <DomainObject.Predmet.SudioniciListAdressOIB>
    <izvorni_sadrzaj>
      <item>FINA Regionalni centar Zagreb, OIB 85821130368, Koturaška 43,10000 Zagreb</item>
      <item>BERAK-PROMET d.o.o. za trgovinu i ugostiteljstvo, OIB 93547592613, Ozaljska 148/9,10000 Zagreb</item>
      <item>Stipo Pršlja, OIB 74941221697, Stara Lozica 23,10000 Zagreb</item>
    </izvorni_sadrzaj>
    <derivirana_varijabla naziv="DomainObject.Predmet.SudioniciListAdressOIB_1">
      <item>FINA Regionalni centar Zagreb, OIB 85821130368, Koturaška 43,10000 Zagreb</item>
      <item>BERAK-PROMET d.o.o. za trgovinu i ugostiteljstvo, OIB 93547592613, Ozaljska 148/9,10000 Zagreb</item>
      <item>Stipo Pršlja, OIB 74941221697, Stara Lozica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93547592613</item>
      <item>, OIB 74941221697</item>
    </izvorni_sadrzaj>
    <derivirana_varijabla naziv="DomainObject.Predmet.SudioniciListNazivOIB_1">
      <item>, OIB 85821130368</item>
      <item>, OIB 93547592613</item>
      <item>, OIB 74941221697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570</properties:Words>
  <properties:Characters>3040</properties:Characters>
  <properties:Lines>97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2018-08-23T08:40:00Z</dcterms:created>
  <dc:creator>Korisnik</dc:creator>
  <cp:lastModifiedBy>Draženka Prpić</cp:lastModifiedBy>
  <cp:lastPrinted>2018-08-23T08:42:00Z</cp:lastPrinted>
  <dcterms:modified xmlns:xsi="http://www.w3.org/2001/XMLSchema-instance" xsi:type="dcterms:W3CDTF">2018-08-23T08:42:00Z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-BERAK-PROMET-St-272-18.docx)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