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3f41" w14:paraId="c8b3f41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309A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77CC3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453E1"/>
    <w:rsid w:val="00E5309A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F1804-987E-48CC-9148-FC9B7D687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2017-04-20T11:59:00Z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