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bcb48" w14:paraId="fdbcb48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2B225A">
        <w:t>2349</w:t>
      </w:r>
      <w:r w:rsidR="000C46EC">
        <w:t>/1</w:t>
      </w:r>
      <w:r w:rsidR="006D2D5D">
        <w:t>7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B953E3">
        <w:t>Trg hrvatskih branitelja 1</w:t>
      </w:r>
    </w:p>
    <w:p w:rsidRDefault="00802DF2" w:rsidP="00C83EDF" w:rsidR="00802DF2">
      <w:pPr>
        <w:jc w:val="both"/>
      </w:pPr>
    </w:p>
    <w:p w:rsidRDefault="002E3095" w:rsidP="00C83EDF" w:rsidR="002E3095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>
        <w:t xml:space="preserve"> dužnikom</w:t>
      </w:r>
      <w:r w:rsidR="0080578E" w:rsidRPr="0080578E">
        <w:t xml:space="preserve"> </w:t>
      </w:r>
      <w:r w:rsidR="002B225A" w:rsidRPr="00734FE2">
        <w:t>DRVOREZ ALAN d.o.o.</w:t>
      </w:r>
      <w:r w:rsidR="002B225A">
        <w:t xml:space="preserve"> u stečaju</w:t>
      </w:r>
      <w:r w:rsidR="002B225A" w:rsidRPr="00734FE2">
        <w:t>, Zagreb, Križnog puta 20, OIB 41498758072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2B225A">
        <w:t>30. listopada</w:t>
      </w:r>
      <w:r w:rsidR="00C30DA8">
        <w:t xml:space="preserve"> 2018.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2E3095" w:rsidP="004B32C0" w:rsidR="002E3095" w:rsidRPr="000911D1">
      <w:pPr>
        <w:jc w:val="center"/>
        <w:rPr>
          <w:b/>
        </w:rPr>
      </w:pPr>
    </w:p>
    <w:p w:rsidRDefault="003A6EC0" w:rsidP="00802DF2" w:rsidR="00802DF2">
      <w:pPr>
        <w:jc w:val="both"/>
      </w:pPr>
      <w:r w:rsidRPr="00730688">
        <w:t>I</w:t>
      </w:r>
      <w:r w:rsidR="00802DF2" w:rsidRPr="00802DF2">
        <w:t xml:space="preserve"> </w:t>
      </w:r>
      <w:r w:rsidR="00802DF2" w:rsidRPr="00730688">
        <w:t xml:space="preserve">I. Utvrđene su slijedeće tražbine prvog višeg isplatnog reda: </w:t>
      </w:r>
    </w:p>
    <w:p w:rsidRDefault="00802DF2" w:rsidP="00802DF2" w:rsidR="00802DF2">
      <w:pPr>
        <w:tabs>
          <w:tab w:pos="7616" w:val="left"/>
        </w:tabs>
        <w:jc w:val="both"/>
      </w:pPr>
    </w:p>
    <w:p w:rsidRDefault="00802DF2" w:rsidP="00802DF2" w:rsidR="00802DF2">
      <w:pPr>
        <w:jc w:val="both"/>
      </w:pPr>
      <w:r>
        <w:t>I.1. REPUBLIKA HRVATSKA, MINISTARSTVO FINANCIJA</w:t>
      </w:r>
    </w:p>
    <w:p w:rsidRDefault="00802DF2" w:rsidP="00802DF2" w:rsidR="00802DF2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7281" w:val="left"/>
        </w:tabs>
        <w:jc w:val="both"/>
      </w:pPr>
      <w:r>
        <w:t xml:space="preserve">       POREZNA UPRAVA, PODRUČNI URED ZAGREB,</w:t>
      </w:r>
    </w:p>
    <w:p w:rsidRDefault="00802DF2" w:rsidP="00802DF2" w:rsidR="00802DF2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7281" w:val="left"/>
        </w:tabs>
        <w:jc w:val="both"/>
      </w:pPr>
      <w:r>
        <w:t xml:space="preserve">       OIB 18683136487                                                                                               3.965,18 kn </w:t>
      </w:r>
    </w:p>
    <w:p w:rsidRDefault="00802DF2" w:rsidP="00802DF2" w:rsidR="00802DF2">
      <w:pPr>
        <w:jc w:val="both"/>
      </w:pPr>
    </w:p>
    <w:p w:rsidRDefault="00802DF2" w:rsidP="00802DF2" w:rsidR="00802DF2">
      <w:pPr>
        <w:jc w:val="both"/>
      </w:pPr>
    </w:p>
    <w:p w:rsidRDefault="00802DF2" w:rsidP="00802DF2" w:rsidR="00802DF2">
      <w:pPr>
        <w:jc w:val="both"/>
      </w:pPr>
    </w:p>
    <w:p w:rsidRDefault="00802DF2" w:rsidP="00802DF2" w:rsidR="00802DF2">
      <w:pPr>
        <w:jc w:val="both"/>
      </w:pPr>
      <w:r w:rsidRPr="00730688">
        <w:t xml:space="preserve">II. Utvrđene su slijedeće tražbine drugog višeg isplatnog reda: </w:t>
      </w:r>
    </w:p>
    <w:p w:rsidRDefault="00802DF2" w:rsidP="00802DF2" w:rsidR="00802DF2" w:rsidRPr="00937C5C">
      <w:pPr>
        <w:jc w:val="both"/>
      </w:pPr>
    </w:p>
    <w:p w:rsidRDefault="00802DF2" w:rsidP="00802DF2" w:rsidR="00802DF2">
      <w:pPr>
        <w:jc w:val="both"/>
      </w:pPr>
      <w:r>
        <w:t>II.1. REPUBLIKA HRVATSKA, MINISTARSTVO FINANCIJA,</w:t>
      </w:r>
    </w:p>
    <w:p w:rsidRDefault="00802DF2" w:rsidP="00802DF2" w:rsidR="00802DF2">
      <w:pPr>
        <w:tabs>
          <w:tab w:pos="862" w:val="left"/>
          <w:tab w:pos="7859" w:val="left"/>
        </w:tabs>
        <w:ind w:firstLine="360"/>
        <w:jc w:val="both"/>
      </w:pPr>
      <w:r>
        <w:t xml:space="preserve">  POREZNA UPRAVA, PODRUČNI URED ZAGREB, </w:t>
      </w:r>
    </w:p>
    <w:p w:rsidRDefault="00802DF2" w:rsidP="00802DF2" w:rsidR="00802DF2">
      <w:pPr>
        <w:tabs>
          <w:tab w:pos="862" w:val="left"/>
          <w:tab w:pos="7859" w:val="left"/>
        </w:tabs>
        <w:ind w:firstLine="360"/>
        <w:jc w:val="both"/>
      </w:pPr>
      <w:r>
        <w:t xml:space="preserve">  </w:t>
      </w:r>
      <w:r w:rsidRPr="00674568">
        <w:t xml:space="preserve">OIB </w:t>
      </w:r>
      <w:r>
        <w:t>18683136487                                                                                          140.672,70 kn</w:t>
      </w:r>
    </w:p>
    <w:p w:rsidRDefault="00802DF2" w:rsidP="00802DF2" w:rsidR="00802DF2">
      <w:pPr>
        <w:jc w:val="both"/>
      </w:pPr>
    </w:p>
    <w:p w:rsidRDefault="00802DF2" w:rsidP="00802DF2" w:rsidR="00802DF2">
      <w:pPr>
        <w:jc w:val="both"/>
      </w:pPr>
      <w:r>
        <w:t>II.2</w:t>
      </w:r>
      <w:r w:rsidRPr="00937C5C">
        <w:t xml:space="preserve">. </w:t>
      </w:r>
      <w:r>
        <w:t xml:space="preserve">ZAGREBAČKI HOLDING d.o.o., Zagreb, </w:t>
      </w:r>
    </w:p>
    <w:p w:rsidRDefault="00802DF2" w:rsidP="00802DF2" w:rsidR="00802DF2">
      <w:pPr>
        <w:tabs>
          <w:tab w:pos="862" w:val="left"/>
          <w:tab w:pos="7859" w:val="left"/>
        </w:tabs>
        <w:ind w:firstLine="360"/>
        <w:jc w:val="both"/>
      </w:pPr>
      <w:r>
        <w:t xml:space="preserve">  Ulica grada Vukovara 41, </w:t>
      </w:r>
      <w:r w:rsidRPr="00674568">
        <w:t xml:space="preserve">OIB </w:t>
      </w:r>
      <w:r>
        <w:t xml:space="preserve">85584865987                                                   5.752,97 kn                                                                                                                                     </w:t>
      </w:r>
    </w:p>
    <w:p w:rsidRDefault="00802DF2" w:rsidP="00802DF2" w:rsidR="00802DF2">
      <w:pPr>
        <w:jc w:val="both"/>
      </w:pPr>
    </w:p>
    <w:p w:rsidRDefault="00802DF2" w:rsidP="00802DF2" w:rsidR="00802DF2">
      <w:pPr>
        <w:jc w:val="both"/>
      </w:pPr>
      <w:r>
        <w:t>II.3. Hrvatski telekom d.d., Zagreb, R. F. Mihanovića 9,</w:t>
      </w:r>
    </w:p>
    <w:p w:rsidRDefault="00802DF2" w:rsidP="00802DF2" w:rsidR="00802DF2">
      <w:pPr>
        <w:tabs>
          <w:tab w:pos="862" w:val="left"/>
          <w:tab w:pos="7859" w:val="left"/>
        </w:tabs>
        <w:ind w:firstLine="360"/>
        <w:jc w:val="both"/>
      </w:pPr>
      <w:r>
        <w:t xml:space="preserve">   OIB 81793146560                                                                                          11.344,32 kn</w:t>
      </w:r>
    </w:p>
    <w:p w:rsidRDefault="00802DF2" w:rsidP="00802DF2" w:rsidR="00802DF2">
      <w:pPr>
        <w:tabs>
          <w:tab w:pos="862" w:val="left"/>
          <w:tab w:pos="7859" w:val="left"/>
        </w:tabs>
        <w:jc w:val="both"/>
      </w:pPr>
    </w:p>
    <w:p w:rsidRDefault="00802DF2" w:rsidP="00802DF2" w:rsidR="00802DF2">
      <w:pPr>
        <w:tabs>
          <w:tab w:pos="7710" w:val="left"/>
        </w:tabs>
        <w:jc w:val="both"/>
      </w:pPr>
      <w:r>
        <w:t>II.4. PAŠKO GUCIĆ, odvjetnik, Zagreb, Konjščinska 55,</w:t>
      </w:r>
    </w:p>
    <w:p w:rsidRDefault="00802DF2" w:rsidP="00802DF2" w:rsidR="00802DF2">
      <w:pPr>
        <w:tabs>
          <w:tab w:pos="7710" w:val="left"/>
        </w:tabs>
        <w:jc w:val="both"/>
      </w:pPr>
      <w:r>
        <w:t xml:space="preserve">       OIB 45093797780                                                                                             43.375,00 kn                                                                                      </w:t>
      </w:r>
    </w:p>
    <w:p w:rsidRDefault="00802DF2" w:rsidP="00802DF2" w:rsidR="00802DF2">
      <w:pPr>
        <w:tabs>
          <w:tab w:pos="7710" w:val="left"/>
        </w:tabs>
        <w:jc w:val="both"/>
      </w:pPr>
    </w:p>
    <w:p w:rsidRDefault="00802DF2" w:rsidP="00802DF2" w:rsidR="00802DF2" w:rsidRPr="00A6714D">
      <w:pPr>
        <w:jc w:val="both"/>
        <w:rPr>
          <w:rFonts w:cs="Arial" w:hAnsi="Arial" w:ascii="Arial"/>
        </w:rPr>
      </w:pPr>
    </w:p>
    <w:p w:rsidRDefault="00541C7B" w:rsidP="00802DF2" w:rsidR="00541C7B">
      <w:pPr>
        <w:jc w:val="both"/>
      </w:pPr>
    </w:p>
    <w:p w:rsidRDefault="00802DF2" w:rsidP="00802DF2" w:rsidR="00802DF2">
      <w:pPr>
        <w:jc w:val="both"/>
      </w:pPr>
    </w:p>
    <w:p w:rsidRDefault="00287A3A" w:rsidP="00287A3A" w:rsidR="008A3BF4">
      <w:pPr>
        <w:jc w:val="center"/>
      </w:pPr>
      <w:r w:rsidRPr="002032E7">
        <w:lastRenderedPageBreak/>
        <w:t>Obrazloženje</w:t>
      </w:r>
    </w:p>
    <w:p w:rsidRDefault="00287A3A" w:rsidP="00287A3A" w:rsidR="00287A3A" w:rsidRPr="00267DA6">
      <w:pPr>
        <w:jc w:val="both"/>
      </w:pPr>
    </w:p>
    <w:p w:rsidRDefault="00287A3A" w:rsidP="00287A3A" w:rsidR="00447244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802DF2">
        <w:t>30. listopada</w:t>
      </w:r>
      <w:r w:rsidR="001706D5">
        <w:t xml:space="preserve"> 2018.</w:t>
      </w:r>
      <w:r w:rsidR="00B50EEB" w:rsidRPr="00267DA6">
        <w:t xml:space="preserve"> ispitane su sve prijavljene tražbine prema svojim iznosima i redu. </w:t>
      </w:r>
      <w:r w:rsidR="00D26C39" w:rsidRPr="00267DA6">
        <w:t xml:space="preserve">Stečajni upravitelj priznao je </w:t>
      </w:r>
      <w:r w:rsidR="00B50EEB" w:rsidRPr="00267DA6">
        <w:t>tražbin</w:t>
      </w:r>
      <w:r w:rsidR="00802DF2">
        <w:t>u</w:t>
      </w:r>
      <w:r w:rsidR="00B50EEB" w:rsidRPr="00267DA6">
        <w:t xml:space="preserve"> </w:t>
      </w:r>
      <w:r w:rsidR="008B74E3">
        <w:t>prvog višeg isplatnog reda, nave</w:t>
      </w:r>
      <w:r w:rsidR="00BF52EC">
        <w:t>den</w:t>
      </w:r>
      <w:r w:rsidR="00802DF2">
        <w:t>u</w:t>
      </w:r>
      <w:r w:rsidR="00BF52EC">
        <w:t xml:space="preserve"> u točki I. izreke rješenja</w:t>
      </w:r>
      <w:r w:rsidR="00AA293F">
        <w:t xml:space="preserve"> u iznosu od </w:t>
      </w:r>
      <w:r w:rsidR="00802DF2">
        <w:t xml:space="preserve">3.965,18 </w:t>
      </w:r>
      <w:r w:rsidR="001706D5" w:rsidRPr="00100B19">
        <w:t>kn</w:t>
      </w:r>
      <w:r w:rsidR="007E70A4">
        <w:t xml:space="preserve">, </w:t>
      </w:r>
      <w:r w:rsidR="008B74E3">
        <w:t xml:space="preserve">a </w:t>
      </w:r>
      <w:r w:rsidR="00B953E3">
        <w:t xml:space="preserve">isto tako priznao je tražbine drugog višeg isplatnog reda, navedene u točki II. izreke ovog rješenja u ukupnom iznosu od </w:t>
      </w:r>
      <w:r w:rsidR="00802DF2">
        <w:t>201.144,99</w:t>
      </w:r>
      <w:r w:rsidR="00802DF2" w:rsidRPr="00937C5C">
        <w:t xml:space="preserve"> </w:t>
      </w:r>
      <w:r w:rsidR="00B953E3">
        <w:t xml:space="preserve">kn, a </w:t>
      </w:r>
      <w:r w:rsidR="008B74E3">
        <w:t>tako p</w:t>
      </w:r>
      <w:r w:rsidR="00447244">
        <w:t>riznat</w:t>
      </w:r>
      <w:r w:rsidR="00B953E3">
        <w:t>e</w:t>
      </w:r>
      <w:r w:rsidR="00447244">
        <w:t xml:space="preserve"> tražbin</w:t>
      </w:r>
      <w:r w:rsidR="00B953E3">
        <w:t>e</w:t>
      </w:r>
      <w:r w:rsidR="008B74E3">
        <w:t xml:space="preserve"> vjerovnika prvog </w:t>
      </w:r>
      <w:r w:rsidR="00B953E3">
        <w:t xml:space="preserve">i drugog </w:t>
      </w:r>
      <w:r w:rsidR="008B74E3">
        <w:t xml:space="preserve">višeg isplatnog reda </w:t>
      </w:r>
      <w:r w:rsidR="005C24C0">
        <w:t xml:space="preserve">nitko od vjerovnika </w:t>
      </w:r>
      <w:r w:rsidR="00447244">
        <w:t>nije osporio</w:t>
      </w:r>
      <w:r w:rsidR="00267DA6">
        <w:t xml:space="preserve">, </w:t>
      </w:r>
      <w:r w:rsidR="00B50EEB" w:rsidRPr="00267DA6">
        <w:t>te se ist</w:t>
      </w:r>
      <w:r w:rsidR="00B953E3">
        <w:t>e</w:t>
      </w:r>
      <w:r w:rsidR="00B50EEB" w:rsidRPr="00267DA6">
        <w:t xml:space="preserve"> u smislu čl. </w:t>
      </w:r>
      <w:r w:rsidR="00FB291A">
        <w:t>263</w:t>
      </w:r>
      <w:r w:rsidR="00B50EEB" w:rsidRPr="00267DA6">
        <w:t>. Stečajnog zakona (</w:t>
      </w:r>
      <w:r w:rsidR="00A77BB3" w:rsidRPr="00267DA6">
        <w:t>Narodne novine broj</w:t>
      </w:r>
      <w:r w:rsidR="00B50EEB" w:rsidRPr="00267DA6">
        <w:t xml:space="preserve"> </w:t>
      </w:r>
      <w:r w:rsidR="00FB291A">
        <w:t>71/15</w:t>
      </w:r>
      <w:r w:rsidR="00AE0E25">
        <w:t>,</w:t>
      </w:r>
      <w:r w:rsidR="00B953E3">
        <w:t xml:space="preserve"> 104/17,</w:t>
      </w:r>
      <w:r w:rsidR="00A77BB3" w:rsidRPr="00267DA6">
        <w:t xml:space="preserve"> dalje u tekstu: SZ</w:t>
      </w:r>
      <w:r w:rsidR="00AE0E25">
        <w:t>-</w:t>
      </w:r>
      <w:r w:rsidR="00A77BB3" w:rsidRPr="00267DA6">
        <w:t>a</w:t>
      </w:r>
      <w:r w:rsidR="00B50EEB" w:rsidRPr="00267DA6">
        <w:t>) smatra</w:t>
      </w:r>
      <w:r w:rsidR="00B953E3">
        <w:t>ju</w:t>
      </w:r>
      <w:r w:rsidR="00B50EEB" w:rsidRPr="00267DA6">
        <w:t xml:space="preserve"> utvrđen</w:t>
      </w:r>
      <w:r w:rsidR="00B953E3">
        <w:t>ima</w:t>
      </w:r>
      <w:r w:rsidR="00267DA6">
        <w:t xml:space="preserve">. </w:t>
      </w:r>
      <w:r w:rsidR="008E1CB9">
        <w:t>Stoga je riješeno kao pod točk</w:t>
      </w:r>
      <w:r w:rsidR="00B953E3">
        <w:t>ama</w:t>
      </w:r>
      <w:r w:rsidR="008E1CB9">
        <w:t xml:space="preserve"> I. </w:t>
      </w:r>
      <w:r w:rsidR="00B953E3">
        <w:t xml:space="preserve">i II. </w:t>
      </w:r>
      <w:r w:rsidR="008E1CB9">
        <w:t xml:space="preserve">izreke ovog rješenja. </w:t>
      </w:r>
      <w:r w:rsidR="00673E68">
        <w:t xml:space="preserve"> </w:t>
      </w:r>
      <w:r w:rsidR="001706D5">
        <w:t xml:space="preserve"> </w:t>
      </w:r>
    </w:p>
    <w:p w:rsidRDefault="001706D5" w:rsidP="008C51C3" w:rsidR="009468B0" w:rsidRPr="00267DA6">
      <w:pPr>
        <w:ind w:firstLine="708"/>
        <w:jc w:val="both"/>
      </w:pPr>
      <w:r>
        <w:t xml:space="preserve"> </w:t>
      </w:r>
    </w:p>
    <w:p w:rsidRDefault="009468B0" w:rsidP="009468B0" w:rsidR="00B953E3">
      <w:pPr>
        <w:jc w:val="center"/>
      </w:pPr>
      <w:r w:rsidRPr="002032E7">
        <w:t>U Karlovcu</w:t>
      </w:r>
      <w:r w:rsidR="004A201D" w:rsidRPr="002032E7">
        <w:t xml:space="preserve"> </w:t>
      </w:r>
      <w:r w:rsidR="00802DF2">
        <w:t>30. listopada</w:t>
      </w:r>
      <w:r w:rsidR="00C30DA8">
        <w:t xml:space="preserve"> 2018.</w:t>
      </w:r>
      <w:r w:rsidRPr="002032E7">
        <w:t xml:space="preserve"> </w:t>
      </w:r>
    </w:p>
    <w:p w:rsidRDefault="002E55DF" w:rsidP="009468B0" w:rsidR="002E55DF" w:rsidRPr="00267DA6">
      <w:pPr>
        <w:jc w:val="center"/>
        <w:rPr>
          <w:b/>
        </w:rPr>
      </w:pP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</w:t>
      </w:r>
      <w:r w:rsidR="00C30DA8">
        <w:t xml:space="preserve">                </w:t>
      </w:r>
      <w:r w:rsidR="000C46EC">
        <w:t>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871FD3">
      <w:pPr>
        <w:tabs>
          <w:tab w:pos="6805" w:val="left"/>
        </w:tabs>
        <w:jc w:val="both"/>
      </w:pPr>
      <w:r>
        <w:tab/>
        <w:t>Renata Klokočki</w:t>
      </w:r>
    </w:p>
    <w:p w:rsidRDefault="00812161" w:rsidP="009468B0" w:rsidR="00812161">
      <w:pPr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F924FE" w:rsidR="0091049A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</w:t>
      </w:r>
    </w:p>
    <w:sectPr w:rsidSect="00F924FE" w:rsidR="0091049A" w:rsidRPr="00267DA6">
      <w:headerReference w:type="even" r:id="rId11"/>
      <w:headerReference w:type="default" r:id="rId12"/>
      <w:pgSz w:h="16838" w:w="11906"/>
      <w:pgMar w:gutter="0" w:footer="708" w:header="708" w:left="1417" w:bottom="1702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73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2B225A">
      <w:t>2349</w:t>
    </w:r>
    <w:r w:rsidR="000C46EC">
      <w:t>/1</w:t>
    </w:r>
    <w:r w:rsidR="006D2D5D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4599"/>
    <w:rsid w:val="00120C2D"/>
    <w:rsid w:val="00131B20"/>
    <w:rsid w:val="00153D87"/>
    <w:rsid w:val="001706D5"/>
    <w:rsid w:val="001913D7"/>
    <w:rsid w:val="001A313A"/>
    <w:rsid w:val="001B2E51"/>
    <w:rsid w:val="001C352A"/>
    <w:rsid w:val="001C7CC9"/>
    <w:rsid w:val="001E03FB"/>
    <w:rsid w:val="001E21B6"/>
    <w:rsid w:val="001F52FA"/>
    <w:rsid w:val="002032E7"/>
    <w:rsid w:val="00214A20"/>
    <w:rsid w:val="002207C8"/>
    <w:rsid w:val="002234AB"/>
    <w:rsid w:val="00240DBD"/>
    <w:rsid w:val="00251412"/>
    <w:rsid w:val="002616DE"/>
    <w:rsid w:val="00264956"/>
    <w:rsid w:val="00265FCB"/>
    <w:rsid w:val="00267DA6"/>
    <w:rsid w:val="0027237A"/>
    <w:rsid w:val="00287A3A"/>
    <w:rsid w:val="002939D3"/>
    <w:rsid w:val="002B225A"/>
    <w:rsid w:val="002B4CEF"/>
    <w:rsid w:val="002E3095"/>
    <w:rsid w:val="002E55DF"/>
    <w:rsid w:val="002E71E9"/>
    <w:rsid w:val="0030106D"/>
    <w:rsid w:val="00313BDB"/>
    <w:rsid w:val="003565B3"/>
    <w:rsid w:val="00374A53"/>
    <w:rsid w:val="00392297"/>
    <w:rsid w:val="003A6EC0"/>
    <w:rsid w:val="003D0B7D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4B32C0"/>
    <w:rsid w:val="004D1C83"/>
    <w:rsid w:val="004E7312"/>
    <w:rsid w:val="00504675"/>
    <w:rsid w:val="00505ABF"/>
    <w:rsid w:val="0050695B"/>
    <w:rsid w:val="0052783D"/>
    <w:rsid w:val="00541C7B"/>
    <w:rsid w:val="00562398"/>
    <w:rsid w:val="005646C8"/>
    <w:rsid w:val="005922DC"/>
    <w:rsid w:val="005B2412"/>
    <w:rsid w:val="005C24C0"/>
    <w:rsid w:val="005E3015"/>
    <w:rsid w:val="006007B5"/>
    <w:rsid w:val="00621C70"/>
    <w:rsid w:val="00643621"/>
    <w:rsid w:val="00650897"/>
    <w:rsid w:val="00660B8E"/>
    <w:rsid w:val="00673E68"/>
    <w:rsid w:val="006A7683"/>
    <w:rsid w:val="006B02A2"/>
    <w:rsid w:val="006B0440"/>
    <w:rsid w:val="006D2D5D"/>
    <w:rsid w:val="006D5A97"/>
    <w:rsid w:val="006D621E"/>
    <w:rsid w:val="006E19E2"/>
    <w:rsid w:val="006E5A28"/>
    <w:rsid w:val="006F485F"/>
    <w:rsid w:val="00725EF9"/>
    <w:rsid w:val="00764B48"/>
    <w:rsid w:val="00770120"/>
    <w:rsid w:val="00783E03"/>
    <w:rsid w:val="007C1F4C"/>
    <w:rsid w:val="007D34E0"/>
    <w:rsid w:val="007E70A4"/>
    <w:rsid w:val="00802DF2"/>
    <w:rsid w:val="0080578E"/>
    <w:rsid w:val="00812161"/>
    <w:rsid w:val="00816DDE"/>
    <w:rsid w:val="00834391"/>
    <w:rsid w:val="00844E28"/>
    <w:rsid w:val="00845C3F"/>
    <w:rsid w:val="00871FD3"/>
    <w:rsid w:val="008748E1"/>
    <w:rsid w:val="0088799E"/>
    <w:rsid w:val="00893CE9"/>
    <w:rsid w:val="008A3BF4"/>
    <w:rsid w:val="008B74E3"/>
    <w:rsid w:val="008C51C3"/>
    <w:rsid w:val="008E1CB9"/>
    <w:rsid w:val="008F1555"/>
    <w:rsid w:val="0091049A"/>
    <w:rsid w:val="009237A9"/>
    <w:rsid w:val="00923BEE"/>
    <w:rsid w:val="00935E50"/>
    <w:rsid w:val="00937F31"/>
    <w:rsid w:val="009468B0"/>
    <w:rsid w:val="00985DE2"/>
    <w:rsid w:val="009C78C0"/>
    <w:rsid w:val="009D3D71"/>
    <w:rsid w:val="009F0937"/>
    <w:rsid w:val="00A026F4"/>
    <w:rsid w:val="00A1317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A293F"/>
    <w:rsid w:val="00AE0E25"/>
    <w:rsid w:val="00AE2504"/>
    <w:rsid w:val="00AF58ED"/>
    <w:rsid w:val="00B103D9"/>
    <w:rsid w:val="00B20D76"/>
    <w:rsid w:val="00B50EEB"/>
    <w:rsid w:val="00B81753"/>
    <w:rsid w:val="00B84456"/>
    <w:rsid w:val="00B93ADE"/>
    <w:rsid w:val="00B953E3"/>
    <w:rsid w:val="00BA3D53"/>
    <w:rsid w:val="00BA6ECF"/>
    <w:rsid w:val="00BD2065"/>
    <w:rsid w:val="00BD3394"/>
    <w:rsid w:val="00BE6956"/>
    <w:rsid w:val="00BF52EC"/>
    <w:rsid w:val="00C07070"/>
    <w:rsid w:val="00C120CE"/>
    <w:rsid w:val="00C14D9F"/>
    <w:rsid w:val="00C30DA8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51D"/>
    <w:rsid w:val="00CA1F5B"/>
    <w:rsid w:val="00CA6C99"/>
    <w:rsid w:val="00CC4222"/>
    <w:rsid w:val="00CD08C4"/>
    <w:rsid w:val="00CD6CDA"/>
    <w:rsid w:val="00D26C39"/>
    <w:rsid w:val="00D42104"/>
    <w:rsid w:val="00D4607D"/>
    <w:rsid w:val="00D66539"/>
    <w:rsid w:val="00D71AC9"/>
    <w:rsid w:val="00DA7321"/>
    <w:rsid w:val="00DC4E31"/>
    <w:rsid w:val="00E07968"/>
    <w:rsid w:val="00E10266"/>
    <w:rsid w:val="00E504F4"/>
    <w:rsid w:val="00E6357E"/>
    <w:rsid w:val="00EA39DD"/>
    <w:rsid w:val="00EB2C04"/>
    <w:rsid w:val="00EC0260"/>
    <w:rsid w:val="00F1017A"/>
    <w:rsid w:val="00F51122"/>
    <w:rsid w:val="00F77ECE"/>
    <w:rsid w:val="00F924F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4E73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3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3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3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3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4E73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3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3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3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3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2349</izvorni_sadrzaj>
    <derivirana_varijabla naziv="DomainObject.Predmet.Broj_1">2349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pom.omot u ref.4.</izvorni_sadrzaj>
    <derivirana_varijabla naziv="DomainObject.Predmet.Opis_1">pom.omot u ref.4.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St-2349/2017</izvorni_sadrzaj>
    <derivirana_varijabla naziv="DomainObject.Predmet.OznakaBroj_1">St-2349/2017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DRVOREZ ALAN društvo s ograničenom odgovornošću za trgovinu i usluge u stečaju zastupanog po punomoćniku Alem Obradovac</izvorni_sadrzaj>
    <derivirana_varijabla naziv="DomainObject.Predmet.ProtustrankaFormated_1">  DRVOREZ ALAN društvo s ograničenom odgovornošću za trgovinu i usluge u stečaju zastupanog po punomoćniku Alem Obradovac</derivirana_varijabla>
  </DomainObject.Predmet.ProtustrankaFormated>
  <DomainObject.Predmet.ProtustrankaFormatedOIB>
    <izvorni_sadrzaj>  DRVOREZ ALAN društvo s ograničenom odgovornošću za trgovinu i usluge u stečaju, OIB 41498758072 zastupanog po punomoćniku Alem Obradovac</izvorni_sadrzaj>
    <derivirana_varijabla naziv="DomainObject.Predmet.ProtustrankaFormatedOIB_1">  DRVOREZ ALAN društvo s ograničenom odgovornošću za trgovinu i usluge u stečaju, OIB 41498758072 zastupanog po punomoćniku Alem Obradovac</derivirana_varijabla>
  </DomainObject.Predmet.ProtustrankaFormatedOIB>
  <DomainObject.Predmet.ProtustrankaFormatedWithAdress>
    <izvorni_sadrzaj> DRVOREZ ALAN društvo s ograničenom odgovornošću za trgovinu i usluge u stečaju, Križnog puta 20, 10000 Zagreb zastupanog po punomoćniku Alem Obradovac</izvorni_sadrzaj>
    <derivirana_varijabla naziv="DomainObject.Predmet.ProtustrankaFormatedWithAdress_1"> DRVOREZ ALAN društvo s ograničenom odgovornošću za trgovinu i usluge u stečaju, Križnog puta 20, 10000 Zagreb zastupanog po punomoćniku Alem Obradovac</derivirana_varijabla>
  </DomainObject.Predmet.ProtustrankaFormatedWithAdress>
  <DomainObject.Predmet.ProtustrankaFormatedWithAdressOIB>
    <izvorni_sadrzaj> DRVOREZ ALAN društvo s ograničenom odgovornošću za trgovinu i usluge u stečaju, OIB 41498758072, Križnog puta 20, 10000 Zagreb zastupanog po punomoćniku Alem Obradovac</izvorni_sadrzaj>
    <derivirana_varijabla naziv="DomainObject.Predmet.ProtustrankaFormatedWithAdressOIB_1"> DRVOREZ ALAN društvo s ograničenom odgovornošću za trgovinu i usluge u stečaju, OIB 41498758072, Križnog puta 20, 10000 Zagreb zastupanog po punomoćniku Alem Obradovac</derivirana_varijabla>
  </DomainObject.Predmet.ProtustrankaFormatedWithAdressOIB>
  <DomainObject.Predmet.ProtustrankaWithAdress>
    <izvorni_sadrzaj>DRVOREZ ALAN društvo s ograničenom odgovornošću za trgovinu i usluge u stečaju Križnog puta 20, 10000 Zagreb</izvorni_sadrzaj>
    <derivirana_varijabla naziv="DomainObject.Predmet.ProtustrankaWithAdress_1">DRVOREZ ALAN društvo s ograničenom odgovornošću za trgovinu i usluge u stečaju Križnog puta 20, 10000 Zagreb</derivirana_varijabla>
  </DomainObject.Predmet.ProtustrankaWithAdress>
  <DomainObject.Predmet.ProtustrankaWithAdressOIB>
    <izvorni_sadrzaj>DRVOREZ ALAN društvo s ograničenom odgovornošću za trgovinu i usluge u stečaju, OIB 41498758072, Križnog puta 20, 10000 Zagreb</izvorni_sadrzaj>
    <derivirana_varijabla naziv="DomainObject.Predmet.ProtustrankaWithAdressOIB_1">DRVOREZ ALAN društvo s ograničenom odgovornošću za trgovinu i usluge u stečaju, OIB 41498758072, Križnog puta 20, 10000 Zagreb</derivirana_varijabla>
  </DomainObject.Predmet.ProtustrankaWithAdressOIB>
  <DomainObject.Predmet.ProtustrankaNazivFormated>
    <izvorni_sadrzaj>DRVOREZ ALAN društvo s ograničenom odgovornošću za trgovinu i usluge u stečaju</izvorni_sadrzaj>
    <derivirana_varijabla naziv="DomainObject.Predmet.ProtustrankaNazivFormated_1">DRVOREZ ALAN društvo s ograničenom odgovornošću za trgovinu i usluge u stečaju</derivirana_varijabla>
  </DomainObject.Predmet.ProtustrankaNazivFormated>
  <DomainObject.Predmet.ProtustrankaNazivFormatedOIB>
    <izvorni_sadrzaj>DRVOREZ ALAN društvo s ograničenom odgovornošću za trgovinu i usluge u stečaju, OIB 41498758072</izvorni_sadrzaj>
    <derivirana_varijabla naziv="DomainObject.Predmet.ProtustrankaNazivFormatedOIB_1">DRVOREZ ALAN društvo s ograničenom odgovornošću za trgovinu i usluge u stečaju, OIB 41498758072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DRVOREZ ALAN društvo s ograničenom odgovornošću za trgovinu i usluge u stečaju zastupanog po punomoćniku Alem Obradovac</item>
    </izvorni_sadrzaj>
    <derivirana_varijabla naziv="DomainObject.Predmet.ProtuStrankaListFormated_1">
      <item>DRVOREZ ALAN društvo s ograničenom odgovornošću za trgovinu i usluge u stečaju zastupanog po punomoćniku Alem Obradovac</item>
    </derivirana_varijabla>
  </DomainObject.Predmet.ProtuStrankaListFormated>
  <DomainObject.Predmet.ProtuStrankaListFormatedOIB>
    <izvorni_sadrzaj>
      <item>DRVOREZ ALAN društvo s ograničenom odgovornošću za trgovinu i usluge u stečaju, OIB 41498758072 zastupanog po punomoćniku Alem Obradovac</item>
    </izvorni_sadrzaj>
    <derivirana_varijabla naziv="DomainObject.Predmet.ProtuStrankaListFormatedOIB_1">
      <item>DRVOREZ ALAN društvo s ograničenom odgovornošću za trgovinu i usluge u stečaju, OIB 41498758072 zastupanog po punomoćniku Alem Obradovac</item>
    </derivirana_varijabla>
  </DomainObject.Predmet.ProtuStrankaListFormatedOIB>
  <DomainObject.Predmet.ProtuStrankaListFormatedWithAdress>
    <izvorni_sadrzaj>
      <item>DRVOREZ ALAN društvo s ograničenom odgovornošću za trgovinu i usluge u stečaju, Križnog puta 20, 10000 Zagreb zastupanog po punomoćniku Alem Obradovac</item>
    </izvorni_sadrzaj>
    <derivirana_varijabla naziv="DomainObject.Predmet.ProtuStrankaListFormatedWithAdress_1">
      <item>DRVOREZ ALAN društvo s ograničenom odgovornošću za trgovinu i usluge u stečaju, Križnog puta 20, 10000 Zagreb zastupanog po punomoćniku Alem Obradovac</item>
    </derivirana_varijabla>
  </DomainObject.Predmet.ProtuStrankaListFormatedWithAdress>
  <DomainObject.Predmet.ProtuStrankaListFormatedWithAdressOIB>
    <izvorni_sadrzaj>
      <item>DRVOREZ ALAN društvo s ograničenom odgovornošću za trgovinu i usluge u stečaju, OIB 41498758072, Križnog puta 20, 10000 Zagreb zastupanog po punomoćniku Alem Obradovac</item>
    </izvorni_sadrzaj>
    <derivirana_varijabla naziv="DomainObject.Predmet.ProtuStrankaListFormatedWithAdressOIB_1">
      <item>DRVOREZ ALAN društvo s ograničenom odgovornošću za trgovinu i usluge u stečaju, OIB 41498758072, Križnog puta 20, 10000 Zagreb zastupanog po punomoćniku Alem Obradovac</item>
    </derivirana_varijabla>
  </DomainObject.Predmet.ProtuStrankaListFormatedWithAdressOIB>
  <DomainObject.Predmet.ProtuStrankaListNazivFormated>
    <izvorni_sadrzaj>
      <item>DRVOREZ ALAN društvo s ograničenom odgovornošću za trgovinu i usluge u stečaju</item>
    </izvorni_sadrzaj>
    <derivirana_varijabla naziv="DomainObject.Predmet.ProtuStrankaListNazivFormated_1">
      <item>DRVOREZ ALAN društvo s ograničenom odgovornošću za trgovinu i usluge u stečaju</item>
    </derivirana_varijabla>
  </DomainObject.Predmet.ProtuStrankaListNazivFormated>
  <DomainObject.Predmet.ProtuStrankaListNazivFormatedOIB>
    <izvorni_sadrzaj>
      <item>DRVOREZ ALAN društvo s ograničenom odgovornošću za trgovinu i usluge u stečaju, OIB 41498758072</item>
    </izvorni_sadrzaj>
    <derivirana_varijabla naziv="DomainObject.Predmet.ProtuStrankaListNazivFormatedOIB_1">
      <item>DRVOREZ ALAN društvo s ograničenom odgovornošću za trgovinu i usluge u stečaju, OIB 41498758072</item>
    </derivirana_varijabla>
  </DomainObject.Predmet.ProtuStrankaListNazivFormatedOIB>
  <DomainObject.Predmet.OstaliListFormated>
    <izvorni_sadrzaj>
      <item>Alem Obradovac punomoćnik sudionika u postupku DRVOREZ ALAN društvo s ograničenom odgovornošću za trgovinu i usluge u stečaju</item>
      <item>ŽUPANIJSKO DRŽAVNO ODVJETNIŠTVO U ZAGREBU</item>
    </izvorni_sadrzaj>
    <derivirana_varijabla naziv="DomainObject.Predmet.OstaliListFormated_1">
      <item>Alem Obradovac punomoćnik sudionika u postupku DRVOREZ ALAN društvo s ograničenom odgovornošću za trgovinu i usluge u stečaju</item>
      <item>ŽUPANIJSKO DRŽAVNO ODVJETNIŠTVO U ZAGREBU</item>
    </derivirana_varijabla>
  </DomainObject.Predmet.OstaliListFormated>
  <DomainObject.Predmet.OstaliListFormatedOIB>
    <izvorni_sadrzaj>
      <item>Alem Obradovac, OIB 87120669649 punomoćnik sudionika u postupku DRVOREZ ALAN društvo s ograničenom odgovornošću za trgovinu i usluge u stečaju</item>
      <item>ŽUPANIJSKO DRŽAVNO ODVJETNIŠTVO U ZAGREBU</item>
    </izvorni_sadrzaj>
    <derivirana_varijabla naziv="DomainObject.Predmet.OstaliListFormatedOIB_1">
      <item>Alem Obradovac, OIB 87120669649 punomoćnik sudionika u postupku DRVOREZ ALAN društvo s ograničenom odgovornošću za trgovinu i usluge u stečaju</item>
      <item>ŽUPANIJSKO DRŽAVNO ODVJETNIŠTVO U ZAGREBU</item>
    </derivirana_varijabla>
  </DomainObject.Predmet.OstaliListFormatedOIB>
  <DomainObject.Predmet.OstaliListFormatedWithAdress>
    <izvorni_sadrzaj>
      <item>Alem Obradovac, Ulica Križnog Puta 20, 10000 Zagreb punomoćnik sudionika u postupku DRVOREZ ALAN društvo s ograničenom odgovornošću za trgovinu i usluge u stečaju</item>
      <item>ŽUPANIJSKO DRŽAVNO ODVJETNIŠTVO U ZAGREBU, Savska cesta 41, 10000 Zagreb</item>
    </izvorni_sadrzaj>
    <derivirana_varijabla naziv="DomainObject.Predmet.OstaliListFormatedWithAdress_1">
      <item>Alem Obradovac, Ulica Križnog Puta 20, 10000 Zagreb punomoćnik sudionika u postupku DRVOREZ ALAN društvo s ograničenom odgovornošću za trgovinu i usluge u stečaju</item>
      <item>ŽUPANIJSKO DRŽAVNO ODVJETNIŠTVO U ZAGREBU, Savska cesta 41, 10000 Zagreb</item>
    </derivirana_varijabla>
  </DomainObject.Predmet.OstaliListFormatedWithAdress>
  <DomainObject.Predmet.OstaliListFormatedWithAdressOIB>
    <izvorni_sadrzaj>
      <item>Alem Obradovac, OIB 87120669649, Ulica Križnog Puta 20, 10000 Zagreb punomoćnik sudionika u postupku DRVOREZ ALAN društvo s ograničenom odgovornošću za trgovinu i usluge u stečaju</item>
      <item>ŽUPANIJSKO DRŽAVNO ODVJETNIŠTVO U ZAGREBU, Savska cesta 41, 10000 Zagreb</item>
    </izvorni_sadrzaj>
    <derivirana_varijabla naziv="DomainObject.Predmet.OstaliListFormatedWithAdressOIB_1">
      <item>Alem Obradovac, OIB 87120669649, Ulica Križnog Puta 20, 10000 Zagreb punomoćnik sudionika u postupku DRVOREZ ALAN društvo s ograničenom odgovornošću za trgovinu i usluge u stečaju</item>
      <item>ŽUPANIJSKO DRŽAVNO ODVJETNIŠTVO U ZAGREBU, Savska cesta 41, 10000 Zagreb</item>
    </derivirana_varijabla>
  </DomainObject.Predmet.OstaliListFormatedWithAdressOIB>
  <DomainObject.Predmet.OstaliListNazivFormated>
    <izvorni_sadrzaj>
      <item>Alem Obradovac</item>
      <item>ŽUPANIJSKO DRŽAVNO ODVJETNIŠTVO U ZAGREBU</item>
    </izvorni_sadrzaj>
    <derivirana_varijabla naziv="DomainObject.Predmet.OstaliListNazivFormated_1">
      <item>Alem Obradovac</item>
      <item>ŽUPANIJSKO DRŽAVNO ODVJETNIŠTVO U ZAGREBU</item>
    </derivirana_varijabla>
  </DomainObject.Predmet.OstaliListNazivFormated>
  <DomainObject.Predmet.OstaliListNazivFormatedOIB>
    <izvorni_sadrzaj>
      <item>Alem Obradovac, OIB 87120669649</item>
      <item>ŽUPANIJSKO DRŽAVNO ODVJETNIŠTVO U ZAGREBU</item>
    </izvorni_sadrzaj>
    <derivirana_varijabla naziv="DomainObject.Predmet.OstaliListNazivFormatedOIB_1">
      <item>Alem Obradovac, OIB 87120669649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DRVOREZ ALAN društvo s ograničenom odgovornošću za trgovinu i usluge u stečaju</izvorni_sadrzaj>
    <derivirana_varijabla naziv="DomainObject.Predmet.ProtustrankaIDrugi_1">DRVOREZ ALAN društvo s ograničenom odgovornošću za trgovinu i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DRVOREZ ALAN društvo s ograničenom odgovornošću za trgovinu i usluge u stečaju, OIB 41498758072, Križnog puta 20, 10000 Zagreb</izvorni_sadrzaj>
    <derivirana_varijabla naziv="DomainObject.Predmet.ProtustrankaIDrugiAdressOIB_1">DRVOREZ ALAN društvo s ograničenom odgovornošću za trgovinu i usluge u stečaju, OIB 41498758072, Križnog puta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DRVOREZ ALAN društvo s ograničenom odgovornošću za trgovinu i usluge u stečaju</item>
      <item>FINA Regionalni centar Zagreb</item>
      <item>Alem Obradovac</item>
      <item>ŽUPANIJSKO DRŽAVNO ODVJETNIŠTVO U ZAGREBU</item>
    </izvorni_sadrzaj>
    <derivirana_varijabla naziv="DomainObject.Predmet.SudioniciListNaziv_1">
      <item>DRVOREZ ALAN društvo s ograničenom odgovornošću za trgovinu i usluge u stečaju</item>
      <item>FINA Regionalni centar Zagreb</item>
      <item>Alem Obradovac</item>
      <item>ŽUPANIJSKO DRŽAVNO ODVJETNIŠTVO U ZAGREBU</item>
    </derivirana_varijabla>
  </DomainObject.Predmet.SudioniciListNaziv>
  <DomainObject.Predmet.SudioniciListAdressOIB>
    <izvorni_sadrzaj>
      <item>DRVOREZ ALAN društvo s ograničenom odgovornošću za trgovinu i usluge u stečaju, OIB 41498758072, Križnog puta 20,10000 Zagreb</item>
      <item>FINA Regionalni centar Zagreb, OIB 85821130368, Trg svibanjskih žrtava 1995. 1,10000 Zagreb</item>
      <item>Alem Obradovac, OIB 87120669649, Ulica Križnog Puta 20,10000 Zagreb</item>
      <item>ŽUPANIJSKO DRŽAVNO ODVJETNIŠTVO U ZAGREBU, Savska cesta 41,10000 Zagreb</item>
    </izvorni_sadrzaj>
    <derivirana_varijabla naziv="DomainObject.Predmet.SudioniciListAdressOIB_1">
      <item>DRVOREZ ALAN društvo s ograničenom odgovornošću za trgovinu i usluge u stečaju, OIB 41498758072, Križnog puta 20,10000 Zagreb</item>
      <item>FINA Regionalni centar Zagreb, OIB 85821130368, Trg svibanjskih žrtava 1995. 1,10000 Zagreb</item>
      <item>Alem Obradovac, OIB 87120669649, Ulica Križnog Puta 20,10000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41498758072</item>
      <item>, OIB 85821130368</item>
      <item>, OIB 87120669649</item>
      <item>, OIB null</item>
    </izvorni_sadrzaj>
    <derivirana_varijabla naziv="DomainObject.Predmet.SudioniciListNazivOIB_1">
      <item>, OIB 41498758072</item>
      <item>, OIB 85821130368</item>
      <item>, OIB 87120669649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10. srpnja 2018.</izvorni_sadrzaj>
    <derivirana_varijabla naziv="DomainObject.PredzadnjaOdlukaIzPredmeta.DatumDonosenjaOdluke_1">10. srpnja 2018.</derivirana_varijabla>
  </DomainObject.PredzadnjaOdlukaIzPredmeta.DatumDonosenjaOdluke>
  <DomainObject.PredzadnjaOdlukaIzPredmeta.Oznaka>
    <izvorni_sadrzaj>St-2349/2017-28</izvorni_sadrzaj>
    <derivirana_varijabla naziv="DomainObject.PredzadnjaOdlukaIzPredmeta.Oznaka_1">St-2349/2017-28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A22F97-9945-45F5-B935-CE61CEE705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2054</properties:Characters>
  <properties:Lines>71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3434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2018-10-30T09:07:00Z</dcterms:created>
  <dc:creator>Korisnik</dc:creator>
  <cp:lastModifiedBy>Renata Klokočki</cp:lastModifiedBy>
  <cp:lastPrinted>2018-07-04T11:13:00Z</cp:lastPrinted>
  <dcterms:modified xmlns:xsi="http://www.w3.org/2001/XMLSchema-instance" xsi:type="dcterms:W3CDTF">2018-10-30T09:15:00Z</dcterms:modified>
  <cp:revision>4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PRIJAVLJENIM TRAŽBINAMA-DRVOREZ ALAN.docx)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