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21445" w14:paraId="c321445" w:rsidRDefault="0040051B" w:rsidP="0040051B" w:rsidR="0040051B" w:rsidRPr="0040051B">
      <w:pPr>
        <w:pStyle w:val="Zaglavlje"/>
        <w:jc w:val="right"/>
        <w15:collapsed w:val="false"/>
      </w:pPr>
      <w:bookmarkStart w:name="_GoBack" w:id="0"/>
      <w:bookmarkEnd w:id="0"/>
      <w:r w:rsidRPr="0040051B">
        <w:t>8 St-935/13-60</w:t>
      </w:r>
    </w:p>
    <w:p w:rsidRDefault="0058716C" w:rsidP="0058716C" w:rsidR="0058716C" w:rsidRPr="0040051B"/>
    <w:p w:rsidRDefault="00790408" w:rsidP="0058716C" w:rsidR="00790408" w:rsidRPr="0040051B"/>
    <w:p w:rsidRDefault="00790408" w:rsidP="0058716C" w:rsidR="00790408" w:rsidRPr="0040051B"/>
    <w:p w:rsidRDefault="00761B11" w:rsidP="00761B11" w:rsidR="00761B11" w:rsidRPr="0040051B">
      <w:pPr>
        <w:jc w:val="both"/>
      </w:pPr>
    </w:p>
    <w:p w:rsidRDefault="00761B11" w:rsidP="00761B11" w:rsidR="00761B11" w:rsidRPr="0040051B">
      <w:pPr>
        <w:jc w:val="both"/>
      </w:pPr>
    </w:p>
    <w:p w:rsidRDefault="0058716C" w:rsidP="00761B11" w:rsidR="0058716C" w:rsidRPr="0040051B">
      <w:pPr>
        <w:jc w:val="center"/>
      </w:pPr>
    </w:p>
    <w:p w:rsidRDefault="00761B11" w:rsidP="00951A1B" w:rsidR="00761B11" w:rsidRPr="0040051B">
      <w:pPr>
        <w:jc w:val="center"/>
      </w:pPr>
      <w:r w:rsidRPr="0040051B">
        <w:t>R E P U B L I K A   H R V A T S K A</w:t>
      </w:r>
    </w:p>
    <w:p w:rsidRDefault="0000552A" w:rsidP="00951A1B" w:rsidR="0000552A" w:rsidRPr="0040051B">
      <w:pPr>
        <w:jc w:val="center"/>
      </w:pPr>
    </w:p>
    <w:p w:rsidRDefault="00951A1B" w:rsidP="00951A1B" w:rsidR="0058716C" w:rsidRPr="0040051B">
      <w:pPr>
        <w:jc w:val="center"/>
      </w:pPr>
      <w:r w:rsidRPr="0040051B">
        <w:t>R J E Š E NJ E</w:t>
      </w:r>
    </w:p>
    <w:p w:rsidRDefault="00D102B0" w:rsidP="00D102B0" w:rsidR="00951A1B" w:rsidRPr="0040051B">
      <w:pPr>
        <w:jc w:val="both"/>
      </w:pPr>
      <w:r w:rsidRPr="0040051B">
        <w:t xml:space="preserve">              </w:t>
      </w:r>
    </w:p>
    <w:p w:rsidRDefault="00EA0613" w:rsidP="00761B11" w:rsidR="00B51066" w:rsidRPr="0040051B">
      <w:pPr>
        <w:jc w:val="both"/>
      </w:pPr>
      <w:r w:rsidRPr="0040051B">
        <w:tab/>
      </w:r>
      <w:r w:rsidR="00951A1B" w:rsidRPr="0040051B">
        <w:t xml:space="preserve">Trgovački sud u Rijeci po stečajnoj sutkinji Emi Brdovčak, u stečajnom postupku nad dužnikom </w:t>
      </w:r>
      <w:r w:rsidR="0040051B" w:rsidRPr="0040051B">
        <w:t>DRD INTERNACIONAL d.o.o. Umag, Šetalište Vladimira Gortana 38, OIB: 27636389809</w:t>
      </w:r>
      <w:r w:rsidR="00951A1B" w:rsidRPr="0040051B">
        <w:t xml:space="preserve">, </w:t>
      </w:r>
      <w:r w:rsidR="0040051B">
        <w:t>23</w:t>
      </w:r>
      <w:r w:rsidR="00951A1B" w:rsidRPr="0040051B">
        <w:t xml:space="preserve">. </w:t>
      </w:r>
      <w:r w:rsidR="0040051B">
        <w:t xml:space="preserve">prosinca </w:t>
      </w:r>
      <w:r w:rsidR="00951A1B" w:rsidRPr="0040051B">
        <w:t>2015.,</w:t>
      </w:r>
    </w:p>
    <w:p w:rsidRDefault="0000552A" w:rsidP="00761B11" w:rsidR="0000552A" w:rsidRPr="0040051B">
      <w:pPr>
        <w:jc w:val="both"/>
      </w:pPr>
    </w:p>
    <w:p w:rsidRDefault="00951A1B" w:rsidP="0058716C" w:rsidR="0058716C" w:rsidRPr="0040051B">
      <w:pPr>
        <w:jc w:val="center"/>
      </w:pPr>
      <w:r w:rsidRPr="0040051B">
        <w:t xml:space="preserve">r i j e š i o  </w:t>
      </w:r>
      <w:r w:rsidR="0058716C" w:rsidRPr="0040051B">
        <w:t>j e</w:t>
      </w:r>
    </w:p>
    <w:p w:rsidRDefault="00761B11" w:rsidP="0058716C" w:rsidR="00761B11" w:rsidRPr="0040051B">
      <w:pPr>
        <w:pStyle w:val="Tijeloteksta"/>
        <w:ind w:firstLine="720"/>
        <w:rPr>
          <w:lang w:eastAsia="en-US"/>
        </w:rPr>
      </w:pPr>
    </w:p>
    <w:p w:rsidRDefault="00951A1B" w:rsidP="00951A1B" w:rsidR="00D102B0" w:rsidRPr="0040051B">
      <w:pPr>
        <w:numPr>
          <w:ilvl w:val="12"/>
          <w:numId w:val="0"/>
        </w:numPr>
        <w:jc w:val="both"/>
      </w:pPr>
      <w:r w:rsidRPr="0040051B">
        <w:t xml:space="preserve">I. </w:t>
      </w:r>
      <w:r w:rsidR="00EA0613" w:rsidRPr="0040051B">
        <w:tab/>
      </w:r>
      <w:r w:rsidR="00D102B0" w:rsidRPr="0040051B">
        <w:t>Određuje se ročište vjerovnika</w:t>
      </w:r>
      <w:r w:rsidR="00F2661A" w:rsidRPr="0040051B">
        <w:t xml:space="preserve"> u postupku nad stečajnim dužnikom </w:t>
      </w:r>
      <w:r w:rsidR="0040051B" w:rsidRPr="0040051B">
        <w:t>DRD INTERNACIONAL d.o.o. Umag, Šetalište Vladimira Gortana 38</w:t>
      </w:r>
      <w:r w:rsidR="00F2661A" w:rsidRPr="0040051B">
        <w:t>,</w:t>
      </w:r>
      <w:r w:rsidR="00D102B0" w:rsidRPr="0040051B">
        <w:t xml:space="preserve"> na kojem će se ispitati prijavljene tražbine (</w:t>
      </w:r>
      <w:r w:rsidR="0000552A" w:rsidRPr="0040051B">
        <w:t xml:space="preserve">opće </w:t>
      </w:r>
      <w:r w:rsidR="00D102B0" w:rsidRPr="0040051B">
        <w:t xml:space="preserve">ispitno ročište) za </w:t>
      </w:r>
    </w:p>
    <w:p w:rsidRDefault="00EA0613" w:rsidP="00951A1B" w:rsidR="00EA0613" w:rsidRPr="0040051B">
      <w:pPr>
        <w:numPr>
          <w:ilvl w:val="12"/>
          <w:numId w:val="0"/>
        </w:numPr>
        <w:jc w:val="both"/>
      </w:pPr>
    </w:p>
    <w:p w:rsidRDefault="0040051B" w:rsidP="00D102B0" w:rsidR="00D102B0" w:rsidRPr="0040051B">
      <w:pPr>
        <w:numPr>
          <w:ilvl w:val="12"/>
          <w:numId w:val="0"/>
        </w:numPr>
        <w:ind w:hanging="720" w:left="720"/>
        <w:jc w:val="center"/>
      </w:pPr>
      <w:r>
        <w:t>29</w:t>
      </w:r>
      <w:r w:rsidR="00951A1B" w:rsidRPr="0040051B">
        <w:t xml:space="preserve">. </w:t>
      </w:r>
      <w:r>
        <w:t xml:space="preserve">veljače </w:t>
      </w:r>
      <w:r w:rsidR="00951A1B" w:rsidRPr="0040051B">
        <w:t>201</w:t>
      </w:r>
      <w:r>
        <w:t>6</w:t>
      </w:r>
      <w:r w:rsidR="00951A1B" w:rsidRPr="0040051B">
        <w:t>. u 1</w:t>
      </w:r>
      <w:r w:rsidR="0000552A" w:rsidRPr="0040051B">
        <w:t>0</w:t>
      </w:r>
      <w:r w:rsidR="00951A1B" w:rsidRPr="0040051B">
        <w:t>:</w:t>
      </w:r>
      <w:r>
        <w:t>3</w:t>
      </w:r>
      <w:r w:rsidR="00D102B0" w:rsidRPr="0040051B">
        <w:t xml:space="preserve">0 sati, u prostorijama Trgovačkog suda u Rijeci, </w:t>
      </w:r>
    </w:p>
    <w:p w:rsidRDefault="00D102B0" w:rsidP="00D102B0" w:rsidR="00D102B0" w:rsidRPr="0040051B">
      <w:pPr>
        <w:numPr>
          <w:ilvl w:val="12"/>
          <w:numId w:val="0"/>
        </w:numPr>
        <w:ind w:hanging="720" w:left="720"/>
        <w:jc w:val="center"/>
      </w:pPr>
      <w:r w:rsidRPr="0040051B">
        <w:t>Rijeka, Zadarska 1 i 3, sudnica 8, prvi kat.</w:t>
      </w:r>
    </w:p>
    <w:p w:rsidRDefault="00951A1B" w:rsidP="00D102B0" w:rsidR="00951A1B" w:rsidRPr="0040051B">
      <w:pPr>
        <w:numPr>
          <w:ilvl w:val="12"/>
          <w:numId w:val="0"/>
        </w:numPr>
        <w:ind w:hanging="720" w:left="720"/>
        <w:jc w:val="center"/>
      </w:pPr>
    </w:p>
    <w:p w:rsidRDefault="00951A1B" w:rsidP="00A33D0B" w:rsidR="00F2661A" w:rsidRPr="0040051B">
      <w:pPr>
        <w:numPr>
          <w:ilvl w:val="12"/>
          <w:numId w:val="0"/>
        </w:numPr>
        <w:jc w:val="both"/>
      </w:pPr>
      <w:r w:rsidRPr="0040051B">
        <w:t xml:space="preserve">II. </w:t>
      </w:r>
      <w:r w:rsidR="00EA0613" w:rsidRPr="0040051B">
        <w:tab/>
      </w:r>
      <w:r w:rsidR="00F2661A" w:rsidRPr="0040051B">
        <w:t xml:space="preserve">Ročište vjerovnika </w:t>
      </w:r>
      <w:r w:rsidR="00E279B3" w:rsidRPr="0040051B">
        <w:t xml:space="preserve">u postupku nad stečajnim dužnikom </w:t>
      </w:r>
      <w:r w:rsidR="0040051B" w:rsidRPr="0040051B">
        <w:t>DRD INTERNACIONAL d.o.o. Umag, Šetalište Vladimira Gortana 38</w:t>
      </w:r>
      <w:r w:rsidR="00E279B3" w:rsidRPr="0040051B">
        <w:t xml:space="preserve">, </w:t>
      </w:r>
      <w:r w:rsidR="00F2661A" w:rsidRPr="0040051B">
        <w:t xml:space="preserve">na kojem će se na temelju izvješća stečajnog upravitelja odlučivati o </w:t>
      </w:r>
      <w:r w:rsidR="00D16F47" w:rsidRPr="0040051B">
        <w:t xml:space="preserve">daljnjem </w:t>
      </w:r>
      <w:r w:rsidR="00F2661A" w:rsidRPr="0040051B">
        <w:t>tijeku</w:t>
      </w:r>
      <w:r w:rsidR="00D16F47" w:rsidRPr="0040051B">
        <w:t xml:space="preserve"> </w:t>
      </w:r>
      <w:r w:rsidR="00F2661A" w:rsidRPr="0040051B">
        <w:t xml:space="preserve">postupka (izvještajno ročište) određuje se za </w:t>
      </w:r>
    </w:p>
    <w:p w:rsidRDefault="00F2661A" w:rsidP="00F2661A" w:rsidR="00F2661A" w:rsidRPr="0040051B">
      <w:pPr>
        <w:numPr>
          <w:ilvl w:val="12"/>
          <w:numId w:val="0"/>
        </w:numPr>
        <w:ind w:hanging="720" w:left="720"/>
        <w:jc w:val="center"/>
      </w:pPr>
    </w:p>
    <w:p w:rsidRDefault="0040051B" w:rsidP="00F2661A" w:rsidR="00F2661A" w:rsidRPr="0040051B">
      <w:pPr>
        <w:numPr>
          <w:ilvl w:val="12"/>
          <w:numId w:val="0"/>
        </w:numPr>
        <w:ind w:hanging="720" w:left="720"/>
        <w:jc w:val="center"/>
      </w:pPr>
      <w:r>
        <w:t>29</w:t>
      </w:r>
      <w:r w:rsidR="00F2661A" w:rsidRPr="0040051B">
        <w:t xml:space="preserve">. </w:t>
      </w:r>
      <w:r>
        <w:t xml:space="preserve">veljače </w:t>
      </w:r>
      <w:r w:rsidR="00F2661A" w:rsidRPr="0040051B">
        <w:t>201</w:t>
      </w:r>
      <w:r>
        <w:t>6</w:t>
      </w:r>
      <w:r w:rsidR="00F2661A" w:rsidRPr="0040051B">
        <w:t>. u 1</w:t>
      </w:r>
      <w:r>
        <w:t>1</w:t>
      </w:r>
      <w:r w:rsidR="00F2661A" w:rsidRPr="0040051B">
        <w:t>:</w:t>
      </w:r>
      <w:r>
        <w:t>0</w:t>
      </w:r>
      <w:r w:rsidR="00F2661A" w:rsidRPr="0040051B">
        <w:t xml:space="preserve">0 sati, u prostorijama Trgovačkog suda u Rijeci, </w:t>
      </w:r>
    </w:p>
    <w:p w:rsidRDefault="00F2661A" w:rsidP="00F2661A" w:rsidR="00F2661A" w:rsidRPr="0040051B">
      <w:pPr>
        <w:numPr>
          <w:ilvl w:val="12"/>
          <w:numId w:val="0"/>
        </w:numPr>
        <w:ind w:hanging="720" w:left="720"/>
        <w:jc w:val="center"/>
      </w:pPr>
      <w:r w:rsidRPr="0040051B">
        <w:t>Rijeka, Zadarska 1 i 3, sudnica 8, prvi kat.</w:t>
      </w:r>
    </w:p>
    <w:p w:rsidRDefault="00F2661A" w:rsidP="00A33D0B" w:rsidR="00F2661A" w:rsidRPr="0040051B">
      <w:pPr>
        <w:numPr>
          <w:ilvl w:val="12"/>
          <w:numId w:val="0"/>
        </w:numPr>
        <w:jc w:val="both"/>
      </w:pPr>
    </w:p>
    <w:p w:rsidRDefault="00F2661A" w:rsidP="00A33D0B" w:rsidR="00F2661A" w:rsidRPr="0040051B">
      <w:pPr>
        <w:numPr>
          <w:ilvl w:val="12"/>
          <w:numId w:val="0"/>
        </w:numPr>
        <w:jc w:val="both"/>
      </w:pPr>
    </w:p>
    <w:p w:rsidRDefault="009459B8" w:rsidP="0058716C" w:rsidR="0058716C" w:rsidRPr="0040051B">
      <w:pPr>
        <w:pStyle w:val="Tijeloteksta"/>
        <w:jc w:val="center"/>
      </w:pPr>
      <w:r w:rsidRPr="0040051B">
        <w:t xml:space="preserve">U </w:t>
      </w:r>
      <w:r w:rsidR="00221551" w:rsidRPr="0040051B">
        <w:t>Rijeci</w:t>
      </w:r>
      <w:r w:rsidR="00761B11" w:rsidRPr="0040051B">
        <w:t xml:space="preserve"> </w:t>
      </w:r>
      <w:r w:rsidR="0000552A" w:rsidRPr="0040051B">
        <w:t>2</w:t>
      </w:r>
      <w:r w:rsidR="0040051B">
        <w:t>3</w:t>
      </w:r>
      <w:r w:rsidRPr="0040051B">
        <w:t xml:space="preserve">. </w:t>
      </w:r>
      <w:r w:rsidR="0040051B">
        <w:t xml:space="preserve">prosinca </w:t>
      </w:r>
      <w:r w:rsidRPr="0040051B">
        <w:t>201</w:t>
      </w:r>
      <w:r w:rsidR="00761B11" w:rsidRPr="0040051B">
        <w:t>5</w:t>
      </w:r>
      <w:r w:rsidRPr="0040051B">
        <w:t>.</w:t>
      </w:r>
    </w:p>
    <w:p w:rsidRDefault="007C5A47" w:rsidP="0058716C" w:rsidR="007C5A47" w:rsidRPr="0040051B">
      <w:pPr>
        <w:pStyle w:val="Tijeloteksta"/>
        <w:jc w:val="center"/>
      </w:pPr>
    </w:p>
    <w:p w:rsidRDefault="00790408" w:rsidP="0058716C" w:rsidR="00790408" w:rsidRPr="0040051B">
      <w:pPr>
        <w:pStyle w:val="Tijeloteksta"/>
        <w:ind w:left="5760"/>
      </w:pPr>
      <w:r w:rsidRPr="0040051B">
        <w:t xml:space="preserve">    </w:t>
      </w:r>
      <w:r w:rsidR="0058716C" w:rsidRPr="0040051B">
        <w:t xml:space="preserve">  S</w:t>
      </w:r>
      <w:r w:rsidRPr="0040051B">
        <w:t>tečajna sutkinja</w:t>
      </w:r>
    </w:p>
    <w:p w:rsidRDefault="0058716C" w:rsidP="0058716C" w:rsidR="0058716C" w:rsidRPr="0040051B">
      <w:pPr>
        <w:pStyle w:val="Tijeloteksta"/>
        <w:ind w:left="5760"/>
      </w:pPr>
      <w:r w:rsidRPr="0040051B">
        <w:t xml:space="preserve">    </w:t>
      </w:r>
      <w:r w:rsidR="00790408" w:rsidRPr="0040051B">
        <w:t xml:space="preserve">    Ema Brdovčak</w:t>
      </w:r>
    </w:p>
    <w:p w:rsidRDefault="0058716C" w:rsidP="0058716C" w:rsidR="0058716C" w:rsidRPr="0040051B">
      <w:pPr>
        <w:pStyle w:val="Tijeloteksta"/>
        <w:jc w:val="center"/>
      </w:pPr>
    </w:p>
    <w:p w:rsidRDefault="0058716C" w:rsidP="0058716C" w:rsidR="0058716C" w:rsidRPr="0040051B">
      <w:pPr>
        <w:pStyle w:val="Tijeloteksta"/>
        <w:jc w:val="right"/>
      </w:pPr>
    </w:p>
    <w:p w:rsidRDefault="0058716C" w:rsidP="0058716C" w:rsidR="0058716C" w:rsidRPr="0040051B">
      <w:pPr>
        <w:pStyle w:val="Tijeloteksta"/>
        <w:jc w:val="right"/>
      </w:pPr>
    </w:p>
    <w:p w:rsidRDefault="00D16F47" w:rsidP="00EA0613" w:rsidR="00D16F47" w:rsidRPr="0040051B">
      <w:pPr>
        <w:pStyle w:val="Tijeloteksta"/>
      </w:pPr>
    </w:p>
    <w:p w:rsidRDefault="0058716C" w:rsidP="00D102B0" w:rsidR="00D102B0" w:rsidRPr="0040051B">
      <w:pPr>
        <w:pStyle w:val="Tijeloteksta"/>
        <w:jc w:val="left"/>
      </w:pPr>
      <w:r w:rsidRPr="0040051B">
        <w:t>DNA:</w:t>
      </w:r>
    </w:p>
    <w:p w:rsidRDefault="00D102B0" w:rsidP="00D102B0" w:rsidR="0058716C" w:rsidRPr="0040051B">
      <w:pPr>
        <w:pStyle w:val="Tijeloteksta"/>
        <w:jc w:val="left"/>
      </w:pPr>
      <w:r w:rsidRPr="0040051B">
        <w:t xml:space="preserve">      1. stečajnom upravitelju </w:t>
      </w:r>
    </w:p>
    <w:p w:rsidRDefault="00D102B0" w:rsidP="00D102B0" w:rsidR="00D102B0" w:rsidRPr="0040051B">
      <w:pPr>
        <w:numPr>
          <w:ilvl w:val="12"/>
          <w:numId w:val="0"/>
        </w:numPr>
        <w:jc w:val="both"/>
      </w:pPr>
      <w:r w:rsidRPr="0040051B">
        <w:t xml:space="preserve">      2. </w:t>
      </w:r>
      <w:r w:rsidR="00F07243" w:rsidRPr="0040051B">
        <w:t>e-</w:t>
      </w:r>
      <w:r w:rsidRPr="0040051B">
        <w:t>oglasna ploča suda</w:t>
      </w:r>
    </w:p>
    <w:p w:rsidRDefault="0058716C" w:rsidP="0058716C" w:rsidR="0058716C" w:rsidRPr="0040051B"/>
    <w:p w:rsidRDefault="00B639DE" w:rsidR="00B639DE" w:rsidRPr="0040051B"/>
    <w:sectPr w:rsidSect="0058716C" w:rsidR="00B639DE" w:rsidRPr="0040051B">
      <w:headerReference w:type="even" r:id="rId10"/>
      <w:headerReference w:type="default" r:id="rId11"/>
      <w:footerReference w:type="default" r:id="rId12"/>
      <w:pgSz w:h="15840" w:w="12240"/>
      <w:pgMar w:gutter="0" w:footer="709" w:header="709" w:left="1620" w:bottom="1440" w:right="162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54CF" w:rsidR="005454CF">
      <w:r>
        <w:separator/>
      </w:r>
    </w:p>
  </w:endnote>
  <w:endnote w:id="0" w:type="continuationSeparator">
    <w:p w:rsidRDefault="005454CF" w:rsidR="005454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408" w:rsidR="00790408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6F04F4">
      <w:rPr>
        <w:noProof/>
      </w:rPr>
      <w:t>2</w:t>
    </w:r>
    <w:r>
      <w:fldChar w:fldCharType="end"/>
    </w:r>
  </w:p>
  <w:p w:rsidRDefault="00790408" w:rsidR="0079040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54CF" w:rsidR="005454CF">
      <w:r>
        <w:separator/>
      </w:r>
    </w:p>
  </w:footnote>
  <w:footnote w:id="0" w:type="continuationSeparator">
    <w:p w:rsidRDefault="005454CF" w:rsidR="005454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73F6" w:rsidP="00E25608" w:rsidR="00AD73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D73F6" w:rsidR="00AD73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408" w:rsidP="00790408" w:rsidR="009459B8">
    <w:pPr>
      <w:pStyle w:val="Zaglavlje"/>
    </w:pPr>
    <w:r>
      <w:t xml:space="preserve">                                                                                           </w:t>
    </w:r>
    <w:r w:rsidR="00A33D0B">
      <w:t xml:space="preserve">                               </w:t>
    </w:r>
    <w:r>
      <w:t xml:space="preserve">   </w:t>
    </w:r>
    <w:r w:rsidR="00A33D0B">
      <w:t>8 St-</w:t>
    </w:r>
    <w:r w:rsidR="0000552A">
      <w:t>188</w:t>
    </w:r>
    <w:r w:rsidR="00A33D0B">
      <w:t>/1</w:t>
    </w:r>
    <w:r w:rsidR="0000552A">
      <w:t>4</w:t>
    </w:r>
    <w:r w:rsidR="00A33D0B">
      <w:t>-</w:t>
    </w:r>
    <w:r w:rsidR="0000552A">
      <w:t>34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716C"/>
    <w:rsid w:val="0000552A"/>
    <w:rsid w:val="00221551"/>
    <w:rsid w:val="00347BB4"/>
    <w:rsid w:val="0040051B"/>
    <w:rsid w:val="00420474"/>
    <w:rsid w:val="004501AC"/>
    <w:rsid w:val="004B7F3F"/>
    <w:rsid w:val="004E5469"/>
    <w:rsid w:val="004F022B"/>
    <w:rsid w:val="004F7C2D"/>
    <w:rsid w:val="005071FA"/>
    <w:rsid w:val="005454CF"/>
    <w:rsid w:val="00562330"/>
    <w:rsid w:val="0058716C"/>
    <w:rsid w:val="00646AD8"/>
    <w:rsid w:val="006E4475"/>
    <w:rsid w:val="006F04F4"/>
    <w:rsid w:val="007141AF"/>
    <w:rsid w:val="00761B11"/>
    <w:rsid w:val="00790408"/>
    <w:rsid w:val="007A6843"/>
    <w:rsid w:val="007B3F07"/>
    <w:rsid w:val="007C2F7F"/>
    <w:rsid w:val="007C5A47"/>
    <w:rsid w:val="007F4588"/>
    <w:rsid w:val="008B05F8"/>
    <w:rsid w:val="009459B8"/>
    <w:rsid w:val="00951A1B"/>
    <w:rsid w:val="0098464C"/>
    <w:rsid w:val="00A33D0B"/>
    <w:rsid w:val="00A54D1F"/>
    <w:rsid w:val="00AA7660"/>
    <w:rsid w:val="00AD73F6"/>
    <w:rsid w:val="00B51066"/>
    <w:rsid w:val="00B639DE"/>
    <w:rsid w:val="00C61B9B"/>
    <w:rsid w:val="00C8630B"/>
    <w:rsid w:val="00D102B0"/>
    <w:rsid w:val="00D16F47"/>
    <w:rsid w:val="00DB06B8"/>
    <w:rsid w:val="00E25608"/>
    <w:rsid w:val="00E279B3"/>
    <w:rsid w:val="00EA0613"/>
    <w:rsid w:val="00F07243"/>
    <w:rsid w:val="00F2661A"/>
    <w:rsid w:val="00FA032A"/>
    <w:rsid w:val="00FC0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8716C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link w:val="PodnojeChar"/>
    <w:uiPriority w:val="99"/>
    <w:rsid w:val="00AD73F6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761B11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761B11"/>
    <w:rPr>
      <w:rFonts w:hAnsi="Tahoma" w:ascii="Tahoma"/>
      <w:b/>
      <w:color w:val="0000FF"/>
      <w:sz w:val="24"/>
    </w:rPr>
  </w:style>
  <w:style w:customStyle="true" w:styleId="PodnojeChar" w:type="character">
    <w:name w:val="Podnožje Char"/>
    <w:link w:val="Podnoje"/>
    <w:uiPriority w:val="99"/>
    <w:rsid w:val="00790408"/>
    <w:rPr>
      <w:sz w:val="24"/>
      <w:szCs w:val="24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00552A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0055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0552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204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04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04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04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04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8716C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link w:val="PodnojeChar"/>
    <w:uiPriority w:val="99"/>
    <w:rsid w:val="00AD73F6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761B11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761B11"/>
    <w:rPr>
      <w:rFonts w:ascii="Tahoma" w:hAnsi="Tahoma"/>
      <w:b/>
      <w:color w:val="0000FF"/>
      <w:sz w:val="24"/>
    </w:rPr>
  </w:style>
  <w:style w:customStyle="1" w:styleId="PodnojeChar" w:type="character">
    <w:name w:val="Podnožje Char"/>
    <w:link w:val="Podnoje"/>
    <w:uiPriority w:val="99"/>
    <w:rsid w:val="00790408"/>
    <w:rPr>
      <w:sz w:val="24"/>
      <w:szCs w:val="24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00552A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0055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0552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204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04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04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04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04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935</izvorni_sadrzaj>
    <derivirana_varijabla naziv="DomainObject.Predmet.Broj_1">935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2013.</izvorni_sadrzaj>
    <derivirana_varijabla naziv="DomainObject.Predmet.DatumOsnivanja_1">13.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St-935/2013</izvorni_sadrzaj>
    <derivirana_varijabla naziv="DomainObject.Predmet.OznakaBroj_1">St-935/2013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DRD - INTERNATIONAL d.o.o.  Umag zastupanog po punomoćniku Frane Dobrović</izvorni_sadrzaj>
    <derivirana_varijabla naziv="DomainObject.Predmet.ProtustrankaFormated_1">  DRD - INTERNATIONAL d.o.o.  Umag zastupanog po punomoćniku Frane Dobrović</derivirana_varijabla>
  </DomainObject.Predmet.ProtustrankaFormated>
  <DomainObject.Predmet.ProtustrankaFormatedOIB>
    <izvorni_sadrzaj>  DRD - INTERNATIONAL d.o.o.  Umag, OIB 27636389809 zastupanog po punomoćniku Frane Dobrović</izvorni_sadrzaj>
    <derivirana_varijabla naziv="DomainObject.Predmet.ProtustrankaFormatedOIB_1">  DRD - INTERNATIONAL d.o.o.  Umag, OIB 27636389809 zastupanog po punomoćniku Frane Dobrović</derivirana_varijabla>
  </DomainObject.Predmet.ProtustrankaFormatedOIB>
  <DomainObject.Predmet.ProtustrankaFormatedWithAdress>
    <izvorni_sadrzaj> DRD - INTERNATIONAL d.o.o.  Umag, Šetalište Vladimira Gortana 38, 52 470 Umag zastupanog po punomoćniku Frane Dobrović</izvorni_sadrzaj>
    <derivirana_varijabla naziv="DomainObject.Predmet.ProtustrankaFormatedWithAdress_1"> DRD - INTERNATIONAL d.o.o.  Umag, Šetalište Vladimira Gortana 38, 52 470 Umag zastupanog po punomoćniku Frane Dobrović</derivirana_varijabla>
  </DomainObject.Predmet.ProtustrankaFormatedWithAdress>
  <DomainObject.Predmet.ProtustrankaFormatedWithAdressOIB>
    <izvorni_sadrzaj> DRD - INTERNATIONAL d.o.o.  Umag, OIB 27636389809, Šetalište Vladimira Gortana 38, 52 470 Umag zastupanog po punomoćniku Frane Dobrović</izvorni_sadrzaj>
    <derivirana_varijabla naziv="DomainObject.Predmet.ProtustrankaFormatedWithAdressOIB_1"> DRD - INTERNATIONAL d.o.o.  Umag, OIB 27636389809, Šetalište Vladimira Gortana 38, 52 470 Umag zastupanog po punomoćniku Frane Dobrović</derivirana_varijabla>
  </DomainObject.Predmet.ProtustrankaFormatedWithAdressOIB>
  <DomainObject.Predmet.ProtustrankaWithAdress>
    <izvorni_sadrzaj>DRD - INTERNATIONAL d.o.o.  Umag Šetalište Vladimira Gortana 38, 52 470 Umag</izvorni_sadrzaj>
    <derivirana_varijabla naziv="DomainObject.Predmet.ProtustrankaWithAdress_1">DRD - INTERNATIONAL d.o.o.  Umag Šetalište Vladimira Gortana 38, 52 470 Umag</derivirana_varijabla>
  </DomainObject.Predmet.ProtustrankaWithAdress>
  <DomainObject.Predmet.ProtustrankaWithAdressOIB>
    <izvorni_sadrzaj>DRD - INTERNATIONAL d.o.o.  Umag, OIB 27636389809, Šetalište Vladimira Gortana 38, 52 470 Umag</izvorni_sadrzaj>
    <derivirana_varijabla naziv="DomainObject.Predmet.ProtustrankaWithAdressOIB_1">DRD - INTERNATIONAL d.o.o.  Umag, OIB 27636389809, Šetalište Vladimira Gortana 38, 52 470 Umag</derivirana_varijabla>
  </DomainObject.Predmet.ProtustrankaWithAdressOIB>
  <DomainObject.Predmet.ProtustrankaNazivFormated>
    <izvorni_sadrzaj>DRD - INTERNATIONAL d.o.o.  Umag</izvorni_sadrzaj>
    <derivirana_varijabla naziv="DomainObject.Predmet.ProtustrankaNazivFormated_1">DRD - INTERNATIONAL d.o.o.  Umag</derivirana_varijabla>
  </DomainObject.Predmet.ProtustrankaNazivFormated>
  <DomainObject.Predmet.ProtustrankaNazivFormatedOIB>
    <izvorni_sadrzaj>DRD - INTERNATIONAL d.o.o.  Umag, OIB 27636389809</izvorni_sadrzaj>
    <derivirana_varijabla naziv="DomainObject.Predmet.ProtustrankaNazivFormatedOIB_1">DRD - INTERNATIONAL d.o.o.  Umag, OIB 27636389809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 &amp; STEIERMARKISCHE BANK d.d.  Rijeka zastupanog po punomoćniku Odvjetničko društvo Hanžeković &amp; partneri</izvorni_sadrzaj>
    <derivirana_varijabla naziv="DomainObject.Predmet.StrankaFormated_1">  ERSTE &amp; STEIERMARKISCHE BANK d.d.  Rijeka zastupanog po punomoćniku Odvjetničko društvo Hanžeković &amp; partneri</derivirana_varijabla>
  </DomainObject.Predmet.StrankaFormated>
  <DomainObject.Predmet.StrankaFormatedOIB>
    <izvorni_sadrzaj>  ERSTE &amp; STEIERMARKISCHE BANK d.d.  Rijeka, OIB 23057039320 zastupanog po punomoćniku Odvjetničko društvo Hanžeković &amp; partneri</izvorni_sadrzaj>
    <derivirana_varijabla naziv="DomainObject.Predmet.StrankaFormatedOIB_1">  ERSTE &amp; STEIERMARKISCHE BANK d.d.  Rijeka, OIB 23057039320 zastupanog po punomoćniku Odvjetničko društvo Hanžeković &amp; partneri</derivirana_varijabla>
  </DomainObject.Predmet.StrankaFormatedOIB>
  <DomainObject.Predmet.StrankaFormatedWithAdress>
    <izvorni_sadrzaj> ERSTE &amp; STEIERMARKISCHE BANK d.d.  Rijeka, Jadranski trg 3a, 51 000 Rijeka zastupanog po punomoćniku Odvjetničko društvo Hanžeković &amp; partneri</izvorni_sadrzaj>
    <derivirana_varijabla naziv="DomainObject.Predmet.StrankaFormatedWithAdress_1"> ERSTE &amp; STEIERMARKISCHE BANK d.d.  Rijeka, Jadranski trg 3a, 51 000 Rijeka zastupanog po punomoćniku Odvjetničko društvo Hanžeković &amp; partneri</derivirana_varijabla>
  </DomainObject.Predmet.StrankaFormatedWithAdress>
  <DomainObject.Predmet.StrankaFormatedWithAdressOIB>
    <izvorni_sadrzaj> ERSTE &amp; STEIERMARKISCHE BANK d.d.  Rijeka, OIB 23057039320, Jadranski trg 3a, 51 000 Rijeka zastupanog po punomoćniku Odvjetničko društvo Hanžeković &amp; partneri</izvorni_sadrzaj>
    <derivirana_varijabla naziv="DomainObject.Predmet.StrankaFormatedWithAdressOIB_1"> ERSTE &amp; STEIERMARKISCHE BANK d.d.  Rijeka, OIB 23057039320, Jadranski trg 3a, 51 000 Rijeka zastupanog po punomoćniku Odvjetničko društvo Hanžeković &amp; partneri</derivirana_varijabla>
  </DomainObject.Predmet.StrankaFormatedWithAdressOIB>
  <DomainObject.Predmet.StrankaWithAdress>
    <izvorni_sadrzaj>ERSTE &amp; STEIERMARKISCHE BANK d.d.  Rijeka Jadranski trg 3a,51 000 Rijeka</izvorni_sadrzaj>
    <derivirana_varijabla naziv="DomainObject.Predmet.StrankaWithAdress_1">ERSTE &amp; STEIERMARKISCHE BANK d.d.  Rijeka Jadranski trg 3a,51 000 Rijeka</derivirana_varijabla>
  </DomainObject.Predmet.StrankaWithAdress>
  <DomainObject.Predmet.StrankaWithAdressOIB>
    <izvorni_sadrzaj>ERSTE &amp; STEIERMARKISCHE BANK d.d.  Rijeka, OIB 23057039320, Jadranski trg 3a,51 000 Rijeka</izvorni_sadrzaj>
    <derivirana_varijabla naziv="DomainObject.Predmet.StrankaWithAdressOIB_1">ERSTE &amp; STEIERMARKISCHE BANK d.d.  Rijeka, OIB 23057039320, Jadranski trg 3a,51 000 Rijeka</derivirana_varijabla>
  </DomainObject.Predmet.StrankaWithAdressOIB>
  <DomainObject.Predmet.StrankaNazivFormated>
    <izvorni_sadrzaj>ERSTE &amp; STEIERMARKISCHE BANK d.d.  Rijeka</izvorni_sadrzaj>
    <derivirana_varijabla naziv="DomainObject.Predmet.StrankaNazivFormated_1">ERSTE &amp; STEIERMARKISCHE BANK d.d.  Rijeka</derivirana_varijabla>
  </DomainObject.Predmet.StrankaNazivFormated>
  <DomainObject.Predmet.StrankaNazivFormatedOIB>
    <izvorni_sadrzaj>ERSTE &amp; STEIERMARKISCHE BANK d.d.  Rijeka, OIB 23057039320</izvorni_sadrzaj>
    <derivirana_varijabla naziv="DomainObject.Predmet.StrankaNazivFormatedOIB_1">ERSTE &amp; STEIERMARKISCHE BANK d.d.  Rijeka, OIB 23057039320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ERSTE &amp; STEIERMARKISCHE BANK d.d.  Rijeka zastupanog po punomoćniku Odvjetničko društvo Hanžeković &amp; partneri</item>
    </izvorni_sadrzaj>
    <derivirana_varijabla naziv="DomainObject.Predmet.StrankaListFormated_1">
      <item>ERSTE &amp; STEIERMARKISCHE BANK d.d.  Rijeka zastupanog po punomoćniku Odvjetničko društvo Hanžeković &amp; partneri</item>
    </derivirana_varijabla>
  </DomainObject.Predmet.StrankaListFormated>
  <DomainObject.Predmet.StrankaListFormatedOIB>
    <izvorni_sadrzaj>
      <item>ERSTE &amp; STEIERMARKISCHE BANK d.d.  Rijeka, OIB 23057039320 zastupanog po punomoćniku Odvjetničko društvo Hanžeković &amp; partneri</item>
    </izvorni_sadrzaj>
    <derivirana_varijabla naziv="DomainObject.Predmet.StrankaListFormatedOIB_1">
      <item>ERSTE &amp; STEIERMARKISCHE BANK d.d.  Rijeka, OIB 23057039320 zastupanog po punomoćniku Odvjetničko društvo Hanžeković &amp; partneri</item>
    </derivirana_varijabla>
  </DomainObject.Predmet.StrankaListFormatedOIB>
  <DomainObject.Predmet.StrankaListFormatedWithAdress>
    <izvorni_sadrzaj>
      <item>ERSTE &amp; STEIERMARKISCHE BANK d.d.  Rijeka, Jadranski trg 3a, 51 000 Rijeka zastupanog po punomoćniku Odvjetničko društvo Hanžeković &amp; partneri</item>
    </izvorni_sadrzaj>
    <derivirana_varijabla naziv="DomainObject.Predmet.StrankaListFormatedWithAdress_1">
      <item>ERSTE &amp; STEIERMARKISCHE BANK d.d.  Rijeka, Jadranski trg 3a, 51 000 Rijeka zastupanog po punomoćniku Odvjetničko društvo Hanžeković &amp; partneri</item>
    </derivirana_varijabla>
  </DomainObject.Predmet.StrankaListFormatedWithAdress>
  <DomainObject.Predmet.StrankaListFormatedWithAdressOIB>
    <izvorni_sadrzaj>
      <item>ERSTE &amp; STEIERMARKISCHE BANK d.d.  Rijeka, OIB 23057039320, Jadranski trg 3a, 51 000 Rijeka zastupanog po punomoćniku Odvjetničko društvo Hanžeković &amp; partneri</item>
    </izvorni_sadrzaj>
    <derivirana_varijabla naziv="DomainObject.Predmet.StrankaListFormatedWithAdressOIB_1">
      <item>ERSTE &amp; STEIERMARKISCHE BANK d.d.  Rijeka, OIB 23057039320, Jadranski trg 3a, 51 000 Rijeka zastupanog po punomoćniku Odvjetničko društvo Hanžeković &amp; partneri</item>
    </derivirana_varijabla>
  </DomainObject.Predmet.StrankaListFormatedWithAdressOIB>
  <DomainObject.Predmet.StrankaListNazivFormated>
    <izvorni_sadrzaj>
      <item>ERSTE &amp; STEIERMARKISCHE BANK d.d.  Rijeka</item>
    </izvorni_sadrzaj>
    <derivirana_varijabla naziv="DomainObject.Predmet.StrankaListNazivFormated_1">
      <item>ERSTE &amp; STEIERMARKISCHE BANK d.d.  Rijeka</item>
    </derivirana_varijabla>
  </DomainObject.Predmet.StrankaListNazivFormated>
  <DomainObject.Predmet.StrankaListNazivFormatedOIB>
    <izvorni_sadrzaj>
      <item>ERSTE &amp; STEIERMARKISCHE BANK d.d.  Rijeka, OIB 23057039320</item>
    </izvorni_sadrzaj>
    <derivirana_varijabla naziv="DomainObject.Predmet.StrankaListNazivFormatedOIB_1">
      <item>ERSTE &amp; STEIERMARKISCHE BANK d.d.  Rijeka, OIB 23057039320</item>
    </derivirana_varijabla>
  </DomainObject.Predmet.StrankaListNazivFormatedOIB>
  <DomainObject.Predmet.ProtuStrankaListFormated>
    <izvorni_sadrzaj>
      <item>DRD - INTERNATIONAL d.o.o.  Umag zastupanog po punomoćniku Frane Dobrović</item>
    </izvorni_sadrzaj>
    <derivirana_varijabla naziv="DomainObject.Predmet.ProtuStrankaListFormated_1">
      <item>DRD - INTERNATIONAL d.o.o.  Umag zastupanog po punomoćniku Frane Dobrović</item>
    </derivirana_varijabla>
  </DomainObject.Predmet.ProtuStrankaListFormated>
  <DomainObject.Predmet.ProtuStrankaListFormatedOIB>
    <izvorni_sadrzaj>
      <item>DRD - INTERNATIONAL d.o.o.  Umag, OIB 27636389809 zastupanog po punomoćniku Frane Dobrović</item>
    </izvorni_sadrzaj>
    <derivirana_varijabla naziv="DomainObject.Predmet.ProtuStrankaListFormatedOIB_1">
      <item>DRD - INTERNATIONAL d.o.o.  Umag, OIB 27636389809 zastupanog po punomoćniku Frane Dobrović</item>
    </derivirana_varijabla>
  </DomainObject.Predmet.ProtuStrankaListFormatedOIB>
  <DomainObject.Predmet.ProtuStrankaListFormatedWithAdress>
    <izvorni_sadrzaj>
      <item>DRD - INTERNATIONAL d.o.o.  Umag, Šetalište Vladimira Gortana 38, 52 470 Umag zastupanog po punomoćniku Frane Dobrović</item>
    </izvorni_sadrzaj>
    <derivirana_varijabla naziv="DomainObject.Predmet.ProtuStrankaListFormatedWithAdress_1">
      <item>DRD - INTERNATIONAL d.o.o.  Umag, Šetalište Vladimira Gortana 38, 52 470 Umag zastupanog po punomoćniku Frane Dobrović</item>
    </derivirana_varijabla>
  </DomainObject.Predmet.ProtuStrankaListFormatedWithAdress>
  <DomainObject.Predmet.ProtuStrankaListFormatedWithAdressOIB>
    <izvorni_sadrzaj>
      <item>DRD - INTERNATIONAL d.o.o.  Umag, OIB 27636389809, Šetalište Vladimira Gortana 38, 52 470 Umag zastupanog po punomoćniku Frane Dobrović</item>
    </izvorni_sadrzaj>
    <derivirana_varijabla naziv="DomainObject.Predmet.ProtuStrankaListFormatedWithAdressOIB_1">
      <item>DRD - INTERNATIONAL d.o.o.  Umag, OIB 27636389809, Šetalište Vladimira Gortana 38, 52 470 Umag zastupanog po punomoćniku Frane Dobrović</item>
    </derivirana_varijabla>
  </DomainObject.Predmet.ProtuStrankaListFormatedWithAdressOIB>
  <DomainObject.Predmet.ProtuStrankaListNazivFormated>
    <izvorni_sadrzaj>
      <item>DRD - INTERNATIONAL d.o.o.  Umag</item>
    </izvorni_sadrzaj>
    <derivirana_varijabla naziv="DomainObject.Predmet.ProtuStrankaListNazivFormated_1">
      <item>DRD - INTERNATIONAL d.o.o.  Umag</item>
    </derivirana_varijabla>
  </DomainObject.Predmet.ProtuStrankaListNazivFormated>
  <DomainObject.Predmet.ProtuStrankaListNazivFormatedOIB>
    <izvorni_sadrzaj>
      <item>DRD - INTERNATIONAL d.o.o.  Umag, OIB 27636389809</item>
    </izvorni_sadrzaj>
    <derivirana_varijabla naziv="DomainObject.Predmet.ProtuStrankaListNazivFormatedOIB_1">
      <item>DRD - INTERNATIONAL d.o.o.  Umag, OIB 27636389809</item>
    </derivirana_varijabla>
  </DomainObject.Predmet.ProtuStrankaListNazivFormatedOIB>
  <DomainObject.Predmet.OstaliListFormated>
    <izvorni_sadrzaj>
      <item>Odvjetničko društvo Hanžeković &amp; partneri punomoćnik sudionika u postupku ERSTE &amp; STEIERMARKISCHE BANK d.d.  Rijeka</item>
      <item>Mile Čačić</item>
      <item>Frane Dobrović punomoćnik sudionika u postupku DRD - INTERNATIONAL d.o.o.  Umag</item>
      <item>Boris Zadković</item>
    </izvorni_sadrzaj>
    <derivirana_varijabla naziv="DomainObject.Predmet.OstaliListFormated_1">
      <item>Odvjetničko društvo Hanžeković &amp; partneri punomoćnik sudionika u postupku ERSTE &amp; STEIERMARKISCHE BANK d.d.  Rijeka</item>
      <item>Mile Čačić</item>
      <item>Frane Dobrović punomoćnik sudionika u postupku DRD - INTERNATIONAL d.o.o.  Umag</item>
      <item>Boris Zadković</item>
    </derivirana_varijabla>
  </DomainObject.Predmet.OstaliListFormated>
  <DomainObject.Predmet.OstaliListFormatedOIB>
    <izvorni_sadrzaj>
      <item>Odvjetničko društvo Hanžeković &amp; partneri, OIB 85127306373 punomoćnik sudionika u postupku ERSTE &amp; STEIERMARKISCHE BANK d.d.  Rijeka</item>
      <item>Mile Čačić, OIB 43003944957</item>
      <item>Frane Dobrović, OIB 93520121237 punomoćnik sudionika u postupku DRD - INTERNATIONAL d.o.o.  Umag</item>
      <item>Boris Zadković, OIB 90786626685</item>
    </izvorni_sadrzaj>
    <derivirana_varijabla naziv="DomainObject.Predmet.OstaliListFormatedOIB_1">
      <item>Odvjetničko društvo Hanžeković &amp; partneri, OIB 85127306373 punomoćnik sudionika u postupku ERSTE &amp; STEIERMARKISCHE BANK d.d.  Rijeka</item>
      <item>Mile Čačić, OIB 43003944957</item>
      <item>Frane Dobrović, OIB 93520121237 punomoćnik sudionika u postupku DRD - INTERNATIONAL d.o.o.  Umag</item>
      <item>Boris Zadković, OIB 90786626685</item>
    </derivirana_varijabla>
  </DomainObject.Predmet.OstaliListFormatedOIB>
  <DomainObject.Predmet.OstaliListFormatedWithAdress>
    <izvorni_sadrzaj>
      <item>Odvjetničko društvo Hanžeković &amp; partneri, Radnička 22, 10 000 Zagreb punomoćnik sudionika u postupku ERSTE &amp; STEIERMARKISCHE BANK d.d.  Rijeka</item>
      <item>Mile Čačić, Bruška 28, 23420 Benkovac</item>
      <item>Frane Dobrović, Ivana Grohovca 2, 51000 Rijeka punomoćnik sudionika u postupku DRD - INTERNATIONAL d.o.o.  Umag</item>
      <item>Boris Zadković, Sportska 2, 52420 Buzet</item>
    </izvorni_sadrzaj>
    <derivirana_varijabla naziv="DomainObject.Predmet.OstaliListFormatedWithAdress_1">
      <item>Odvjetničko društvo Hanžeković &amp; partneri, Radnička 22, 10 000 Zagreb punomoćnik sudionika u postupku ERSTE &amp; STEIERMARKISCHE BANK d.d.  Rijeka</item>
      <item>Mile Čačić, Bruška 28, 23420 Benkovac</item>
      <item>Frane Dobrović, Ivana Grohovca 2, 51000 Rijeka punomoćnik sudionika u postupku DRD - INTERNATIONAL d.o.o.  Umag</item>
      <item>Boris Zadković, Sportska 2, 52420 Buzet</item>
    </derivirana_varijabla>
  </DomainObject.Predmet.OstaliListFormatedWithAdress>
  <DomainObject.Predmet.OstaliListFormatedWithAdressOIB>
    <izvorni_sadrzaj>
      <item>Odvjetničko društvo Hanžeković &amp; partneri, OIB 85127306373, Radnička 22, 10 000 Zagreb punomoćnik sudionika u postupku ERSTE &amp; STEIERMARKISCHE BANK d.d.  Rijeka</item>
      <item>Mile Čačić, OIB 43003944957, Bruška 28, 23420 Benkovac</item>
      <item>Frane Dobrović, OIB 93520121237, Ivana Grohovca 2, 51000 Rijeka punomoćnik sudionika u postupku DRD - INTERNATIONAL d.o.o.  Umag</item>
      <item>Boris Zadković, OIB 90786626685, Sportska 2, 52420 Buzet</item>
    </izvorni_sadrzaj>
    <derivirana_varijabla naziv="DomainObject.Predmet.OstaliListFormatedWithAdressOIB_1">
      <item>Odvjetničko društvo Hanžeković &amp; partneri, OIB 85127306373, Radnička 22, 10 000 Zagreb punomoćnik sudionika u postupku ERSTE &amp; STEIERMARKISCHE BANK d.d.  Rijeka</item>
      <item>Mile Čačić, OIB 43003944957, Bruška 28, 23420 Benkovac</item>
      <item>Frane Dobrović, OIB 93520121237, Ivana Grohovca 2, 51000 Rijeka punomoćnik sudionika u postupku DRD - INTERNATIONAL d.o.o.  Umag</item>
      <item>Boris Zadković, OIB 90786626685, Sportska 2, 52420 Buzet</item>
    </derivirana_varijabla>
  </DomainObject.Predmet.OstaliListFormatedWithAdressOIB>
  <DomainObject.Predmet.OstaliListNazivFormated>
    <izvorni_sadrzaj>
      <item>Odvjetničko društvo Hanžeković &amp; partneri</item>
      <item>Mile Čačić</item>
      <item>Frane Dobrović</item>
      <item>Boris Zadković</item>
    </izvorni_sadrzaj>
    <derivirana_varijabla naziv="DomainObject.Predmet.OstaliListNazivFormated_1">
      <item>Odvjetničko društvo Hanžeković &amp; partneri</item>
      <item>Mile Čačić</item>
      <item>Frane Dobrović</item>
      <item>Boris Zadković</item>
    </derivirana_varijabla>
  </DomainObject.Predmet.OstaliListNazivFormated>
  <DomainObject.Predmet.OstaliListNazivFormatedOIB>
    <izvorni_sadrzaj>
      <item>Odvjetničko društvo Hanžeković &amp; partneri, OIB 85127306373</item>
      <item>Mile Čačić, OIB 43003944957</item>
      <item>Frane Dobrović, OIB 93520121237</item>
      <item>Boris Zadković, OIB 90786626685</item>
    </izvorni_sadrzaj>
    <derivirana_varijabla naziv="DomainObject.Predmet.OstaliListNazivFormatedOIB_1">
      <item>Odvjetničko društvo Hanžeković &amp; partneri, OIB 85127306373</item>
      <item>Mile Čačić, OIB 43003944957</item>
      <item>Frane Dobrović, OIB 93520121237</item>
      <item>Boris Zadković, OIB 90786626685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 &amp; STEIERMARKISCHE BANK d.d.  Rijeka</izvorni_sadrzaj>
    <derivirana_varijabla naziv="DomainObject.Predmet.StrankaIDrugi_1">ERSTE &amp; STEIERMARKISCHE BANK d.d.  Rijeka</derivirana_varijabla>
  </DomainObject.Predmet.StrankaIDrugi>
  <DomainObject.Predmet.ProtustrankaIDrugi>
    <izvorni_sadrzaj>DRD - INTERNATIONAL d.o.o.  Umag</izvorni_sadrzaj>
    <derivirana_varijabla naziv="DomainObject.Predmet.ProtustrankaIDrugi_1">DRD - INTERNATIONAL d.o.o.  Umag</derivirana_varijabla>
  </DomainObject.Predmet.ProtustrankaIDrugi>
  <DomainObject.Predmet.StrankaIDrugiAdressOIB>
    <izvorni_sadrzaj>ERSTE &amp; STEIERMARKISCHE BANK d.d.  Rijeka, OIB 23057039320, Jadranski trg 3a, 51 000 Rijeka</izvorni_sadrzaj>
    <derivirana_varijabla naziv="DomainObject.Predmet.StrankaIDrugiAdressOIB_1">ERSTE &amp; STEIERMARKISCHE BANK d.d.  Rijeka, OIB 23057039320, Jadranski trg 3a, 51 000 Rijeka</derivirana_varijabla>
  </DomainObject.Predmet.StrankaIDrugiAdressOIB>
  <DomainObject.Predmet.ProtustrankaIDrugiAdressOIB>
    <izvorni_sadrzaj>DRD - INTERNATIONAL d.o.o.  Umag, OIB 27636389809, Šetalište Vladimira Gortana 38, 52 470 Umag</izvorni_sadrzaj>
    <derivirana_varijabla naziv="DomainObject.Predmet.ProtustrankaIDrugiAdressOIB_1">DRD - INTERNATIONAL d.o.o.  Umag, OIB 27636389809, Šetalište Vladimira Gortana 38, 52 470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ERSTE &amp; STEIERMARKISCHE BANK d.d.  Rijeka</item>
      <item>DRD - INTERNATIONAL d.o.o.  Umag</item>
      <item>Odvjetničko društvo Hanžeković &amp; partneri</item>
      <item>Mile Čačić</item>
      <item>Frane Dobrović</item>
      <item>Boris Zadković</item>
    </izvorni_sadrzaj>
    <derivirana_varijabla naziv="DomainObject.Predmet.SudioniciListNaziv_1">
      <item>ERSTE &amp; STEIERMARKISCHE BANK d.d.  Rijeka</item>
      <item>DRD - INTERNATIONAL d.o.o.  Umag</item>
      <item>Odvjetničko društvo Hanžeković &amp; partneri</item>
      <item>Mile Čačić</item>
      <item>Frane Dobrović</item>
      <item>Boris Zadković</item>
    </derivirana_varijabla>
  </DomainObject.Predmet.SudioniciListNaziv>
  <DomainObject.Predmet.SudioniciListAdressOIB>
    <izvorni_sadrzaj>
      <item>ERSTE &amp; STEIERMARKISCHE BANK d.d.  Rijeka, OIB 23057039320, Jadranski trg 3a,51 000 Rijeka</item>
      <item>DRD - INTERNATIONAL d.o.o.  Umag, OIB 27636389809, Šetalište Vladimira Gortana 38,52 470 Umag</item>
      <item>Odvjetničko društvo Hanžeković &amp; partneri, OIB 85127306373, Radnička 22,10 000 Zagreb</item>
      <item>Mile Čačić, OIB 43003944957, Bruška 28,23420 Benkovac</item>
      <item>Frane Dobrović, OIB 93520121237, Ivana Grohovca 2,51000 Rijeka</item>
      <item>Boris Zadković, OIB 90786626685, Sportska 2,52420 Buzet</item>
    </izvorni_sadrzaj>
    <derivirana_varijabla naziv="DomainObject.Predmet.SudioniciListAdressOIB_1">
      <item>ERSTE &amp; STEIERMARKISCHE BANK d.d.  Rijeka, OIB 23057039320, Jadranski trg 3a,51 000 Rijeka</item>
      <item>DRD - INTERNATIONAL d.o.o.  Umag, OIB 27636389809, Šetalište Vladimira Gortana 38,52 470 Umag</item>
      <item>Odvjetničko društvo Hanžeković &amp; partneri, OIB 85127306373, Radnička 22,10 000 Zagreb</item>
      <item>Mile Čačić, OIB 43003944957, Bruška 28,23420 Benkovac</item>
      <item>Frane Dobrović, OIB 93520121237, Ivana Grohovca 2,51000 Rijeka</item>
      <item>Boris Zadković, OIB 90786626685, Sportska 2,52420 Buzet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23057039320</item>
      <item>, OIB 27636389809</item>
      <item>, OIB 85127306373</item>
      <item>, OIB 43003944957</item>
      <item>, OIB 93520121237</item>
      <item>, OIB 90786626685</item>
    </izvorni_sadrzaj>
    <derivirana_varijabla naziv="DomainObject.Predmet.SudioniciListNazivOIB_1">
      <item>, OIB 23057039320</item>
      <item>, OIB 27636389809</item>
      <item>, OIB 85127306373</item>
      <item>, OIB 43003944957</item>
      <item>, OIB 93520121237</item>
      <item>, OIB 90786626685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Zadković, OIB 90786626685, Sportska 2 Buzet</item>
    </izvorni_sadrzaj>
    <derivirana_varijabla naziv="DomainObject.Predmet.StecajniUpraviteljiListAddressOIB_1">
      <item>Boris Zadković, OIB 90786626685, Sportska 2 Buzet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9C4DD1-F20B-46A2-9D67-008F41A0F4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185</properties:Words>
  <properties:Characters>894</properties:Characters>
  <properties:Lines>44</properties:Lines>
  <properties:Paragraphs>17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2015-12-23T12:33:00Z</dcterms:created>
  <dc:creator>nmarkovic</dc:creator>
  <cp:lastModifiedBy>Renata Valić</cp:lastModifiedBy>
  <cp:lastPrinted>2015-03-10T13:11:00Z</cp:lastPrinted>
  <dcterms:modified xmlns:xsi="http://www.w3.org/2001/XMLSchema-instance" xsi:type="dcterms:W3CDTF">2015-12-23T12:39:00Z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