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947d" w14:paraId="d63947d"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478AF">
        <w:rPr>
          <w:rFonts w:cs="Times New Roman" w:eastAsia="Times New Roman"/>
          <w:szCs w:val="24"/>
          <w:lang w:eastAsia="hr-HR"/>
        </w:rPr>
        <w:t>5778</w:t>
      </w:r>
      <w:r w:rsidR="003B4542">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3478AF">
        <w:rPr>
          <w:szCs w:val="24"/>
        </w:rPr>
        <w:t>nakon obustavljenog skraćenog stečajnog postupka nad dužnikom AGRO-KOP društvo s ograničenom odgovornošću za proizvodnju, trgovinu i usluge, Josipdol (Općina Josipdol), Oštarije, Mihaljevići 148/A,OIB 43575037372, povodom prijedloga vjerovnika Erste&amp;Steiermarkische bank d.d. Rijeka, Jadranski trg 3a, OIB 23057039320, kojeg zastupa punomoćnik Zvonimir Buterin, odvjetnik u OD Buterin &amp; Posavec d.o.o., Zagreb, Draškovićeva 82, za otvaranje  stečajnog postupka nad dužnikom AGRO-KOP društvo s ograničenom odgovornošću za proizvodnju, trgovinu i usluge, Josipdol (Općina Josipdol), Oštarije, Mihaljevići 148/A,OIB 43575037372</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3B4542">
        <w:rPr>
          <w:rFonts w:cs="Times New Roman" w:eastAsia="Times New Roman"/>
          <w:szCs w:val="24"/>
          <w:lang w:eastAsia="hr-HR"/>
        </w:rPr>
        <w:t>5</w:t>
      </w:r>
      <w:r w:rsidR="006C1DA1" w:rsidRPr="008C0AEF">
        <w:rPr>
          <w:rFonts w:cs="Times New Roman" w:eastAsia="Times New Roman"/>
          <w:szCs w:val="24"/>
          <w:lang w:eastAsia="hr-HR"/>
        </w:rPr>
        <w:t xml:space="preserve">. </w:t>
      </w:r>
      <w:r w:rsidR="003B4542">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478AF">
        <w:rPr>
          <w:szCs w:val="24"/>
        </w:rPr>
        <w:t>AGRO-KOP društvo s ograničenom odgovornošću za proizvodnju, trgovinu i usluge, Josipdol (Općina Josipdol), Oštarije, Mihaljevići 148/A,OIB 43575037372</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3478AF">
        <w:rPr>
          <w:rFonts w:cs="Times New Roman" w:eastAsia="Times New Roman"/>
          <w:szCs w:val="24"/>
          <w:lang w:eastAsia="hr-HR"/>
        </w:rPr>
        <w:t>Pavao Mrkonjić, Zagreb, Ante Topić Mimare 24, OIB 50443048410.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3C76A1" w:rsidP="00BC6A94" w:rsidR="00BC6A94" w:rsidRPr="002D024E">
      <w:pPr>
        <w:ind w:firstLine="720"/>
        <w:jc w:val="center"/>
        <w:rPr>
          <w:b/>
          <w:color w:val="000000"/>
          <w:szCs w:val="24"/>
          <w:u w:val="single"/>
        </w:rPr>
      </w:pPr>
      <w:r>
        <w:rPr>
          <w:b/>
          <w:color w:val="000000"/>
          <w:szCs w:val="24"/>
          <w:u w:val="single"/>
        </w:rPr>
        <w:t>25</w:t>
      </w:r>
      <w:r w:rsidR="00DA51B6" w:rsidRPr="002D024E">
        <w:rPr>
          <w:b/>
          <w:color w:val="000000"/>
          <w:szCs w:val="24"/>
          <w:u w:val="single"/>
        </w:rPr>
        <w:t xml:space="preserve">. </w:t>
      </w:r>
      <w:r>
        <w:rPr>
          <w:b/>
          <w:color w:val="000000"/>
          <w:szCs w:val="24"/>
          <w:u w:val="single"/>
        </w:rPr>
        <w:t>rujna 2018. u 09,3</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3478AF" w:rsidP="00BC6A94" w:rsidR="003478AF">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3478AF" w:rsidR="003478AF">
      <w:pPr>
        <w:tabs>
          <w:tab w:pos="864" w:val="left"/>
        </w:tabs>
        <w:jc w:val="both"/>
        <w:rPr>
          <w:szCs w:val="24"/>
        </w:rPr>
      </w:pPr>
      <w:r>
        <w:rPr>
          <w:szCs w:val="24"/>
        </w:rPr>
        <w:tab/>
      </w:r>
      <w:r w:rsidR="003478AF">
        <w:rPr>
          <w:szCs w:val="24"/>
        </w:rPr>
        <w:t>Rješenjem ovog suda br. St-2716/15 od 13. lipnja 2016.g., a koje je postalo pravomoćno dana  29. lipnja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3478AF" w:rsidP="003478AF" w:rsidR="003478AF">
      <w:pPr>
        <w:ind w:firstLine="720"/>
        <w:jc w:val="both"/>
        <w:rPr>
          <w:szCs w:val="24"/>
        </w:rPr>
      </w:pPr>
    </w:p>
    <w:p w:rsidRDefault="003478AF" w:rsidP="003478AF" w:rsidR="003478AF">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3478AF" w:rsidP="003478AF" w:rsidR="003478AF">
      <w:pPr>
        <w:ind w:firstLine="720"/>
        <w:jc w:val="both"/>
        <w:rPr>
          <w:szCs w:val="24"/>
        </w:rPr>
      </w:pPr>
    </w:p>
    <w:p w:rsidRDefault="003478AF" w:rsidP="003478AF" w:rsidR="003478AF">
      <w:pPr>
        <w:ind w:firstLine="720"/>
        <w:jc w:val="both"/>
        <w:rPr>
          <w:szCs w:val="24"/>
        </w:rPr>
      </w:pPr>
      <w:r>
        <w:rPr>
          <w:szCs w:val="24"/>
        </w:rPr>
        <w:t>Konkretno, prijedlog za otvaranje stečajnog postupka podnio je vjerovnik Erste&amp;Steiermarkische bank d.d. Rijeka, Jadranski trg 3a, OIB 23057039320, te navodi da vjerovnik ima tražbinu prema dužniku u iznosu od 10.822.973,49 kn, s osnova kredita pristupanja dugu, te da su tražbine nenamirene.</w:t>
      </w:r>
    </w:p>
    <w:p w:rsidRDefault="00CF6474" w:rsidP="003478AF"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3B4542"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B4542">
        <w:rPr>
          <w:rFonts w:cs="Times New Roman" w:eastAsia="Times New Roman"/>
          <w:szCs w:val="24"/>
          <w:lang w:eastAsia="hr-HR"/>
        </w:rPr>
        <w:t>5</w:t>
      </w:r>
      <w:r w:rsidRPr="008C0AEF">
        <w:rPr>
          <w:rFonts w:cs="Times New Roman" w:eastAsia="Times New Roman"/>
          <w:szCs w:val="24"/>
          <w:lang w:eastAsia="hr-HR"/>
        </w:rPr>
        <w:t xml:space="preserve">. </w:t>
      </w:r>
      <w:r w:rsidR="003B4542">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E65C5B">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E65C5B" w:rsidP="00E65C5B" w:rsidR="00E65C5B">
      <w:pPr>
        <w:ind w:left="4956"/>
      </w:pPr>
      <w:r>
        <w:t>Za točnost otpravka-ovlašteni službenik</w:t>
      </w:r>
    </w:p>
    <w:p w:rsidRDefault="00E65C5B" w:rsidP="00E65C5B" w:rsidR="00E65C5B">
      <w:pPr>
        <w:ind w:left="4956"/>
      </w:pPr>
      <w:r>
        <w:tab/>
        <w:t xml:space="preserve">   Monika Grbac</w:t>
      </w:r>
    </w:p>
    <w:p w:rsidRDefault="003A2717" w:rsidP="00E65C5B" w:rsidR="003A2717" w:rsidRPr="00E82ED8">
      <w:pPr>
        <w:pStyle w:val="Odlomakpopisa"/>
        <w:widowControl w:val="false"/>
        <w:overflowPunct w:val="false"/>
        <w:autoSpaceDE w:val="false"/>
        <w:autoSpaceDN w:val="false"/>
        <w:adjustRightInd w:val="false"/>
        <w:ind w:left="1068"/>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65C5B">
          <w:rPr>
            <w:noProof/>
          </w:rPr>
          <w:t>3</w:t>
        </w:r>
        <w:r>
          <w:fldChar w:fldCharType="end"/>
        </w:r>
        <w:r>
          <w:t xml:space="preserve">  </w:t>
        </w:r>
        <w:r>
          <w:tab/>
        </w:r>
        <w:r>
          <w:tab/>
        </w:r>
        <w:r w:rsidRPr="008511A6">
          <w:rPr>
            <w:rFonts w:cs="Times New Roman" w:eastAsia="Times New Roman"/>
            <w:szCs w:val="24"/>
            <w:lang w:eastAsia="hr-HR"/>
          </w:rPr>
          <w:t>20.St-</w:t>
        </w:r>
        <w:r w:rsidR="003478AF">
          <w:rPr>
            <w:rFonts w:cs="Times New Roman" w:eastAsia="Times New Roman"/>
            <w:szCs w:val="24"/>
            <w:lang w:eastAsia="hr-HR"/>
          </w:rPr>
          <w:t>5778</w:t>
        </w:r>
        <w:r w:rsidR="003B4542">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6CD2"/>
    <w:rsid w:val="002D024E"/>
    <w:rsid w:val="0032103A"/>
    <w:rsid w:val="003478AF"/>
    <w:rsid w:val="003978BA"/>
    <w:rsid w:val="003A2717"/>
    <w:rsid w:val="003B4542"/>
    <w:rsid w:val="003C76A1"/>
    <w:rsid w:val="003E4675"/>
    <w:rsid w:val="003E4C0F"/>
    <w:rsid w:val="00455F85"/>
    <w:rsid w:val="00486C86"/>
    <w:rsid w:val="004B5305"/>
    <w:rsid w:val="004C0FA0"/>
    <w:rsid w:val="004C19E9"/>
    <w:rsid w:val="0050777C"/>
    <w:rsid w:val="00515E53"/>
    <w:rsid w:val="005A5CBF"/>
    <w:rsid w:val="005A7882"/>
    <w:rsid w:val="005E658E"/>
    <w:rsid w:val="005F6085"/>
    <w:rsid w:val="00622743"/>
    <w:rsid w:val="00651219"/>
    <w:rsid w:val="00653010"/>
    <w:rsid w:val="006C1DA1"/>
    <w:rsid w:val="006F7AB7"/>
    <w:rsid w:val="00713CC8"/>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E23577"/>
    <w:rsid w:val="00E33188"/>
    <w:rsid w:val="00E43D8A"/>
    <w:rsid w:val="00E6529E"/>
    <w:rsid w:val="00E65C5B"/>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65C5B"/>
    <w:rPr>
      <w:color w:val="808080"/>
      <w:bdr w:space="0" w:sz="0" w:color="auto" w:val="none"/>
      <w:shd w:fill="auto" w:color="auto" w:val="clear"/>
    </w:rPr>
  </w:style>
  <w:style w:customStyle="true" w:styleId="eSPISCCParagraphDefaultFont" w:type="character">
    <w:name w:val="eSPIS_CC_Paragraph Default Font"/>
    <w:basedOn w:val="Zadanifontodlomka"/>
    <w:rsid w:val="00E65C5B"/>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65C5B"/>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65C5B"/>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5C5B"/>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65C5B"/>
    <w:rPr>
      <w:color w:val="808080"/>
      <w:bdr w:color="auto" w:space="0" w:sz="0" w:val="none"/>
      <w:shd w:color="auto" w:fill="auto" w:val="clear"/>
    </w:rPr>
  </w:style>
  <w:style w:customStyle="1" w:styleId="eSPISCCParagraphDefaultFont" w:type="character">
    <w:name w:val="eSPIS_CC_Paragraph Default Font"/>
    <w:basedOn w:val="Zadanifontodlomka"/>
    <w:rsid w:val="00E65C5B"/>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65C5B"/>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65C5B"/>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5C5B"/>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5778</izvorni_sadrzaj>
    <derivirana_varijabla naziv="DomainObject.Predmet.Broj_1">5778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St-5778/2016</izvorni_sadrzaj>
    <derivirana_varijabla naziv="DomainObject.Predmet.OznakaBroj_1">St-5778/2016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Agro-Kop  d.o.o.</izvorni_sadrzaj>
    <derivirana_varijabla naziv="DomainObject.Predmet.ProtustrankaFormated_1">  Agro-Kop  d.o.o.</derivirana_varijabla>
  </DomainObject.Predmet.ProtustrankaFormated>
  <DomainObject.Predmet.ProtustrankaFormatedOIB>
    <izvorni_sadrzaj>  Agro-Kop  d.o.o., OIB 43575037372</izvorni_sadrzaj>
    <derivirana_varijabla naziv="DomainObject.Predmet.ProtustrankaFormatedOIB_1">  Agro-Kop  d.o.o., OIB 43575037372</derivirana_varijabla>
  </DomainObject.Predmet.ProtustrankaFormatedOIB>
  <DomainObject.Predmet.ProtustrankaFormatedWithAdress>
    <izvorni_sadrzaj> Agro-Kop  d.o.o., Oštarije, Mihaljevići 148/A, 47303 Josipdol</izvorni_sadrzaj>
    <derivirana_varijabla naziv="DomainObject.Predmet.ProtustrankaFormatedWithAdress_1"> Agro-Kop  d.o.o., Oštarije, Mihaljevići 148/A, 47303 Josipdol</derivirana_varijabla>
  </DomainObject.Predmet.ProtustrankaFormatedWithAdress>
  <DomainObject.Predmet.ProtustrankaFormatedWithAdressOIB>
    <izvorni_sadrzaj> Agro-Kop  d.o.o., OIB 43575037372, Oštarije, Mihaljevići 148/A, 47303 Josipdol</izvorni_sadrzaj>
    <derivirana_varijabla naziv="DomainObject.Predmet.ProtustrankaFormatedWithAdressOIB_1"> Agro-Kop  d.o.o., OIB 43575037372, Oštarije, Mihaljevići 148/A, 47303 Josipdol</derivirana_varijabla>
  </DomainObject.Predmet.ProtustrankaFormatedWithAdressOIB>
  <DomainObject.Predmet.ProtustrankaWithAdress>
    <izvorni_sadrzaj>Agro-Kop  d.o.o. Oštarije, Mihaljevići 148/A, 47303 Josipdol</izvorni_sadrzaj>
    <derivirana_varijabla naziv="DomainObject.Predmet.ProtustrankaWithAdress_1">Agro-Kop  d.o.o. Oštarije, Mihaljevići 148/A, 47303 Josipdol</derivirana_varijabla>
  </DomainObject.Predmet.ProtustrankaWithAdress>
  <DomainObject.Predmet.ProtustrankaWithAdressOIB>
    <izvorni_sadrzaj>Agro-Kop  d.o.o., OIB 43575037372, Oštarije, Mihaljevići 148/A, 47303 Josipdol</izvorni_sadrzaj>
    <derivirana_varijabla naziv="DomainObject.Predmet.ProtustrankaWithAdressOIB_1">Agro-Kop  d.o.o., OIB 43575037372, Oštarije, Mihaljevići 148/A, 47303 Josipdol</derivirana_varijabla>
  </DomainObject.Predmet.ProtustrankaWithAdressOIB>
  <DomainObject.Predmet.ProtustrankaNazivFormated>
    <izvorni_sadrzaj>Agro-Kop  d.o.o.</izvorni_sadrzaj>
    <derivirana_varijabla naziv="DomainObject.Predmet.ProtustrankaNazivFormated_1">Agro-Kop  d.o.o.</derivirana_varijabla>
  </DomainObject.Predmet.ProtustrankaNazivFormated>
  <DomainObject.Predmet.ProtustrankaNazivFormatedOIB>
    <izvorni_sadrzaj>Agro-Kop  d.o.o., OIB 43575037372</izvorni_sadrzaj>
    <derivirana_varijabla naziv="DomainObject.Predmet.ProtustrankaNazivFormatedOIB_1">Agro-Kop  d.o.o., OIB 43575037372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 ERSTE&amp;STEIERMÄRKISCHE BANKA dioničko društvo zastupanog po punomoćniku OD BUTERIN &amp; POSAVEC d.o.o.</izvorni_sadrzaj>
    <derivirana_varijabla naziv="DomainObject.Predmet.StrankaFormated_1">  Fina, RC Zagreb, podružnica Karlovac; ERSTE&amp;STEIERMÄRKISCHE BANKA dioničko društvo zastupanog po punomoćniku OD BUTERIN &amp; POSAVEC d.o.o.</derivirana_varijabla>
  </DomainObject.Predmet.StrankaFormated>
  <DomainObject.Predmet.StrankaFormatedOIB>
    <izvorni_sadrzaj>  Fina, RC Zagreb, podružnica Karlovac, OIB 85821130368; ERSTE&amp;STEIERMÄRKISCHE BANKA dioničko društvo, OIB 23057039320 zastupanog po punomoćniku OD BUTERIN &amp; POSAVEC d.o.o.</izvorni_sadrzaj>
    <derivirana_varijabla naziv="DomainObject.Predmet.StrankaFormatedOIB_1">  Fina, RC Zagreb, podružnica Karlovac, OIB 85821130368; ERSTE&amp;STEIERMÄRKISCHE BANKA dioničko društvo, OIB 23057039320 zastupanog po punomoćniku OD BUTERIN &amp; POSAVEC d.o.o.</derivirana_varijabla>
  </DomainObject.Predmet.StrankaFormatedOIB>
  <DomainObject.Predmet.StrankaFormatedWithAdress>
    <izvorni_sadrzaj> Fina, RC Zagreb, podružnica Karlovac, Vitezovićeva 1, 47000 Karlovac; ERSTE&amp;STEIERMÄRKISCHE BANKA dioničko društvo, Jadranski Trg 3a, 51000 Rijeka zastupanog po punomoćniku OD BUTERIN &amp; POSAVEC d.o.o.</izvorni_sadrzaj>
    <derivirana_varijabla naziv="DomainObject.Predmet.StrankaFormatedWithAdress_1"> Fina, RC Zagreb, podružnica Karlovac, Vitezovićeva 1, 47000 Karlovac; ERSTE&amp;STEIERMÄRKISCHE BANKA dioničko društvo, Jadranski Trg 3a, 51000 Rijeka zastupanog po punomoćniku OD BUTERIN &amp; POSAVEC d.o.o.</derivirana_varijabla>
  </DomainObject.Predmet.StrankaFormatedWithAdress>
  <DomainObject.Predmet.StrankaFormatedWithAdressOIB>
    <izvorni_sadrzaj> Fina, RC Zagreb, podružnica Karlovac, OIB 85821130368, Vitezovićeva 1, 47000 Karlovac; ERSTE&amp;STEIERMÄRKISCHE BANKA dioničko društvo, OIB 23057039320, Jadranski Trg 3a, 51000 Rijeka zastupanog po punomoćniku OD BUTERIN &amp; POSAVEC d.o.o.</izvorni_sadrzaj>
    <derivirana_varijabla naziv="DomainObject.Predmet.StrankaFormatedWithAdressOIB_1"> Fina, RC Zagreb, podružnica Karlovac, OIB 85821130368, Vitezovićeva 1, 47000 Karlovac; ERSTE&amp;STEIERMÄRKISCHE BANKA dioničko društvo, OIB 23057039320, Jadranski Trg 3a, 51000 Rijeka zastupanog po punomoćniku OD BUTERIN &amp; POSAVEC d.o.o.</derivirana_varijabla>
  </DomainObject.Predmet.StrankaFormatedWithAdressOIB>
  <DomainObject.Predmet.StrankaWithAdress>
    <izvorni_sadrzaj>Fina, RC Zagreb, podružnica Karlovac Vitezovićeva 1,47000 Karlovac,ERSTE&amp;STEIERMÄRKISCHE BANKA dioničko društvo Jadranski Trg 3a,51000 Rijeka</izvorni_sadrzaj>
    <derivirana_varijabla naziv="DomainObject.Predmet.StrankaWithAdress_1">Fina, RC Zagreb, podružnica Karlovac Vitezovićeva 1,47000 Karlovac,ERSTE&amp;STEIERMÄRKISCHE BANKA dioničko društvo Jadranski Trg 3a,51000 Rijeka</derivirana_varijabla>
  </DomainObject.Predmet.StrankaWithAdress>
  <DomainObject.Predmet.StrankaWithAdressOIB>
    <izvorni_sadrzaj>Fina, RC Zagreb, podružnica Karlovac, OIB 85821130368, Vitezovićeva 1,47000 Karlovac,ERSTE&amp;STEIERMÄRKISCHE BANKA dioničko društvo, OIB 23057039320, Jadranski Trg 3a,51000 Rijeka</izvorni_sadrzaj>
    <derivirana_varijabla naziv="DomainObject.Predmet.StrankaWithAdressOIB_1">Fina, RC Zagreb, podružnica Karlovac, OIB 85821130368, Vitezovićeva 1,47000 Karlovac,ERSTE&amp;STEIERMÄRKISCHE BANKA dioničko društvo, OIB 23057039320, Jadranski Trg 3a,51000 Rijeka</derivirana_varijabla>
  </DomainObject.Predmet.StrankaWithAdressOIB>
  <DomainObject.Predmet.StrankaNazivFormated>
    <izvorni_sadrzaj>Fina, RC Zagreb, podružnica Karlovac,ERSTE&amp;STEIERMÄRKISCHE BANKA dioničko društvo</izvorni_sadrzaj>
    <derivirana_varijabla naziv="DomainObject.Predmet.StrankaNazivFormated_1">Fina, RC Zagreb, podružnica Karlovac,ERSTE&amp;STEIERMÄRKISCHE BANKA dioničko društvo</derivirana_varijabla>
  </DomainObject.Predmet.StrankaNazivFormated>
  <DomainObject.Predmet.StrankaNazivFormatedOIB>
    <izvorni_sadrzaj>Fina, RC Zagreb, podružnica Karlovac, OIB 85821130368,ERSTE&amp;STEIERMÄRKISCHE BANKA dioničko društvo, OIB 23057039320</izvorni_sadrzaj>
    <derivirana_varijabla naziv="DomainObject.Predmet.StrankaNazivFormatedOIB_1">Fina, RC Zagreb, podružnica Karlovac,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RC Zagreb, podružnica Karlovac</item>
      <item>ERSTE&amp;STEIERMÄRKISCHE BANKA dioničko društvo zastupanog po punomoćniku OD BUTERIN &amp; POSAVEC d.o.o.</item>
    </izvorni_sadrzaj>
    <derivirana_varijabla naziv="DomainObject.Predmet.StrankaListFormated_1">
      <item>Fina, RC Zagreb, podružnica Karlovac</item>
      <item>ERSTE&amp;STEIERMÄRKISCHE BANKA dioničko društvo zastupanog po punomoćniku OD BUTERIN &amp; POSAVEC d.o.o.</item>
    </derivirana_varijabla>
  </DomainObject.Predmet.StrankaListFormated>
  <DomainObject.Predmet.StrankaListFormatedOIB>
    <izvorni_sadrzaj>
      <item>Fina, RC Zagreb, podružnica Karlovac, OIB 85821130368</item>
      <item>ERSTE&amp;STEIERMÄRKISCHE BANKA dioničko društvo, OIB 23057039320 zastupanog po punomoćniku OD BUTERIN &amp; POSAVEC d.o.o.</item>
    </izvorni_sadrzaj>
    <derivirana_varijabla naziv="DomainObject.Predmet.StrankaListFormatedOIB_1">
      <item>Fina, RC Zagreb, podružnica Karlovac, OIB 85821130368</item>
      <item>ERSTE&amp;STEIERMÄRKISCHE BANKA dioničko društvo, OIB 23057039320 zastupanog po punomoćniku OD BUTERIN &amp; POSAVEC d.o.o.</item>
    </derivirana_varijabla>
  </DomainObject.Predmet.StrankaListFormatedOIB>
  <DomainObject.Predmet.StrankaListFormatedWithAdress>
    <izvorni_sadrzaj>
      <item>Fina, RC Zagreb, podružnica Karlovac, Vitezovićeva 1, 47000 Karlovac</item>
      <item>ERSTE&amp;STEIERMÄRKISCHE BANKA dioničko društvo, Jadranski Trg 3a, 51000 Rijeka zastupanog po punomoćniku OD BUTERIN &amp; POSAVEC d.o.o.</item>
    </izvorni_sadrzaj>
    <derivirana_varijabla naziv="DomainObject.Predmet.StrankaListFormatedWithAdress_1">
      <item>Fina, RC Zagreb, podružnica Karlovac, Vitezovićeva 1, 47000 Karlovac</item>
      <item>ERSTE&amp;STEIERMÄRKISCHE BANKA dioničko društvo, Jadranski Trg 3a, 51000 Rijeka zastupanog po punomoćniku OD BUTERIN &amp; POSAVEC d.o.o.</item>
    </derivirana_varijabla>
  </DomainObject.Predmet.StrankaListFormatedWithAdress>
  <DomainObject.Predmet.StrankaListFormatedWithAdressOIB>
    <izvorni_sadrzaj>
      <item>Fina, RC Zagreb, podružnica Karlovac, OIB 85821130368, Vitezovićeva 1, 47000 Karlovac</item>
      <item>ERSTE&amp;STEIERMÄRKISCHE BANKA dioničko društvo, OIB 23057039320, Jadranski Trg 3a, 51000 Rijeka zastupanog po punomoćniku OD BUTERIN &amp; POSAVEC d.o.o.</item>
    </izvorni_sadrzaj>
    <derivirana_varijabla naziv="DomainObject.Predmet.StrankaListFormatedWithAdressOIB_1">
      <item>Fina, RC Zagreb, podružnica Karlovac, OIB 85821130368, Vitezovićeva 1, 47000 Karlovac</item>
      <item>ERSTE&amp;STEIERMÄRKISCHE BANKA dioničko društvo, OIB 23057039320, Jadranski Trg 3a, 51000 Rijeka zastupanog po punomoćniku OD BUTERIN &amp; POSAVEC d.o.o.</item>
    </derivirana_varijabla>
  </DomainObject.Predmet.StrankaListFormatedWithAdressOIB>
  <DomainObject.Predmet.StrankaListNazivFormated>
    <izvorni_sadrzaj>
      <item>Fina, RC Zagreb, podružnica Karlovac</item>
      <item>ERSTE&amp;STEIERMÄRKISCHE BANKA dioničko društvo</item>
    </izvorni_sadrzaj>
    <derivirana_varijabla naziv="DomainObject.Predmet.StrankaListNazivFormated_1">
      <item>Fina, RC Zagreb, podružnica Karlovac</item>
      <item>ERSTE&amp;STEIERMÄRKISCHE BANKA dioničko društvo</item>
    </derivirana_varijabla>
  </DomainObject.Predmet.StrankaListNazivFormated>
  <DomainObject.Predmet.StrankaListNazivFormatedOIB>
    <izvorni_sadrzaj>
      <item>Fina, RC Zagreb, podružnica Karlovac, OIB 85821130368</item>
      <item>ERSTE&amp;STEIERMÄRKISCHE BANKA dioničko društvo, OIB 23057039320</item>
    </izvorni_sadrzaj>
    <derivirana_varijabla naziv="DomainObject.Predmet.StrankaListNazivFormatedOIB_1">
      <item>Fina, RC Zagreb, podružnica Karlovac, OIB 85821130368</item>
      <item>ERSTE&amp;STEIERMÄRKISCHE BANKA dioničko društvo, OIB 23057039320</item>
    </derivirana_varijabla>
  </DomainObject.Predmet.StrankaListNazivFormatedOIB>
  <DomainObject.Predmet.ProtuStrankaListFormated>
    <izvorni_sadrzaj>
      <item>Agro-Kop  d.o.o.</item>
    </izvorni_sadrzaj>
    <derivirana_varijabla naziv="DomainObject.Predmet.ProtuStrankaListFormated_1">
      <item>Agro-Kop  d.o.o.</item>
    </derivirana_varijabla>
  </DomainObject.Predmet.ProtuStrankaListFormated>
  <DomainObject.Predmet.ProtuStrankaListFormatedOIB>
    <izvorni_sadrzaj>
      <item>Agro-Kop  d.o.o., OIB 43575037372</item>
    </izvorni_sadrzaj>
    <derivirana_varijabla naziv="DomainObject.Predmet.ProtuStrankaListFormatedOIB_1">
      <item>Agro-Kop  d.o.o., OIB 43575037372</item>
    </derivirana_varijabla>
  </DomainObject.Predmet.ProtuStrankaListFormatedOIB>
  <DomainObject.Predmet.ProtuStrankaListFormatedWithAdress>
    <izvorni_sadrzaj>
      <item>Agro-Kop  d.o.o., Oštarije, Mihaljevići 148/A, 47303 Josipdol</item>
    </izvorni_sadrzaj>
    <derivirana_varijabla naziv="DomainObject.Predmet.ProtuStrankaListFormatedWithAdress_1">
      <item>Agro-Kop  d.o.o., Oštarije, Mihaljevići 148/A, 47303 Josipdol</item>
    </derivirana_varijabla>
  </DomainObject.Predmet.ProtuStrankaListFormatedWithAdress>
  <DomainObject.Predmet.ProtuStrankaListFormatedWithAdressOIB>
    <izvorni_sadrzaj>
      <item>Agro-Kop  d.o.o., OIB 43575037372, Oštarije, Mihaljevići 148/A, 47303 Josipdol</item>
    </izvorni_sadrzaj>
    <derivirana_varijabla naziv="DomainObject.Predmet.ProtuStrankaListFormatedWithAdressOIB_1">
      <item>Agro-Kop  d.o.o., OIB 43575037372, Oštarije, Mihaljevići 148/A, 47303 Josipdol</item>
    </derivirana_varijabla>
  </DomainObject.Predmet.ProtuStrankaListFormatedWithAdressOIB>
  <DomainObject.Predmet.ProtuStrankaListNazivFormated>
    <izvorni_sadrzaj>
      <item>Agro-Kop  d.o.o.</item>
    </izvorni_sadrzaj>
    <derivirana_varijabla naziv="DomainObject.Predmet.ProtuStrankaListNazivFormated_1">
      <item>Agro-Kop  d.o.o.</item>
    </derivirana_varijabla>
  </DomainObject.Predmet.ProtuStrankaListNazivFormated>
  <DomainObject.Predmet.ProtuStrankaListNazivFormatedOIB>
    <izvorni_sadrzaj>
      <item>Agro-Kop  d.o.o., OIB 43575037372</item>
    </izvorni_sadrzaj>
    <derivirana_varijabla naziv="DomainObject.Predmet.ProtuStrankaListNazivFormatedOIB_1">
      <item>Agro-Kop  d.o.o., OIB 43575037372</item>
    </derivirana_varijabla>
  </DomainObject.Predmet.ProtuStrankaListNazivFormatedOIB>
  <DomainObject.Predmet.OstaliListFormated>
    <izvorni_sadrzaj>
      <item>Ivan Magdić</item>
      <item>OD BUTERIN &amp; POSAVEC d.o.o. punomoćnik sudionika u postupku ERSTE&amp;STEIERMÄRKISCHE BANKA dioničko društvo</item>
    </izvorni_sadrzaj>
    <derivirana_varijabla naziv="DomainObject.Predmet.OstaliListFormated_1">
      <item>Ivan Magdić</item>
      <item>OD BUTERIN &amp; POSAVEC d.o.o. punomoćnik sudionika u postupku ERSTE&amp;STEIERMÄRKISCHE BANKA dioničko društvo</item>
    </derivirana_varijabla>
  </DomainObject.Predmet.OstaliListFormated>
  <DomainObject.Predmet.OstaliListFormatedOIB>
    <izvorni_sadrzaj>
      <item>Ivan Magdić, OIB 61129040426</item>
      <item>OD BUTERIN &amp; POSAVEC d.o.o., OIB 88443826619 punomoćnik sudionika u postupku ERSTE&amp;STEIERMÄRKISCHE BANKA dioničko društvo</item>
    </izvorni_sadrzaj>
    <derivirana_varijabla naziv="DomainObject.Predmet.OstaliListFormatedOIB_1">
      <item>Ivan Magdić, OIB 61129040426</item>
      <item>OD BUTERIN &amp; POSAVEC d.o.o., OIB 88443826619 punomoćnik sudionika u postupku ERSTE&amp;STEIERMÄRKISCHE BANKA dioničko društvo</item>
    </derivirana_varijabla>
  </DomainObject.Predmet.OstaliListFormatedOIB>
  <DomainObject.Predmet.OstaliListFormatedWithAdress>
    <izvorni_sadrzaj>
      <item>Ivan Magdić, Dobrina 21, 47300 Ogulin</item>
      <item>OD BUTERIN &amp; POSAVEC d.o.o., Draškovićeva 82, 10000 Zagreb punomoćnik sudionika u postupku ERSTE&amp;STEIERMÄRKISCHE BANKA dioničko društvo</item>
    </izvorni_sadrzaj>
    <derivirana_varijabla naziv="DomainObject.Predmet.OstaliListFormatedWithAdress_1">
      <item>Ivan Magdić, Dobrina 21, 47300 Ogulin</item>
      <item>OD BUTERIN &amp; POSAVEC d.o.o., Draškovićeva 82, 10000 Zagreb punomoćnik sudionika u postupku ERSTE&amp;STEIERMÄRKISCHE BANKA dioničko društvo</item>
    </derivirana_varijabla>
  </DomainObject.Predmet.OstaliListFormatedWithAdress>
  <DomainObject.Predmet.OstaliListFormatedWithAdressOIB>
    <izvorni_sadrzaj>
      <item>Ivan Magdić, OIB 61129040426, Dobrina 21, 47300 Ogulin</item>
      <item>OD BUTERIN &amp; POSAVEC d.o.o., OIB 88443826619, Draškovićeva 82, 10000 Zagreb punomoćnik sudionika u postupku ERSTE&amp;STEIERMÄRKISCHE BANKA dioničko društvo</item>
    </izvorni_sadrzaj>
    <derivirana_varijabla naziv="DomainObject.Predmet.OstaliListFormatedWithAdressOIB_1">
      <item>Ivan Magdić, OIB 61129040426, Dobrina 21, 47300 Ogulin</item>
      <item>OD BUTERIN &amp; POSAVEC d.o.o., OIB 88443826619, Draškovićeva 82, 10000 Zagreb punomoćnik sudionika u postupku ERSTE&amp;STEIERMÄRKISCHE BANKA dioničko društvo</item>
    </derivirana_varijabla>
  </DomainObject.Predmet.OstaliListFormatedWithAdressOIB>
  <DomainObject.Predmet.OstaliListNazivFormated>
    <izvorni_sadrzaj>
      <item>Ivan Magdić</item>
      <item>OD BUTERIN &amp; POSAVEC d.o.o.</item>
    </izvorni_sadrzaj>
    <derivirana_varijabla naziv="DomainObject.Predmet.OstaliListNazivFormated_1">
      <item>Ivan Magdić</item>
      <item>OD BUTERIN &amp; POSAVEC d.o.o.</item>
    </derivirana_varijabla>
  </DomainObject.Predmet.OstaliListNazivFormated>
  <DomainObject.Predmet.OstaliListNazivFormatedOIB>
    <izvorni_sadrzaj>
      <item>Ivan Magdić, OIB 61129040426</item>
      <item>OD BUTERIN &amp; POSAVEC d.o.o., OIB 88443826619</item>
    </izvorni_sadrzaj>
    <derivirana_varijabla naziv="DomainObject.Predmet.OstaliListNazivFormatedOIB_1">
      <item>Ivan Magdić, OIB 61129040426</item>
      <item>OD BUTERIN &amp; POSAVEC d.o.o.,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RC Zagreb, podružnica Karlovac i dr.</izvorni_sadrzaj>
    <derivirana_varijabla naziv="DomainObject.Predmet.StrankaIDrugi_1">Fina, RC Zagreb, podružnica Karlovac i dr.</derivirana_varijabla>
  </DomainObject.Predmet.StrankaIDrugi>
  <DomainObject.Predmet.ProtustrankaIDrugi>
    <izvorni_sadrzaj>Agro-Kop  d.o.o.</izvorni_sadrzaj>
    <derivirana_varijabla naziv="DomainObject.Predmet.ProtustrankaIDrugi_1">Agro-Kop  d.o.o.</derivirana_varijabla>
  </DomainObject.Predmet.ProtustrankaIDrugi>
  <DomainObject.Predmet.StrankaIDrugiAdressOIB>
    <izvorni_sadrzaj>Fina, RC Zagreb, podružnica Karlovac, OIB 85821130368, Vitezovićeva 1, 47000 Karlovac i dr.</izvorni_sadrzaj>
    <derivirana_varijabla naziv="DomainObject.Predmet.StrankaIDrugiAdressOIB_1">Fina, RC Zagreb, podružnica Karlovac, OIB 85821130368, Vitezovićeva 1, 47000 Karlovac i dr.</derivirana_varijabla>
  </DomainObject.Predmet.StrankaIDrugiAdressOIB>
  <DomainObject.Predmet.ProtustrankaIDrugiAdressOIB>
    <izvorni_sadrzaj>Agro-Kop  d.o.o., OIB 43575037372, Oštarije, Mihaljevići 148/A, 47303 Josipdol</izvorni_sadrzaj>
    <derivirana_varijabla naziv="DomainObject.Predmet.ProtustrankaIDrugiAdressOIB_1">Agro-Kop  d.o.o., OIB 43575037372, Oštarije, Mihaljevići 148/A,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Agro-Kop  d.o.o.</item>
      <item>Fina, RC Zagreb, podružnica Karlovac</item>
      <item>Ivan Magdić</item>
      <item>OD BUTERIN &amp; POSAVEC d.o.o.</item>
      <item>ERSTE&amp;STEIERMÄRKISCHE BANKA dioničko društvo</item>
    </izvorni_sadrzaj>
    <derivirana_varijabla naziv="DomainObject.Predmet.SudioniciListNaziv_1">
      <item>Agro-Kop  d.o.o.</item>
      <item>Fina, RC Zagreb, podružnica Karlovac</item>
      <item>Ivan Magdić</item>
      <item>OD BUTERIN &amp; POSAVEC d.o.o.</item>
      <item>ERSTE&amp;STEIERMÄRKISCHE BANKA dioničko društvo</item>
    </derivirana_varijabla>
  </DomainObject.Predmet.SudioniciListNaziv>
  <DomainObject.Predmet.SudioniciListAdressOIB>
    <izvorni_sadrzaj>
      <item>Agro-Kop  d.o.o., OIB 43575037372, Oštarije, Mihaljevići 148/A,47303 Josipdol</item>
      <item>Fina, RC Zagreb, podružnica Karlovac, OIB 85821130368, Vitezovićeva 1,47000 Karlovac</item>
      <item>Ivan Magdić, OIB 61129040426, Dobrina 21,47300 Ogulin</item>
      <item>OD BUTERIN &amp; POSAVEC d.o.o., OIB 88443826619, Draškovićeva 82,10000 Zagreb</item>
      <item>ERSTE&amp;STEIERMÄRKISCHE BANKA dioničko društvo, OIB 23057039320, Jadranski Trg 3a,51000 Rijeka</item>
    </izvorni_sadrzaj>
    <derivirana_varijabla naziv="DomainObject.Predmet.SudioniciListAdressOIB_1">
      <item>Agro-Kop  d.o.o., OIB 43575037372, Oštarije, Mihaljevići 148/A,47303 Josipdol</item>
      <item>Fina, RC Zagreb, podružnica Karlovac, OIB 85821130368, Vitezovićeva 1,47000 Karlovac</item>
      <item>Ivan Magdić, OIB 61129040426, Dobrina 21,47300 Ogulin</item>
      <item>OD BUTERIN &amp; POSAVEC d.o.o., OIB 88443826619, Draškovićeva 82,10000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43575037372</item>
      <item>, OIB 85821130368</item>
      <item>, OIB 61129040426</item>
      <item>, OIB 88443826619</item>
      <item>, OIB 23057039320</item>
    </izvorni_sadrzaj>
    <derivirana_varijabla naziv="DomainObject.Predmet.SudioniciListNazivOIB_1">
      <item>, OIB 43575037372</item>
      <item>, OIB 85821130368</item>
      <item>, OIB 61129040426</item>
      <item>, OIB 88443826619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5020</properties:Characters>
  <properties:Lines>121</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2018-04-05T09:17:00Z</dcterms:created>
  <dc:creator>Valentina Kranjčić</dc:creator>
  <cp:lastModifiedBy>Monika Grbac</cp:lastModifiedBy>
  <cp:lastPrinted>2018-03-07T09:11:00Z</cp:lastPrinted>
  <dcterms:modified xmlns:xsi="http://www.w3.org/2001/XMLSchema-instance" xsi:type="dcterms:W3CDTF">2018-04-05T09:20:00Z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(st-5778-16 AGRO KOP.docx)</vt:lpwstr>
  </prop:property>
  <prop:property name="CC_coloring" pid="4" fmtid="{D5CDD505-2E9C-101B-9397-08002B2CF9AE}">
    <vt:bool>false</vt:bool>
  </prop:property>
  <prop:property name="BrojStranica" pid="5" fmtid="{D5CDD505-2E9C-101B-9397-08002B2CF9AE}">
    <vt:i4>3</vt:i4>
  </prop:property>
</prop:Properties>
</file>