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42de" w14:paraId="8b742d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96C74">
        <w:t>272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96C74">
        <w:t>MARGIT</w:t>
      </w:r>
      <w:r w:rsidR="00B3549A">
        <w:t xml:space="preserve"> d.o.o. </w:t>
      </w:r>
      <w:r w:rsidR="00C96C74">
        <w:t>Silba, Silba 207, Silba</w:t>
      </w:r>
      <w:r w:rsidR="007A58AC">
        <w:t xml:space="preserve">, OIB: </w:t>
      </w:r>
      <w:r w:rsidR="00C96C74">
        <w:t>67787728885</w:t>
      </w:r>
      <w:r w:rsidR="00B3549A">
        <w:t>,</w:t>
      </w:r>
      <w:r w:rsidR="00A54C72">
        <w:t xml:space="preserve"> </w:t>
      </w:r>
      <w:r w:rsidR="00C96C74">
        <w:t>zastupanim po direktorici</w:t>
      </w:r>
      <w:r>
        <w:t xml:space="preserve"> </w:t>
      </w:r>
      <w:r w:rsidR="00C96C74">
        <w:t>Margit Žunić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3C4C72" w:rsidP="00C96C74" w:rsidR="003C4C72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96C74">
        <w:t>MARGIT d.o.o. Silba (Grad Zadar), Silba 207, Silba (Grad Zadar), OIB: 67787728885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C96C74">
        <w:t>353.452,32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3C4C72">
        <w:t>ju</w:t>
      </w:r>
      <w:r w:rsidRPr="00FC1537">
        <w:t xml:space="preserve"> se </w:t>
      </w:r>
      <w:r>
        <w:t>osob</w:t>
      </w:r>
      <w:r w:rsidR="003C4C72">
        <w:t>e</w:t>
      </w:r>
      <w:r>
        <w:t xml:space="preserve"> ovlašten</w:t>
      </w:r>
      <w:r w:rsidR="003C4C72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C96C74">
        <w:t>Margit Žunić</w:t>
      </w:r>
      <w:r w:rsidR="00B3549A">
        <w:t xml:space="preserve">, </w:t>
      </w:r>
      <w:r w:rsidR="00C96C74">
        <w:t>Silba, Silba 207</w:t>
      </w:r>
      <w:r w:rsidR="003C4C72">
        <w:t xml:space="preserve"> i Linda Žunić, Zadar, Alessandra Paravije 1,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96C74">
        <w:t>272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83AED">
      <w:rPr>
        <w:noProof/>
      </w:rPr>
      <w:t>2</w:t>
    </w:r>
    <w:r>
      <w:fldChar w:fldCharType="end"/>
    </w:r>
  </w:p>
  <w:p w:rsidRDefault="00B83AE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83AE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96C74">
      <w:t>272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3C4C72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30CC8"/>
    <w:rsid w:val="00A54C72"/>
    <w:rsid w:val="00B3549A"/>
    <w:rsid w:val="00B83AED"/>
    <w:rsid w:val="00C96C74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MARGIT  d.o.o. za ugostiteljstvo, turizam i posredovanje</izvorni_sadrzaj>
    <derivirana_varijabla naziv="DomainObject.Predmet.ProtustrankaFormated_1">  MARGIT  d.o.o. za ugostiteljstvo, turizam i posredovanje</derivirana_varijabla>
  </DomainObject.Predmet.ProtustrankaFormated>
  <DomainObject.Predmet.ProtustrankaFormatedOIB>
    <izvorni_sadrzaj>  MARGIT  d.o.o. za ugostiteljstvo, turizam i posredovanje, OIB 67787728885</izvorni_sadrzaj>
    <derivirana_varijabla naziv="DomainObject.Predmet.ProtustrankaFormatedOIB_1">  MARGIT  d.o.o. za ugostiteljstvo, turizam i posredovanje, OIB 67787728885</derivirana_varijabla>
  </DomainObject.Predmet.ProtustrankaFormatedOIB>
  <DomainObject.Predmet.ProtustrankaFormatedWithAdress>
    <izvorni_sadrzaj> MARGIT  d.o.o. za ugostiteljstvo, turizam i posredovanje, Silba 207, 23295 Silba</izvorni_sadrzaj>
    <derivirana_varijabla naziv="DomainObject.Predmet.ProtustrankaFormatedWithAdress_1"> MARGIT  d.o.o. za ugostiteljstvo, turizam i posredovanje, Silba 207, 23295 Silba</derivirana_varijabla>
  </DomainObject.Predmet.ProtustrankaFormatedWithAdress>
  <DomainObject.Predmet.ProtustrankaFormatedWithAdressOIB>
    <izvorni_sadrzaj> MARGIT  d.o.o. za ugostiteljstvo, turizam i posredovanje, OIB 67787728885, Silba 207, 23295 Silba</izvorni_sadrzaj>
    <derivirana_varijabla naziv="DomainObject.Predmet.ProtustrankaFormatedWithAdressOIB_1"> MARGIT  d.o.o. za ugostiteljstvo, turizam i posredovanje, OIB 67787728885, Silba 207, 23295 Silba</derivirana_varijabla>
  </DomainObject.Predmet.ProtustrankaFormatedWithAdressOIB>
  <DomainObject.Predmet.ProtustrankaWithAdress>
    <izvorni_sadrzaj>MARGIT  d.o.o. za ugostiteljstvo, turizam i posredovanje Silba 207, 23295 Silba</izvorni_sadrzaj>
    <derivirana_varijabla naziv="DomainObject.Predmet.ProtustrankaWithAdress_1">MARGIT  d.o.o. za ugostiteljstvo, turizam i posredovanje Silba 207, 23295 Silba</derivirana_varijabla>
  </DomainObject.Predmet.ProtustrankaWithAdress>
  <DomainObject.Predmet.ProtustrankaWithAdressOIB>
    <izvorni_sadrzaj>MARGIT  d.o.o. za ugostiteljstvo, turizam i posredovanje, OIB 67787728885, Silba 207, 23295 Silba</izvorni_sadrzaj>
    <derivirana_varijabla naziv="DomainObject.Predmet.ProtustrankaWithAdressOIB_1">MARGIT  d.o.o. za ugostiteljstvo, turizam i posredovanje, OIB 67787728885, Silba 207, 23295 Silba</derivirana_varijabla>
  </DomainObject.Predmet.ProtustrankaWithAdressOIB>
  <DomainObject.Predmet.ProtustrankaNazivFormated>
    <izvorni_sadrzaj>MARGIT  d.o.o. za ugostiteljstvo, turizam i posredovanje</izvorni_sadrzaj>
    <derivirana_varijabla naziv="DomainObject.Predmet.ProtustrankaNazivFormated_1">MARGIT  d.o.o. za ugostiteljstvo, turizam i posredovanje</derivirana_varijabla>
  </DomainObject.Predmet.ProtustrankaNazivFormated>
  <DomainObject.Predmet.ProtustrankaNazivFormatedOIB>
    <izvorni_sadrzaj>MARGIT  d.o.o. za ugostiteljstvo, turizam i posredovanje, OIB 67787728885</izvorni_sadrzaj>
    <derivirana_varijabla naziv="DomainObject.Predmet.ProtustrankaNazivFormatedOIB_1">MARGIT  d.o.o. za ugostiteljstvo, turizam i posredovanje, OIB 67787728885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353452.32</izvorni_sadrzaj>
    <derivirana_varijabla naziv="DomainObject.Predmet.TrenutnaVrijednost_1">353452.32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MARGIT  d.o.o. za ugostiteljstvo, turizam i posredovanje</item>
    </izvorni_sadrzaj>
    <derivirana_varijabla naziv="DomainObject.Predmet.ProtuStrankaListFormated_1">
      <item>MARGIT  d.o.o. za ugostiteljstvo, turizam i posredovanje</item>
    </derivirana_varijabla>
  </DomainObject.Predmet.ProtuStrankaListFormated>
  <DomainObject.Predmet.ProtuStrankaListFormatedOIB>
    <izvorni_sadrzaj>
      <item>MARGIT  d.o.o. za ugostiteljstvo, turizam i posredovanje, OIB 67787728885</item>
    </izvorni_sadrzaj>
    <derivirana_varijabla naziv="DomainObject.Predmet.ProtuStrankaListFormatedOIB_1">
      <item>MARGIT  d.o.o. za ugostiteljstvo, turizam i posredovanje, OIB 67787728885</item>
    </derivirana_varijabla>
  </DomainObject.Predmet.ProtuStrankaListFormatedOIB>
  <DomainObject.Predmet.ProtuStrankaListFormatedWithAdress>
    <izvorni_sadrzaj>
      <item>MARGIT  d.o.o. za ugostiteljstvo, turizam i posredovanje, Silba 207, 23295 Silba</item>
    </izvorni_sadrzaj>
    <derivirana_varijabla naziv="DomainObject.Predmet.ProtuStrankaListFormatedWithAdress_1">
      <item>MARGIT  d.o.o. za ugostiteljstvo, turizam i posredovanje, Silba 207, 23295 Silba</item>
    </derivirana_varijabla>
  </DomainObject.Predmet.ProtuStrankaListFormatedWithAdress>
  <DomainObject.Predmet.ProtuStrankaListFormatedWithAdressOIB>
    <izvorni_sadrzaj>
      <item>MARGIT  d.o.o. za ugostiteljstvo, turizam i posredovanje, OIB 67787728885, Silba 207, 23295 Silba</item>
    </izvorni_sadrzaj>
    <derivirana_varijabla naziv="DomainObject.Predmet.ProtuStrankaListFormatedWithAdressOIB_1">
      <item>MARGIT  d.o.o. za ugostiteljstvo, turizam i posredovanje, OIB 67787728885, Silba 207, 23295 Silba</item>
    </derivirana_varijabla>
  </DomainObject.Predmet.ProtuStrankaListFormatedWithAdressOIB>
  <DomainObject.Predmet.ProtuStrankaListNazivFormated>
    <izvorni_sadrzaj>
      <item>MARGIT  d.o.o. za ugostiteljstvo, turizam i posredovanje</item>
    </izvorni_sadrzaj>
    <derivirana_varijabla naziv="DomainObject.Predmet.ProtuStrankaListNazivFormated_1">
      <item>MARGIT  d.o.o. za ugostiteljstvo, turizam i posredovanje</item>
    </derivirana_varijabla>
  </DomainObject.Predmet.ProtuStrankaListNazivFormated>
  <DomainObject.Predmet.ProtuStrankaListNazivFormatedOIB>
    <izvorni_sadrzaj>
      <item>MARGIT  d.o.o. za ugostiteljstvo, turizam i posredovanje, OIB 67787728885</item>
    </izvorni_sadrzaj>
    <derivirana_varijabla naziv="DomainObject.Predmet.ProtuStrankaListNazivFormatedOIB_1">
      <item>MARGIT  d.o.o. za ugostiteljstvo, turizam i posredovanje, OIB 67787728885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MARGIT  d.o.o. za ugostiteljstvo, turizam i posredovanje</izvorni_sadrzaj>
    <derivirana_varijabla naziv="DomainObject.Predmet.ProtustrankaIDrugi_1">MARGIT  d.o.o. za ugostiteljstvo, turizam i posredovanje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MARGIT  d.o.o. za ugostiteljstvo, turizam i posredovanje, OIB 67787728885, Silba 207, 23295 Silba</izvorni_sadrzaj>
    <derivirana_varijabla naziv="DomainObject.Predmet.ProtustrankaIDrugiAdressOIB_1">MARGIT  d.o.o. za ugostiteljstvo, turizam i posredovanje, OIB 67787728885, Silba 207,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MARGIT  d.o.o. za ugostiteljstvo, turizam i posredovanje</item>
    </izvorni_sadrzaj>
    <derivirana_varijabla naziv="DomainObject.Predmet.SudioniciListNaziv_1">
      <item>FINA</item>
      <item>MARGIT  d.o.o. za ugostiteljstvo, turizam i posredovanje</item>
    </derivirana_varijabla>
  </DomainObject.Predmet.SudioniciListNaziv>
  <DomainObject.Predmet.SudioniciListAdressOIB>
    <izvorni_sadrzaj>
      <item>FINA, OIB 85821130368</item>
      <item>MARGIT  d.o.o. za ugostiteljstvo, turizam i posredovanje, OIB 67787728885, Silba 207,23295 Silba</item>
    </izvorni_sadrzaj>
    <derivirana_varijabla naziv="DomainObject.Predmet.SudioniciListAdressOIB_1">
      <item>FINA, OIB 85821130368</item>
      <item>MARGIT  d.o.o. za ugostiteljstvo, turizam i posredovanje, OIB 67787728885, Silba 207,23295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67787728885</item>
    </izvorni_sadrzaj>
    <derivirana_varijabla naziv="DomainObject.Predmet.SudioniciListNazivOIB_1">
      <item>, OIB 85821130368</item>
      <item>, OIB 67787728885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2110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2016-01-18T12:10:00Z</dcterms:created>
  <dc:creator>Tina Grgas</dc:creator>
  <cp:lastModifiedBy>Nena Mužanović</cp:lastModifiedBy>
  <cp:lastPrinted>2016-01-18T13:23:00Z</cp:lastPrinted>
  <dcterms:modified xmlns:xsi="http://www.w3.org/2001/XMLSchema-instance" xsi:type="dcterms:W3CDTF">2016-01-18T13:30:00Z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