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06b1" w14:paraId="5a706b1" w:rsidRDefault="00D16393" w:rsidP="00D16393" w:rsidR="00D16393" w:rsidRPr="00EC039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C039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703DA" w:rsidRPr="00EC0394">
        <w:rPr>
          <w:rFonts w:hAnsi="Times New Roman" w:ascii="Times New Roman"/>
          <w:color w:val="auto"/>
          <w:sz w:val="24"/>
          <w:szCs w:val="24"/>
          <w:lang w:val="hr-HR"/>
        </w:rPr>
        <w:t>3186/16-18</w:t>
      </w:r>
    </w:p>
    <w:p w:rsidRDefault="001B3F38" w:rsidP="001B3F38" w:rsidR="001B3F38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EC0394">
      <w:pPr>
        <w:pStyle w:val="Tijeloteksta-uvlaka2"/>
        <w:ind w:firstLine="0"/>
        <w:rPr>
          <w:szCs w:val="24"/>
        </w:rPr>
      </w:pPr>
      <w:r w:rsidRPr="00EC0394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EC0394">
        <w:rPr>
          <w:szCs w:val="24"/>
        </w:rPr>
        <w:t>pretpostavki</w:t>
      </w:r>
      <w:r w:rsidRPr="00EC0394">
        <w:rPr>
          <w:szCs w:val="24"/>
        </w:rPr>
        <w:t xml:space="preserve"> za otvaranje stečajnog postupka nad dužnikom</w:t>
      </w:r>
      <w:r w:rsidR="00BF549B" w:rsidRPr="00EC0394">
        <w:rPr>
          <w:szCs w:val="24"/>
        </w:rPr>
        <w:t xml:space="preserve"> </w:t>
      </w:r>
      <w:r w:rsidR="00C57D95" w:rsidRPr="00EC0394">
        <w:rPr>
          <w:szCs w:val="24"/>
        </w:rPr>
        <w:t>MIRISI KUHINJE j. d. o. o., Zagreb, Hrgovići 47, OIB 58415639797, 21. kolovoza 2017.</w:t>
      </w:r>
    </w:p>
    <w:p w:rsidRDefault="002C1868" w:rsidP="00E2213A" w:rsidR="002C1868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EC0394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EC039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EC0394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57D95" w:rsidRPr="00EC0394">
        <w:rPr>
          <w:rFonts w:hAnsi="Times New Roman" w:ascii="Times New Roman"/>
          <w:color w:val="auto"/>
          <w:sz w:val="24"/>
          <w:szCs w:val="24"/>
          <w:lang w:val="hr-HR"/>
        </w:rPr>
        <w:t>MIRISI KUHINJE j. d. o. o., Zagreb, Hrgovići 47, OIB 58415639797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EC0394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4F4799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Marijana Sabljić, Zagreb </w:t>
      </w:r>
      <w:r w:rsidR="00C01CD4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Ulica </w:t>
      </w:r>
      <w:r w:rsidR="004F4799" w:rsidRPr="00EC0394">
        <w:rPr>
          <w:rFonts w:hAnsi="Times New Roman" w:ascii="Times New Roman"/>
          <w:color w:val="auto"/>
          <w:sz w:val="24"/>
          <w:szCs w:val="24"/>
          <w:lang w:val="hr-HR"/>
        </w:rPr>
        <w:t>Grada Čikaga 18</w:t>
      </w:r>
      <w:r w:rsidR="006F6E87" w:rsidRPr="00EC0394">
        <w:rPr>
          <w:rFonts w:hAnsi="Times New Roman" w:ascii="Times New Roman"/>
          <w:color w:val="auto"/>
          <w:sz w:val="24"/>
          <w:szCs w:val="24"/>
          <w:lang w:val="hr-HR"/>
        </w:rPr>
        <w:t>, OIB 67071032106.</w:t>
      </w:r>
    </w:p>
    <w:p w:rsidRDefault="00E2213A" w:rsidP="00E2213A" w:rsidR="00E2213A" w:rsidRPr="00EC039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57D95" w:rsidRPr="00EC0394">
        <w:rPr>
          <w:rFonts w:hAnsi="Times New Roman" w:ascii="Times New Roman"/>
          <w:color w:val="auto"/>
          <w:sz w:val="24"/>
          <w:szCs w:val="24"/>
          <w:lang w:val="hr-HR"/>
        </w:rPr>
        <w:t>MIRISI KUHINJE j. d. o. o., Zagreb, Hrgovići 47, OIB 58415639797</w:t>
      </w:r>
      <w:r w:rsidR="002C1868" w:rsidRPr="00EC039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EC039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01CD4" w:rsidP="00C01CD4" w:rsidR="00C01CD4" w:rsidRPr="00EC039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Podneskom od 30. ožujka 2016., predlagatelj Financijska agencija, RC Zagreb, Podružnica Zagreb, Trg Svibanjskih žrtava 1995. 1, Zagreb, OIB 85821130368 (dalje: FINA), podnio je ovom sudu zahtjev za provedbu stečajnog postupka nad gore navedenom pravnom osobom.</w:t>
      </w:r>
    </w:p>
    <w:p w:rsidRDefault="00C01CD4" w:rsidP="00C01CD4" w:rsidR="00C01CD4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425 dana u ukupnom iznosu od 2.409,28 kn.</w:t>
      </w:r>
    </w:p>
    <w:p w:rsidRDefault="00C01CD4" w:rsidP="00C01CD4" w:rsidR="00C01CD4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931A4E" w:rsidP="00931A4E" w:rsidR="00931A4E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D47ADA" w:rsidRPr="00EC0394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22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937537" w:rsidP="00D47ADA" w:rsidR="00D47AD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47ADA" w:rsidRPr="00EC0394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St-3186/16. od 19. prosinca 2016. pokrenut prethodni postupak radi utvrđivanja uvjeta za otvaranje stečajnog postupka.</w:t>
      </w:r>
    </w:p>
    <w:p w:rsidRDefault="00E2213A" w:rsidP="00931A4E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D47ADA" w:rsidP="00EC0394" w:rsidR="00D47ADA" w:rsidRPr="00EC039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održanom 05. travnja 2017., nije pristupio uredno pozvan direktor dužnika.</w:t>
      </w:r>
    </w:p>
    <w:p w:rsidRDefault="00D47ADA" w:rsidP="00D47ADA" w:rsidR="00D47AD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22. prosinca 2016. proizlazi da je račun dužnika neprekidno blokiran 83 dana, a iznos evidentiranih neizvršenih osnova za plaćanje je 32.406,65 kn. </w:t>
      </w:r>
    </w:p>
    <w:p w:rsidRDefault="00E2213A" w:rsidP="00E2213A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EC0394" w:rsidRPr="00EC0394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="002D3AC5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EC0394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2F3FC7" w:rsidRPr="00EC0394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D7205D" w:rsidRPr="00EC0394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876F94" w:rsidRPr="00EC0394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C0394" w:rsidRPr="00EC0394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="003C7FDE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EC0394" w:rsidRPr="00EC0394">
        <w:rPr>
          <w:rFonts w:hAnsi="Times New Roman" w:ascii="Times New Roman"/>
          <w:color w:val="auto"/>
          <w:sz w:val="24"/>
          <w:szCs w:val="24"/>
          <w:lang w:val="hr-HR"/>
        </w:rPr>
        <w:t>20. travnja</w:t>
      </w:r>
      <w:r w:rsidR="003C7FDE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C0394" w:rsidRPr="00EC0394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r w:rsidR="002D3AC5" w:rsidRPr="00EC0394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EC039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C795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EC03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C795B" w:rsidP="00AB7A2F" w:rsidR="000C795B" w:rsidRPr="000C795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795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C795B" w:rsidP="00995CE9" w:rsidR="000C795B" w:rsidRPr="000C795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C79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79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79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79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79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79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795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795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0C795B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C039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EC03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EC0394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C795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7703DA">
      <w:rPr>
        <w:rFonts w:hAnsi="Verdana" w:ascii="Verdana"/>
        <w:color w:val="auto"/>
        <w:sz w:val="22"/>
        <w:szCs w:val="22"/>
      </w:rPr>
      <w:t>3186/16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9496C"/>
    <w:rsid w:val="0009720E"/>
    <w:rsid w:val="000A16DF"/>
    <w:rsid w:val="000A29A2"/>
    <w:rsid w:val="000A7337"/>
    <w:rsid w:val="000A7466"/>
    <w:rsid w:val="000B4304"/>
    <w:rsid w:val="000C1F5E"/>
    <w:rsid w:val="000C5270"/>
    <w:rsid w:val="000C795B"/>
    <w:rsid w:val="000E093E"/>
    <w:rsid w:val="000E2DB0"/>
    <w:rsid w:val="000E3E39"/>
    <w:rsid w:val="000E50B2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A26AC"/>
    <w:rsid w:val="001B0069"/>
    <w:rsid w:val="001B3F38"/>
    <w:rsid w:val="001B65DC"/>
    <w:rsid w:val="001D17FE"/>
    <w:rsid w:val="001D3361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2F3FC7"/>
    <w:rsid w:val="00316B6E"/>
    <w:rsid w:val="00321FF6"/>
    <w:rsid w:val="00322DFB"/>
    <w:rsid w:val="00324267"/>
    <w:rsid w:val="003276DE"/>
    <w:rsid w:val="0033045C"/>
    <w:rsid w:val="003450C6"/>
    <w:rsid w:val="003451B5"/>
    <w:rsid w:val="00346C0F"/>
    <w:rsid w:val="00355BF4"/>
    <w:rsid w:val="00362234"/>
    <w:rsid w:val="00387663"/>
    <w:rsid w:val="003A0170"/>
    <w:rsid w:val="003B0C6E"/>
    <w:rsid w:val="003C5C36"/>
    <w:rsid w:val="003C7FDE"/>
    <w:rsid w:val="003D4CB7"/>
    <w:rsid w:val="003F3376"/>
    <w:rsid w:val="00411DE9"/>
    <w:rsid w:val="00416904"/>
    <w:rsid w:val="00431F25"/>
    <w:rsid w:val="00443FA5"/>
    <w:rsid w:val="00446169"/>
    <w:rsid w:val="00464B89"/>
    <w:rsid w:val="00471E58"/>
    <w:rsid w:val="004748D2"/>
    <w:rsid w:val="00482513"/>
    <w:rsid w:val="004A6922"/>
    <w:rsid w:val="004C17A1"/>
    <w:rsid w:val="004C3B7F"/>
    <w:rsid w:val="004D01A9"/>
    <w:rsid w:val="004D1CCC"/>
    <w:rsid w:val="004D24C9"/>
    <w:rsid w:val="004E5220"/>
    <w:rsid w:val="004F4799"/>
    <w:rsid w:val="004F487A"/>
    <w:rsid w:val="00504408"/>
    <w:rsid w:val="00517EC7"/>
    <w:rsid w:val="00520A1F"/>
    <w:rsid w:val="00535356"/>
    <w:rsid w:val="00535F57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397E"/>
    <w:rsid w:val="00584E68"/>
    <w:rsid w:val="005B26BC"/>
    <w:rsid w:val="005C459B"/>
    <w:rsid w:val="005C5019"/>
    <w:rsid w:val="005D0FD1"/>
    <w:rsid w:val="005E72B0"/>
    <w:rsid w:val="005F04F8"/>
    <w:rsid w:val="005F189F"/>
    <w:rsid w:val="005F4697"/>
    <w:rsid w:val="005F4CAA"/>
    <w:rsid w:val="006031BB"/>
    <w:rsid w:val="006110CC"/>
    <w:rsid w:val="00617CED"/>
    <w:rsid w:val="006248E6"/>
    <w:rsid w:val="006253A4"/>
    <w:rsid w:val="0063473C"/>
    <w:rsid w:val="00636B03"/>
    <w:rsid w:val="00642D18"/>
    <w:rsid w:val="00653C2B"/>
    <w:rsid w:val="00656D79"/>
    <w:rsid w:val="006606C1"/>
    <w:rsid w:val="006842AB"/>
    <w:rsid w:val="00697D8A"/>
    <w:rsid w:val="006A2A41"/>
    <w:rsid w:val="006B11E6"/>
    <w:rsid w:val="006C0B56"/>
    <w:rsid w:val="006D11F7"/>
    <w:rsid w:val="006D1AF1"/>
    <w:rsid w:val="006D2B0B"/>
    <w:rsid w:val="006D52DA"/>
    <w:rsid w:val="006D65F6"/>
    <w:rsid w:val="006D6C0A"/>
    <w:rsid w:val="006E79C5"/>
    <w:rsid w:val="006F6E87"/>
    <w:rsid w:val="007062EF"/>
    <w:rsid w:val="00706C10"/>
    <w:rsid w:val="00706C7D"/>
    <w:rsid w:val="0071214B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703DA"/>
    <w:rsid w:val="0078325E"/>
    <w:rsid w:val="0079168D"/>
    <w:rsid w:val="0079367F"/>
    <w:rsid w:val="007A680E"/>
    <w:rsid w:val="007B0A28"/>
    <w:rsid w:val="007B2881"/>
    <w:rsid w:val="007C5E77"/>
    <w:rsid w:val="007D3630"/>
    <w:rsid w:val="007E04CA"/>
    <w:rsid w:val="007E34B9"/>
    <w:rsid w:val="007E49DF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26B49"/>
    <w:rsid w:val="00833602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0822"/>
    <w:rsid w:val="008E7030"/>
    <w:rsid w:val="008E7279"/>
    <w:rsid w:val="009027EE"/>
    <w:rsid w:val="00903FE3"/>
    <w:rsid w:val="009053FD"/>
    <w:rsid w:val="00912725"/>
    <w:rsid w:val="00925520"/>
    <w:rsid w:val="00931A4E"/>
    <w:rsid w:val="00934D8C"/>
    <w:rsid w:val="00937537"/>
    <w:rsid w:val="00943EC2"/>
    <w:rsid w:val="00953A17"/>
    <w:rsid w:val="00953CA7"/>
    <w:rsid w:val="00955CDB"/>
    <w:rsid w:val="009637AD"/>
    <w:rsid w:val="0096639A"/>
    <w:rsid w:val="00966A94"/>
    <w:rsid w:val="00996EF4"/>
    <w:rsid w:val="009B4315"/>
    <w:rsid w:val="009C7492"/>
    <w:rsid w:val="009D0686"/>
    <w:rsid w:val="009D1236"/>
    <w:rsid w:val="00A00BDA"/>
    <w:rsid w:val="00A05899"/>
    <w:rsid w:val="00A07C62"/>
    <w:rsid w:val="00A125ED"/>
    <w:rsid w:val="00A21C2C"/>
    <w:rsid w:val="00A25D2D"/>
    <w:rsid w:val="00A707C8"/>
    <w:rsid w:val="00A86503"/>
    <w:rsid w:val="00A9043D"/>
    <w:rsid w:val="00A91DD5"/>
    <w:rsid w:val="00A9421C"/>
    <w:rsid w:val="00AA33F3"/>
    <w:rsid w:val="00AA6FB4"/>
    <w:rsid w:val="00AB13F0"/>
    <w:rsid w:val="00AB69C3"/>
    <w:rsid w:val="00AD3C50"/>
    <w:rsid w:val="00AD478B"/>
    <w:rsid w:val="00AD4D47"/>
    <w:rsid w:val="00AE009E"/>
    <w:rsid w:val="00AF045E"/>
    <w:rsid w:val="00AF3ACB"/>
    <w:rsid w:val="00AF7F42"/>
    <w:rsid w:val="00B02C62"/>
    <w:rsid w:val="00B05E2A"/>
    <w:rsid w:val="00B13A9C"/>
    <w:rsid w:val="00B17A02"/>
    <w:rsid w:val="00B378C7"/>
    <w:rsid w:val="00B40502"/>
    <w:rsid w:val="00B5229C"/>
    <w:rsid w:val="00B66D4B"/>
    <w:rsid w:val="00B67AEC"/>
    <w:rsid w:val="00B72E12"/>
    <w:rsid w:val="00B7449D"/>
    <w:rsid w:val="00B776EA"/>
    <w:rsid w:val="00B82466"/>
    <w:rsid w:val="00B84D3B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BE6933"/>
    <w:rsid w:val="00BF549B"/>
    <w:rsid w:val="00C01CD4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57D95"/>
    <w:rsid w:val="00C604AD"/>
    <w:rsid w:val="00C61258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CE2B89"/>
    <w:rsid w:val="00D14C58"/>
    <w:rsid w:val="00D154E9"/>
    <w:rsid w:val="00D16393"/>
    <w:rsid w:val="00D217B4"/>
    <w:rsid w:val="00D27911"/>
    <w:rsid w:val="00D35F91"/>
    <w:rsid w:val="00D47ADA"/>
    <w:rsid w:val="00D56F24"/>
    <w:rsid w:val="00D579C8"/>
    <w:rsid w:val="00D70087"/>
    <w:rsid w:val="00D7205D"/>
    <w:rsid w:val="00D72B53"/>
    <w:rsid w:val="00D85964"/>
    <w:rsid w:val="00D87307"/>
    <w:rsid w:val="00DA14DE"/>
    <w:rsid w:val="00DB02AD"/>
    <w:rsid w:val="00DB6C83"/>
    <w:rsid w:val="00DB6FFE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577B9"/>
    <w:rsid w:val="00E66F02"/>
    <w:rsid w:val="00E96608"/>
    <w:rsid w:val="00EB45A0"/>
    <w:rsid w:val="00EB4FB3"/>
    <w:rsid w:val="00EC0394"/>
    <w:rsid w:val="00EC515F"/>
    <w:rsid w:val="00ED1CC8"/>
    <w:rsid w:val="00ED5F35"/>
    <w:rsid w:val="00EE0EB8"/>
    <w:rsid w:val="00EE5873"/>
    <w:rsid w:val="00F13953"/>
    <w:rsid w:val="00F44270"/>
    <w:rsid w:val="00F4760E"/>
    <w:rsid w:val="00F517D6"/>
    <w:rsid w:val="00F52BBF"/>
    <w:rsid w:val="00F62958"/>
    <w:rsid w:val="00F651B1"/>
    <w:rsid w:val="00F732BE"/>
    <w:rsid w:val="00F77357"/>
    <w:rsid w:val="00F80A55"/>
    <w:rsid w:val="00F8225D"/>
    <w:rsid w:val="00F858BF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95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95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95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95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9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95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9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95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4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7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70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6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9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91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95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9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62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08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52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49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9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41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04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7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73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4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19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35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45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0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4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19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54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23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2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3186</izvorni_sadrzaj>
    <derivirana_varijabla naziv="DomainObject.Predmet.Broj_1">3186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St-3186/2016</izvorni_sadrzaj>
    <derivirana_varijabla naziv="DomainObject.Predmet.OznakaBroj_1">St-3186/2016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MIRISI KUHINJE jednostavno društvo s ograničenom odgovornošću za ugostiteljstvo i usluge</izvorni_sadrzaj>
    <derivirana_varijabla naziv="DomainObject.Predmet.ProtustrankaFormated_1">  MIRISI KUHINJE jednostavno društvo s ograničenom odgovornošću za ugostiteljstvo i usluge</derivirana_varijabla>
  </DomainObject.Predmet.ProtustrankaFormated>
  <DomainObject.Predmet.ProtustrankaFormatedOIB>
    <izvorni_sadrzaj>  MIRISI KUHINJE jednostavno društvo s ograničenom odgovornošću za ugostiteljstvo i usluge, OIB 58415639797</izvorni_sadrzaj>
    <derivirana_varijabla naziv="DomainObject.Predmet.ProtustrankaFormatedOIB_1">  MIRISI KUHINJE jednostavno društvo s ograničenom odgovornošću za ugostiteljstvo i usluge, OIB 58415639797</derivirana_varijabla>
  </DomainObject.Predmet.ProtustrankaFormatedOIB>
  <DomainObject.Predmet.ProtustrankaFormatedWithAdress>
    <izvorni_sadrzaj> MIRISI KUHINJE jednostavno društvo s ograničenom odgovornošću za ugostiteljstvo i usluge, Hrgovići 47, 10000 Zagreb</izvorni_sadrzaj>
    <derivirana_varijabla naziv="DomainObject.Predmet.ProtustrankaFormatedWithAdress_1"> MIRISI KUHINJE jednostavno društvo s ograničenom odgovornošću za ugostiteljstvo i usluge, Hrgovići 47, 10000 Zagreb</derivirana_varijabla>
  </DomainObject.Predmet.ProtustrankaFormatedWithAdress>
  <DomainObject.Predmet.ProtustrankaFormatedWithAdressOIB>
    <izvorni_sadrzaj> MIRISI KUHINJE jednostavno društvo s ograničenom odgovornošću za ugostiteljstvo i usluge, OIB 58415639797, Hrgovići 47, 10000 Zagreb</izvorni_sadrzaj>
    <derivirana_varijabla naziv="DomainObject.Predmet.ProtustrankaFormatedWithAdressOIB_1"> MIRISI KUHINJE jednostavno društvo s ograničenom odgovornošću za ugostiteljstvo i usluge, OIB 58415639797, Hrgovići 47, 10000 Zagreb</derivirana_varijabla>
  </DomainObject.Predmet.ProtustrankaFormatedWithAdressOIB>
  <DomainObject.Predmet.ProtustrankaWithAdress>
    <izvorni_sadrzaj>MIRISI KUHINJE jednostavno društvo s ograničenom odgovornošću za ugostiteljstvo i usluge Hrgovići 47, 10000 Zagreb</izvorni_sadrzaj>
    <derivirana_varijabla naziv="DomainObject.Predmet.ProtustrankaWithAdress_1">MIRISI KUHINJE jednostavno društvo s ograničenom odgovornošću za ugostiteljstvo i usluge Hrgovići 47, 10000 Zagreb</derivirana_varijabla>
  </DomainObject.Predmet.ProtustrankaWithAdress>
  <DomainObject.Predmet.ProtustrankaWithAdressOIB>
    <izvorni_sadrzaj>MIRISI KUHINJE jednostavno društvo s ograničenom odgovornošću za ugostiteljstvo i usluge, OIB 58415639797, Hrgovići 47, 10000 Zagreb</izvorni_sadrzaj>
    <derivirana_varijabla naziv="DomainObject.Predmet.ProtustrankaWithAdressOIB_1">MIRISI KUHINJE jednostavno društvo s ograničenom odgovornošću za ugostiteljstvo i usluge, OIB 58415639797, Hrgovići 47, 10000 Zagreb</derivirana_varijabla>
  </DomainObject.Predmet.ProtustrankaWithAdressOIB>
  <DomainObject.Predmet.ProtustrankaNazivFormated>
    <izvorni_sadrzaj>MIRISI KUHINJE jednostavno društvo s ograničenom odgovornošću za ugostiteljstvo i usluge</izvorni_sadrzaj>
    <derivirana_varijabla naziv="DomainObject.Predmet.ProtustrankaNazivFormated_1">MIRISI KUHINJE jednostavno društvo s ograničenom odgovornošću za ugostiteljstvo i usluge</derivirana_varijabla>
  </DomainObject.Predmet.ProtustrankaNazivFormated>
  <DomainObject.Predmet.ProtustrankaNazivFormatedOIB>
    <izvorni_sadrzaj>MIRISI KUHINJE jednostavno društvo s ograničenom odgovornošću za ugostiteljstvo i usluge, OIB 58415639797</izvorni_sadrzaj>
    <derivirana_varijabla naziv="DomainObject.Predmet.ProtustrankaNazivFormatedOIB_1">MIRISI KUHINJE jednostavno društvo s ograničenom odgovornošću za ugostiteljstvo i usluge, OIB 58415639797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Tino Travljanin; vjerovnici</izvorni_sadrzaj>
    <derivirana_varijabla naziv="DomainObject.Predmet.StrankaFormated_1">  FINA Regionalni centar Zagreb; Tino Travljanin; vjerovnici</derivirana_varijabla>
  </DomainObject.Predmet.StrankaFormated>
  <DomainObject.Predmet.StrankaFormatedOIB>
    <izvorni_sadrzaj>  FINA Regionalni centar Zagreb, OIB 85821130368; Tino Travljanin, OIB 75907296609; vjerovnici</izvorni_sadrzaj>
    <derivirana_varijabla naziv="DomainObject.Predmet.StrankaFormatedOIB_1">  FINA Regionalni centar Zagreb, OIB 85821130368; Tino Travljanin, OIB 75907296609; vjerovnici</derivirana_varijabla>
  </DomainObject.Predmet.StrankaFormatedOIB>
  <DomainObject.Predmet.StrankaFormatedWithAdress>
    <izvorni_sadrzaj> FINA Regionalni centar Zagreb, Trg svibanjskih žrtava 1995. br. 1, 10000 Zagreb; Tino Travljanin, Hrgovići 47, 10000 Zagreb; vjerovnici</izvorni_sadrzaj>
    <derivirana_varijabla naziv="DomainObject.Predmet.StrankaFormatedWithAdress_1"> FINA Regionalni centar Zagreb, Trg svibanjskih žrtava 1995. br. 1, 10000 Zagreb; Tino Travljanin, Hrgovići 47, 10000 Zagreb; vjerovnici</derivirana_varijabla>
  </DomainObject.Predmet.StrankaFormatedWithAdress>
  <DomainObject.Predmet.StrankaFormatedWithAdressOIB>
    <izvorni_sadrzaj> FINA Regionalni centar Zagreb, OIB 85821130368, Trg svibanjskih žrtava 1995. br. 1, 10000 Zagreb; Tino Travljanin, OIB 75907296609, Hrgovići 47, 10000 Zagreb; vjerovnici</izvorni_sadrzaj>
    <derivirana_varijabla naziv="DomainObject.Predmet.StrankaFormatedWithAdressOIB_1"> FINA Regionalni centar Zagreb, OIB 85821130368, Trg svibanjskih žrtava 1995. br. 1, 10000 Zagreb; Tino Travljanin, OIB 75907296609, Hrgovići 47, 10000 Zagreb; vjerovnici</derivirana_varijabla>
  </DomainObject.Predmet.StrankaFormatedWithAdressOIB>
  <DomainObject.Predmet.StrankaWithAdress>
    <izvorni_sadrzaj>FINA Regionalni centar Zagreb Trg svibanjskih žrtava 1995. br. 1,10000 Zagreb,Tino Travljanin Hrgovići 47,10000 Zagreb,vjerovnici </izvorni_sadrzaj>
    <derivirana_varijabla naziv="DomainObject.Predmet.StrankaWithAdress_1">FINA Regionalni centar Zagreb Trg svibanjskih žrtava 1995. br. 1,10000 Zagreb,Tino Travljanin Hrgovići 47,10000 Zagreb,vjerovnici </derivirana_varijabla>
  </DomainObject.Predmet.StrankaWithAdress>
  <DomainObject.Predmet.StrankaWithAdressOIB>
    <izvorni_sadrzaj>FINA Regionalni centar Zagreb, OIB 85821130368, Trg svibanjskih žrtava 1995. br. 1,10000 Zagreb,Tino Travljanin, OIB 75907296609, Hrgovići 47,10000 Zagreb,vjerovnici</izvorni_sadrzaj>
    <derivirana_varijabla naziv="DomainObject.Predmet.StrankaWithAdressOIB_1">FINA Regionalni centar Zagreb, OIB 85821130368, Trg svibanjskih žrtava 1995. br. 1,10000 Zagreb,Tino Travljanin, OIB 75907296609, Hrgovići 47,10000 Zagreb,vjerovnici</derivirana_varijabla>
  </DomainObject.Predmet.StrankaWithAdressOIB>
  <DomainObject.Predmet.StrankaNazivFormated>
    <izvorni_sadrzaj>FINA Regionalni centar Zagreb,Tino Travljanin,vjerovnici</izvorni_sadrzaj>
    <derivirana_varijabla naziv="DomainObject.Predmet.StrankaNazivFormated_1">FINA Regionalni centar Zagreb,Tino Travljanin,vjerovnici</derivirana_varijabla>
  </DomainObject.Predmet.StrankaNazivFormated>
  <DomainObject.Predmet.StrankaNazivFormatedOIB>
    <izvorni_sadrzaj>FINA Regionalni centar Zagreb, OIB 85821130368,Tino Travljanin, OIB 75907296609,vjerovnici</izvorni_sadrzaj>
    <derivirana_varijabla naziv="DomainObject.Predmet.StrankaNazivFormatedOIB_1">FINA Regionalni centar Zagreb, OIB 85821130368,Tino Travljanin, OIB 75907296609,vjerovnici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Tino Travljanin</item>
      <item>vjerovnici</item>
    </izvorni_sadrzaj>
    <derivirana_varijabla naziv="DomainObject.Predmet.StrankaListFormated_1">
      <item>FINA Regionalni centar Zagreb</item>
      <item>Tino Travljanin</item>
      <item>vjerovnici</item>
    </derivirana_varijabla>
  </DomainObject.Predmet.StrankaListFormated>
  <DomainObject.Predmet.StrankaListFormatedOIB>
    <izvorni_sadrzaj>
      <item>FINA Regionalni centar Zagreb, OIB 85821130368</item>
      <item>Tino Travljanin, OIB 75907296609</item>
      <item>vjerovnici</item>
    </izvorni_sadrzaj>
    <derivirana_varijabla naziv="DomainObject.Predmet.StrankaListFormatedOIB_1">
      <item>FINA Regionalni centar Zagreb, OIB 85821130368</item>
      <item>Tino Travljanin, OIB 75907296609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Tino Travljanin, Hrgovići 47, 10000 Zagreb</item>
      <item>vjerovnici</item>
    </izvorni_sadrzaj>
    <derivirana_varijabla naziv="DomainObject.Predmet.StrankaListFormatedWithAdress_1">
      <item>FINA Regionalni centar Zagreb, Trg svibanjskih žrtava 1995. br. 1, 10000 Zagreb</item>
      <item>Tino Travljanin, Hrgovići 47,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Tino Travljanin, OIB 75907296609, Hrgovići 47,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Tino Travljanin, OIB 75907296609, Hrgovići 47, 10000 Zagreb</item>
      <item>vjerovnici</item>
    </derivirana_varijabla>
  </DomainObject.Predmet.StrankaListFormatedWithAdressOIB>
  <DomainObject.Predmet.StrankaListNazivFormated>
    <izvorni_sadrzaj>
      <item>FINA Regionalni centar Zagreb</item>
      <item>Tino Travljanin</item>
      <item>vjerovnici</item>
    </izvorni_sadrzaj>
    <derivirana_varijabla naziv="DomainObject.Predmet.StrankaListNazivFormated_1">
      <item>FINA Regionalni centar Zagreb</item>
      <item>Tino Travljanin</item>
      <item>vjerovnici</item>
    </derivirana_varijabla>
  </DomainObject.Predmet.StrankaListNazivFormated>
  <DomainObject.Predmet.StrankaListNazivFormatedOIB>
    <izvorni_sadrzaj>
      <item>FINA Regionalni centar Zagreb, OIB 85821130368</item>
      <item>Tino Travljanin, OIB 75907296609</item>
      <item>vjerovnici</item>
    </izvorni_sadrzaj>
    <derivirana_varijabla naziv="DomainObject.Predmet.StrankaListNazivFormatedOIB_1">
      <item>FINA Regionalni centar Zagreb, OIB 85821130368</item>
      <item>Tino Travljanin, OIB 75907296609</item>
      <item>vjerovnici</item>
    </derivirana_varijabla>
  </DomainObject.Predmet.StrankaListNazivFormatedOIB>
  <DomainObject.Predmet.ProtuStrankaListFormated>
    <izvorni_sadrzaj>
      <item>MIRISI KUHINJE jednostavno društvo s ograničenom odgovornošću za ugostiteljstvo i usluge</item>
    </izvorni_sadrzaj>
    <derivirana_varijabla naziv="DomainObject.Predmet.ProtuStrankaListFormated_1">
      <item>MIRISI KUHINJE jednostavno društvo s ograničenom odgovornošću za ugostiteljstvo i usluge</item>
    </derivirana_varijabla>
  </DomainObject.Predmet.ProtuStrankaListFormated>
  <DomainObject.Predmet.ProtuStrankaListFormatedOIB>
    <izvorni_sadrzaj>
      <item>MIRISI KUHINJE jednostavno društvo s ograničenom odgovornošću za ugostiteljstvo i usluge, OIB 58415639797</item>
    </izvorni_sadrzaj>
    <derivirana_varijabla naziv="DomainObject.Predmet.ProtuStrankaListFormatedOIB_1">
      <item>MIRISI KUHINJE jednostavno društvo s ograničenom odgovornošću za ugostiteljstvo i usluge, OIB 58415639797</item>
    </derivirana_varijabla>
  </DomainObject.Predmet.ProtuStrankaListFormatedOIB>
  <DomainObject.Predmet.ProtuStrankaListFormatedWithAdress>
    <izvorni_sadrzaj>
      <item>MIRISI KUHINJE jednostavno društvo s ograničenom odgovornošću za ugostiteljstvo i usluge, Hrgovići 47, 10000 Zagreb</item>
    </izvorni_sadrzaj>
    <derivirana_varijabla naziv="DomainObject.Predmet.ProtuStrankaListFormatedWithAdress_1">
      <item>MIRISI KUHINJE jednostavno društvo s ograničenom odgovornošću za ugostiteljstvo i usluge, Hrgovići 47, 10000 Zagreb</item>
    </derivirana_varijabla>
  </DomainObject.Predmet.ProtuStrankaListFormatedWithAdress>
  <DomainObject.Predmet.ProtuStrankaListFormatedWithAdressOIB>
    <izvorni_sadrzaj>
      <item>MIRISI KUHINJE jednostavno društvo s ograničenom odgovornošću za ugostiteljstvo i usluge, OIB 58415639797, Hrgovići 47, 10000 Zagreb</item>
    </izvorni_sadrzaj>
    <derivirana_varijabla naziv="DomainObject.Predmet.ProtuStrankaListFormatedWithAdressOIB_1">
      <item>MIRISI KUHINJE jednostavno društvo s ograničenom odgovornošću za ugostiteljstvo i usluge, OIB 58415639797, Hrgovići 47, 10000 Zagreb</item>
    </derivirana_varijabla>
  </DomainObject.Predmet.ProtuStrankaListFormatedWithAdressOIB>
  <DomainObject.Predmet.ProtuStrankaListNazivFormated>
    <izvorni_sadrzaj>
      <item>MIRISI KUHINJE jednostavno društvo s ograničenom odgovornošću za ugostiteljstvo i usluge</item>
    </izvorni_sadrzaj>
    <derivirana_varijabla naziv="DomainObject.Predmet.ProtuStrankaListNazivFormated_1">
      <item>MIRISI KUHINJE jednostavno društvo s ograničenom odgovornošću za ugostiteljstvo i usluge</item>
    </derivirana_varijabla>
  </DomainObject.Predmet.ProtuStrankaListNazivFormated>
  <DomainObject.Predmet.ProtuStrankaListNazivFormatedOIB>
    <izvorni_sadrzaj>
      <item>MIRISI KUHINJE jednostavno društvo s ograničenom odgovornošću za ugostiteljstvo i usluge, OIB 58415639797</item>
    </izvorni_sadrzaj>
    <derivirana_varijabla naziv="DomainObject.Predmet.ProtuStrankaListNazivFormatedOIB_1">
      <item>MIRISI KUHINJE jednostavno društvo s ograničenom odgovornošću za ugostiteljstvo i usluge, OIB 58415639797</item>
    </derivirana_varijabla>
  </DomainObject.Predmet.ProtuStrankaListNazivFormatedOIB>
  <DomainObject.Predmet.OstaliListFormated>
    <izvorni_sadrzaj>
      <item>Tino Travljanin</item>
      <item>Marijana Sabljić</item>
    </izvorni_sadrzaj>
    <derivirana_varijabla naziv="DomainObject.Predmet.OstaliListFormated_1">
      <item>Tino Travljanin</item>
      <item>Marijana Sabljić</item>
    </derivirana_varijabla>
  </DomainObject.Predmet.OstaliListFormated>
  <DomainObject.Predmet.OstaliListFormatedOIB>
    <izvorni_sadrzaj>
      <item>Tino Travljanin, OIB 75907296609</item>
      <item>Marijana Sabljić, OIB 67071032106</item>
    </izvorni_sadrzaj>
    <derivirana_varijabla naziv="DomainObject.Predmet.OstaliListFormatedOIB_1">
      <item>Tino Travljanin, OIB 75907296609</item>
      <item>Marijana Sabljić, OIB 67071032106</item>
    </derivirana_varijabla>
  </DomainObject.Predmet.OstaliListFormatedOIB>
  <DomainObject.Predmet.OstaliListFormatedWithAdress>
    <izvorni_sadrzaj>
      <item>Tino Travljanin, Hrgovići 47, 10000 Zagreb</item>
      <item>Marijana Sabljić, Ulica Grada Chicaga 18, 10000 Zagreb</item>
    </izvorni_sadrzaj>
    <derivirana_varijabla naziv="DomainObject.Predmet.OstaliListFormatedWithAdress_1">
      <item>Tino Travljanin, Hrgovići 47, 10000 Zagreb</item>
      <item>Marijana Sabljić, Ulica Grada Chicaga 18, 10000 Zagreb</item>
    </derivirana_varijabla>
  </DomainObject.Predmet.OstaliListFormatedWithAdress>
  <DomainObject.Predmet.OstaliListFormatedWithAdressOIB>
    <izvorni_sadrzaj>
      <item>Tino Travljanin, OIB 75907296609, Hrgovići 47, 10000 Zagreb</item>
      <item>Marijana Sabljić, OIB 67071032106, Ulica Grada Chicaga 18, 10000 Zagreb</item>
    </izvorni_sadrzaj>
    <derivirana_varijabla naziv="DomainObject.Predmet.OstaliListFormatedWithAdressOIB_1">
      <item>Tino Travljanin, OIB 75907296609, Hrgovići 47, 10000 Zagreb</item>
      <item>Marijana Sabljić, OIB 67071032106, Ulica Grada Chicaga 18, 10000 Zagreb</item>
    </derivirana_varijabla>
  </DomainObject.Predmet.OstaliListFormatedWithAdressOIB>
  <DomainObject.Predmet.OstaliListNazivFormated>
    <izvorni_sadrzaj>
      <item>Tino Travljanin</item>
      <item>Marijana Sabljić</item>
    </izvorni_sadrzaj>
    <derivirana_varijabla naziv="DomainObject.Predmet.OstaliListNazivFormated_1">
      <item>Tino Travljanin</item>
      <item>Marijana Sabljić</item>
    </derivirana_varijabla>
  </DomainObject.Predmet.OstaliListNazivFormated>
  <DomainObject.Predmet.OstaliListNazivFormatedOIB>
    <izvorni_sadrzaj>
      <item>Tino Travljanin, OIB 75907296609</item>
      <item>Marijana Sabljić, OIB 67071032106</item>
    </izvorni_sadrzaj>
    <derivirana_varijabla naziv="DomainObject.Predmet.OstaliListNazivFormatedOIB_1">
      <item>Tino Travljanin, OIB 75907296609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MIRISI KUHINJE jednostavno društvo s ograničenom odgovornošću za ugostiteljstvo i usluge</izvorni_sadrzaj>
    <derivirana_varijabla naziv="DomainObject.Predmet.ProtustrankaIDrugi_1">MIRISI KUHINJE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MIRISI KUHINJE jednostavno društvo s ograničenom odgovornošću za ugostiteljstvo i usluge, OIB 58415639797, Hrgovići 47, 10000 Zagreb</izvorni_sadrzaj>
    <derivirana_varijabla naziv="DomainObject.Predmet.ProtustrankaIDrugiAdressOIB_1">MIRISI KUHINJE jednostavno društvo s ograničenom odgovornošću za ugostiteljstvo i usluge, OIB 58415639797, Hrgovići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MIRISI KUHINJE jednostavno društvo s ograničenom odgovornošću za ugostiteljstvo i usluge</item>
      <item>Tino Travljanin</item>
      <item>Tino Travljanin</item>
      <item>vjerovnici</item>
      <item>Marijana Sabljić</item>
    </izvorni_sadrzaj>
    <derivirana_varijabla naziv="DomainObject.Predmet.SudioniciListNaziv_1">
      <item>FINA Regionalni centar Zagreb</item>
      <item>MIRISI KUHINJE jednostavno društvo s ograničenom odgovornošću za ugostiteljstvo i usluge</item>
      <item>Tino Travljanin</item>
      <item>Tino Travljanin</item>
      <item>vjerovnici</item>
      <item>Marijana Sabljić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MIRISI KUHINJE jednostavno društvo s ograničenom odgovornošću za ugostiteljstvo i usluge, OIB 58415639797, Hrgovići 47,10000 Zagreb</item>
      <item>Tino Travljanin, OIB 75907296609, Hrgovići 47,10000 Zagreb</item>
      <item>Tino Travljanin, OIB 75907296609, Hrgovići 47,10000 Zagreb</item>
      <item>vjerovnici</item>
      <item>Marijana Sabljić, OIB 67071032106, Ulica Grada Chicaga 18,10000 Zagreb</item>
    </izvorni_sadrzaj>
    <derivirana_varijabla naziv="DomainObject.Predmet.SudioniciListAdressOIB_1">
      <item>FINA Regionalni centar Zagreb, OIB 85821130368, Trg svibanjskih žrtava 1995. br. 1,10000 Zagreb</item>
      <item>MIRISI KUHINJE jednostavno društvo s ograničenom odgovornošću za ugostiteljstvo i usluge, OIB 58415639797, Hrgovići 47,10000 Zagreb</item>
      <item>Tino Travljanin, OIB 75907296609, Hrgovići 47,10000 Zagreb</item>
      <item>Tino Travljanin, OIB 75907296609, Hrgovići 47,10000 Zagreb</item>
      <item>vjerovnici</item>
      <item>Marijana Sabljić, OIB 67071032106, Ulica Grada Chicaga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58415639797</item>
      <item>, OIB 75907296609</item>
      <item>, OIB 75907296609</item>
      <item>, OIB null</item>
      <item>, OIB 67071032106</item>
    </izvorni_sadrzaj>
    <derivirana_varijabla naziv="DomainObject.Predmet.SudioniciListNazivOIB_1">
      <item>, OIB 85821130368</item>
      <item>, OIB 58415639797</item>
      <item>, OIB 75907296609</item>
      <item>, OIB 75907296609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3468</properties:Characters>
  <properties:Lines>80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2017-08-21T07:38:00Z</dcterms:created>
  <dc:creator>ksvajger</dc:creator>
  <cp:lastModifiedBy>Kristina Švajger</cp:lastModifiedBy>
  <cp:lastPrinted>2017-08-21T07:54:00Z</cp:lastPrinted>
  <dcterms:modified xmlns:xsi="http://www.w3.org/2001/XMLSchema-instance" xsi:type="dcterms:W3CDTF">2017-08-21T07:54:00Z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