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f7f9" w14:paraId="cfff7f9" w:rsidRDefault="00532B71" w:rsidP="0086691F" w:rsidR="00532B71" w:rsidRPr="00555301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4C68C2" w:rsidP="004C68C2" w:rsidR="004C68C2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4C68C2" w:rsidP="004C68C2" w:rsidR="004C68C2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4C68C2" w:rsidP="004C68C2" w:rsidR="004C68C2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4C68C2" w:rsidP="004C68C2" w:rsidR="004C68C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4C68C2" w:rsidP="004C68C2" w:rsidR="004C68C2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4C68C2" w:rsidP="004C68C2" w:rsidR="004C68C2" w:rsidRPr="00555301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555301" w:rsidP="00997BA9" w:rsidR="00532B71" w:rsidRPr="0055530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5301">
        <w:rPr>
          <w:rFonts w:hAnsi="Times New Roman" w:ascii="Times New Roman"/>
          <w:sz w:val="22"/>
          <w:szCs w:val="22"/>
        </w:rPr>
        <w:t>AGRO DIREKT d.o.o., 20350 Metković, Put Narone 31</w:t>
      </w:r>
      <w:r w:rsidR="002E46D4" w:rsidRPr="00555301">
        <w:rPr>
          <w:rFonts w:hAnsi="Times New Roman" w:ascii="Times New Roman"/>
          <w:sz w:val="22"/>
          <w:szCs w:val="22"/>
        </w:rPr>
        <w:t xml:space="preserve">, </w:t>
      </w:r>
      <w:r w:rsidR="00B4799F" w:rsidRPr="00555301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Pr="00555301">
        <w:rPr>
          <w:rFonts w:hAnsi="Times New Roman" w:ascii="Times New Roman"/>
          <w:sz w:val="22"/>
          <w:szCs w:val="22"/>
        </w:rPr>
        <w:t>82697842087</w:t>
      </w:r>
      <w:r w:rsidR="00B4799F" w:rsidRPr="0055530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555301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555301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555301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4C68C2" w:rsidP="00997BA9" w:rsidR="004C68C2" w:rsidRPr="0055530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5530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55301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55301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4C68C2" w:rsidP="00997BA9" w:rsidR="004C68C2" w:rsidRPr="0055530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C629B" w:rsidR="00EC629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EC629B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EC629B">
        <w:rPr>
          <w:rFonts w:hAnsi="Times New Roman" w:ascii="Times New Roman"/>
          <w:sz w:val="22"/>
          <w:szCs w:val="22"/>
        </w:rPr>
        <w:t xml:space="preserve"> </w:t>
      </w:r>
      <w:r w:rsidR="00C2216D" w:rsidRPr="00EC629B">
        <w:rPr>
          <w:rFonts w:hAnsi="Times New Roman" w:ascii="Times New Roman"/>
          <w:sz w:val="22"/>
          <w:szCs w:val="22"/>
        </w:rPr>
        <w:t>AGRO DIREKT d.o.o., 20350 Metković, Put Narone 31, OIB: 82697842087</w:t>
      </w:r>
      <w:r w:rsidR="00A358AD" w:rsidRPr="00EC629B">
        <w:rPr>
          <w:rFonts w:hAnsi="Times New Roman" w:ascii="Times New Roman"/>
          <w:sz w:val="22"/>
          <w:szCs w:val="22"/>
        </w:rPr>
        <w:t xml:space="preserve">, </w:t>
      </w:r>
      <w:r w:rsidR="00EC629B" w:rsidRPr="008531E2">
        <w:rPr>
          <w:rFonts w:hAnsi="Times New Roman" w:ascii="Times New Roman"/>
          <w:sz w:val="22"/>
          <w:szCs w:val="22"/>
        </w:rPr>
        <w:t>dana</w:t>
      </w:r>
      <w:r w:rsidR="00EC629B">
        <w:rPr>
          <w:rFonts w:hAnsi="Times New Roman" w:ascii="Times New Roman"/>
          <w:sz w:val="22"/>
          <w:szCs w:val="22"/>
        </w:rPr>
        <w:t xml:space="preserve"> 29</w:t>
      </w:r>
      <w:r w:rsidR="00EC629B" w:rsidRPr="008531E2">
        <w:rPr>
          <w:rFonts w:hAnsi="Times New Roman" w:ascii="Times New Roman"/>
          <w:sz w:val="22"/>
          <w:szCs w:val="22"/>
        </w:rPr>
        <w:t>.</w:t>
      </w:r>
      <w:r w:rsidR="00EC629B">
        <w:rPr>
          <w:rFonts w:hAnsi="Times New Roman" w:ascii="Times New Roman"/>
          <w:sz w:val="22"/>
          <w:szCs w:val="22"/>
        </w:rPr>
        <w:t xml:space="preserve"> </w:t>
      </w:r>
      <w:r w:rsidR="00EC629B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EC629B">
        <w:rPr>
          <w:rFonts w:hAnsi="Times New Roman" w:ascii="Times New Roman"/>
          <w:sz w:val="22"/>
          <w:szCs w:val="22"/>
        </w:rPr>
        <w:t>11,0</w:t>
      </w:r>
      <w:r w:rsidR="00EC629B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EC629B" w:rsidR="00B2463B" w:rsidRPr="00EC629B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55530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555301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555301">
        <w:rPr>
          <w:rFonts w:hAnsi="Times New Roman" w:ascii="Times New Roman"/>
          <w:sz w:val="22"/>
          <w:szCs w:val="22"/>
        </w:rPr>
        <w:t xml:space="preserve"> </w:t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453EEE" w:rsidRPr="00555301">
        <w:rPr>
          <w:rFonts w:hAnsi="Times New Roman" w:ascii="Times New Roman"/>
          <w:sz w:val="22"/>
          <w:szCs w:val="22"/>
        </w:rPr>
        <w:softHyphen/>
      </w:r>
      <w:r w:rsidR="003D7957" w:rsidRPr="003D7957">
        <w:rPr>
          <w:rFonts w:hAnsi="Times New Roman" w:ascii="Times New Roman"/>
          <w:sz w:val="22"/>
          <w:szCs w:val="22"/>
        </w:rPr>
        <w:t xml:space="preserve"> </w:t>
      </w:r>
      <w:r w:rsidR="003D7957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EE69E5" w:rsidP="00EE69E5" w:rsidR="00EE69E5" w:rsidRPr="00555301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55530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555301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55530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2216D" w:rsidRPr="00555301">
        <w:rPr>
          <w:rFonts w:hAnsi="Times New Roman" w:ascii="Times New Roman"/>
          <w:sz w:val="22"/>
          <w:szCs w:val="22"/>
        </w:rPr>
        <w:t xml:space="preserve">AGRO DIREKT d.o.o., 20350 Metković, Put Narone 31, </w:t>
      </w:r>
      <w:r w:rsidR="00C2216D" w:rsidRPr="00555301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C2216D" w:rsidRPr="00555301">
        <w:rPr>
          <w:rFonts w:hAnsi="Times New Roman" w:ascii="Times New Roman"/>
          <w:sz w:val="22"/>
          <w:szCs w:val="22"/>
        </w:rPr>
        <w:t>82697842087</w:t>
      </w:r>
      <w:r w:rsidR="00322EFB" w:rsidRPr="00555301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55530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41EA" w:rsidP="00EE69E5" w:rsidR="00EE69E5" w:rsidRPr="0055530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555301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555301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55530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555301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555301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55301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41EA" w:rsidP="00EE69E5" w:rsidR="001941EA" w:rsidRPr="0055530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555301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5530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41EA" w:rsidR="001941EA" w:rsidRPr="0055530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5301">
        <w:rPr>
          <w:rFonts w:hAnsi="Times New Roman" w:ascii="Times New Roman"/>
          <w:sz w:val="22"/>
          <w:szCs w:val="22"/>
          <w:lang w:val="hr-HR"/>
        </w:rPr>
        <w:tab/>
      </w:r>
      <w:r w:rsidR="001941EA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1941EA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1941EA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1941EA" w:rsidP="001941EA" w:rsidR="001941E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41EA" w:rsidP="001941EA" w:rsidR="001941EA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1941EA" w:rsidP="001941EA" w:rsidR="001941EA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941EA" w:rsidP="001941EA" w:rsidR="001941E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941EA" w:rsidP="001941EA" w:rsidR="001941E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941EA" w:rsidP="001941EA" w:rsidR="001941EA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1941EA" w:rsidP="001941EA" w:rsidR="001941EA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941EA" w:rsidP="001941EA" w:rsidR="001941EA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C2593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1941EA" w:rsidP="001941EA" w:rsidR="001941E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941EA" w:rsidP="001941EA" w:rsidR="001941E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941EA" w:rsidP="001941EA" w:rsidR="001941EA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941EA" w:rsidP="001941EA" w:rsidR="001941E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1941EA" w:rsidP="001941EA" w:rsidR="001941E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941EA" w:rsidP="001941EA" w:rsidR="001941E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1941EA" w:rsidP="001941EA" w:rsidR="001941E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1941EA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1941EA" w:rsidP="001941EA" w:rsidR="001941E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1941EA" w:rsidP="00D2121D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2121D" w:rsidP="001941EA" w:rsidR="001941E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1941EA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1941EA">
        <w:rPr>
          <w:rFonts w:hAnsi="Times New Roman" w:ascii="Times New Roman"/>
          <w:sz w:val="22"/>
          <w:szCs w:val="22"/>
          <w:lang w:val="hr-HR"/>
        </w:rPr>
        <w:t>.</w:t>
      </w:r>
    </w:p>
    <w:p w:rsidRDefault="001941EA" w:rsidP="001941EA" w:rsidR="001941EA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1941EA" w:rsidR="00D44D4F" w:rsidRPr="00555301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55530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55530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57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55301">
      <w:rPr>
        <w:rFonts w:hAnsi="Times New Roman" w:ascii="Times New Roman"/>
        <w:b/>
        <w:sz w:val="22"/>
        <w:szCs w:val="22"/>
        <w:lang w:val="hr-HR"/>
      </w:rPr>
      <w:t>565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555301">
      <w:rPr>
        <w:rFonts w:hAnsi="Times New Roman" w:ascii="Times New Roman"/>
        <w:b/>
        <w:sz w:val="22"/>
        <w:szCs w:val="22"/>
        <w:lang w:val="hr-HR"/>
      </w:rPr>
      <w:t>565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82088"/>
    <w:rsid w:val="001905B1"/>
    <w:rsid w:val="001941EA"/>
    <w:rsid w:val="00281CBA"/>
    <w:rsid w:val="002E46D4"/>
    <w:rsid w:val="002E577D"/>
    <w:rsid w:val="002F3D54"/>
    <w:rsid w:val="003205C3"/>
    <w:rsid w:val="00322EFB"/>
    <w:rsid w:val="00367BDF"/>
    <w:rsid w:val="00381A6A"/>
    <w:rsid w:val="003A1F98"/>
    <w:rsid w:val="003D2F62"/>
    <w:rsid w:val="003D7957"/>
    <w:rsid w:val="00407ED8"/>
    <w:rsid w:val="0042162E"/>
    <w:rsid w:val="00453EEE"/>
    <w:rsid w:val="004A3B72"/>
    <w:rsid w:val="004B7141"/>
    <w:rsid w:val="004C68C2"/>
    <w:rsid w:val="0051339D"/>
    <w:rsid w:val="00527A54"/>
    <w:rsid w:val="00532B71"/>
    <w:rsid w:val="00545C37"/>
    <w:rsid w:val="00552465"/>
    <w:rsid w:val="00555301"/>
    <w:rsid w:val="00561677"/>
    <w:rsid w:val="005940E9"/>
    <w:rsid w:val="005B3D80"/>
    <w:rsid w:val="005E3275"/>
    <w:rsid w:val="006356C5"/>
    <w:rsid w:val="007045BC"/>
    <w:rsid w:val="00722851"/>
    <w:rsid w:val="00730EAB"/>
    <w:rsid w:val="007A29F9"/>
    <w:rsid w:val="007C6CF9"/>
    <w:rsid w:val="007E125F"/>
    <w:rsid w:val="00840E3D"/>
    <w:rsid w:val="00867F16"/>
    <w:rsid w:val="00895151"/>
    <w:rsid w:val="008E1D89"/>
    <w:rsid w:val="008F5E1E"/>
    <w:rsid w:val="009546B6"/>
    <w:rsid w:val="00997BA9"/>
    <w:rsid w:val="009B7F84"/>
    <w:rsid w:val="009C2593"/>
    <w:rsid w:val="009F5765"/>
    <w:rsid w:val="00A22C68"/>
    <w:rsid w:val="00A358AD"/>
    <w:rsid w:val="00A723EE"/>
    <w:rsid w:val="00A871FF"/>
    <w:rsid w:val="00A94D51"/>
    <w:rsid w:val="00A95334"/>
    <w:rsid w:val="00AA6B5F"/>
    <w:rsid w:val="00AB7883"/>
    <w:rsid w:val="00AF40B4"/>
    <w:rsid w:val="00B03169"/>
    <w:rsid w:val="00B1709D"/>
    <w:rsid w:val="00B2463B"/>
    <w:rsid w:val="00B4799F"/>
    <w:rsid w:val="00B73ACA"/>
    <w:rsid w:val="00B81363"/>
    <w:rsid w:val="00C2216D"/>
    <w:rsid w:val="00C5636E"/>
    <w:rsid w:val="00C57CAF"/>
    <w:rsid w:val="00CC79E2"/>
    <w:rsid w:val="00CE35D6"/>
    <w:rsid w:val="00CF2939"/>
    <w:rsid w:val="00CF6F3D"/>
    <w:rsid w:val="00D06F1F"/>
    <w:rsid w:val="00D17546"/>
    <w:rsid w:val="00D2121D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947D2"/>
    <w:rsid w:val="00EC629B"/>
    <w:rsid w:val="00EE5750"/>
    <w:rsid w:val="00EE69E5"/>
    <w:rsid w:val="00F40CF2"/>
    <w:rsid w:val="00F62A72"/>
    <w:rsid w:val="00F667BC"/>
    <w:rsid w:val="00F87D60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5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77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77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77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77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5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77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77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77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77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DIREKT, d.o.o. trgovina i usluge</izvorni_sadrzaj>
    <derivirana_varijabla naziv="DomainObject.Predmet.ProtustrankaFormated_1">  AGRO DIREKT, d.o.o. trgovina i usluge</derivirana_varijabla>
  </DomainObject.Predmet.ProtustrankaFormated>
  <DomainObject.Predmet.ProtustrankaFormatedOIB>
    <izvorni_sadrzaj>  AGRO DIREKT, d.o.o. trgovina i usluge, OIB 82697842087</izvorni_sadrzaj>
    <derivirana_varijabla naziv="DomainObject.Predmet.ProtustrankaFormatedOIB_1">  AGRO DIREKT, d.o.o. trgovina i usluge, OIB 82697842087</derivirana_varijabla>
  </DomainObject.Predmet.ProtustrankaFormatedOIB>
  <DomainObject.Predmet.ProtustrankaFormatedWithAdress>
    <izvorni_sadrzaj> AGRO DIREKT, d.o.o. trgovina i usluge, ulica Put Narone 31, 20350 Metković</izvorni_sadrzaj>
    <derivirana_varijabla naziv="DomainObject.Predmet.ProtustrankaFormatedWithAdress_1"> AGRO DIREKT, d.o.o. trgovina i usluge, ulica Put Narone 31, 20350 Metković</derivirana_varijabla>
  </DomainObject.Predmet.ProtustrankaFormatedWithAdress>
  <DomainObject.Predmet.ProtustrankaFormatedWithAdressOIB>
    <izvorni_sadrzaj> AGRO DIREKT, d.o.o. trgovina i usluge, OIB 82697842087, ulica Put Narone 31, 20350 Metković</izvorni_sadrzaj>
    <derivirana_varijabla naziv="DomainObject.Predmet.ProtustrankaFormatedWithAdressOIB_1"> AGRO DIREKT, d.o.o. trgovina i usluge, OIB 82697842087, ulica Put Narone 31, 20350 Metković</derivirana_varijabla>
  </DomainObject.Predmet.ProtustrankaFormatedWithAdressOIB>
  <DomainObject.Predmet.ProtustrankaWithAdress>
    <izvorni_sadrzaj>AGRO DIREKT, d.o.o. trgovina i usluge ulica Put Narone 31, 20350 Metković</izvorni_sadrzaj>
    <derivirana_varijabla naziv="DomainObject.Predmet.ProtustrankaWithAdress_1">AGRO DIREKT, d.o.o. trgovina i usluge ulica Put Narone 31, 20350 Metković</derivirana_varijabla>
  </DomainObject.Predmet.ProtustrankaWithAdress>
  <DomainObject.Predmet.ProtustrankaWithAdressOIB>
    <izvorni_sadrzaj>AGRO DIREKT, d.o.o. trgovina i usluge, OIB 82697842087, ulica Put Narone 31, 20350 Metković</izvorni_sadrzaj>
    <derivirana_varijabla naziv="DomainObject.Predmet.ProtustrankaWithAdressOIB_1">AGRO DIREKT, d.o.o. trgovina i usluge, OIB 82697842087, ulica Put Narone 31, 20350 Metković</derivirana_varijabla>
  </DomainObject.Predmet.ProtustrankaWithAdressOIB>
  <DomainObject.Predmet.ProtustrankaNazivFormated>
    <izvorni_sadrzaj>AGRO DIREKT, d.o.o. trgovina i usluge</izvorni_sadrzaj>
    <derivirana_varijabla naziv="DomainObject.Predmet.ProtustrankaNazivFormated_1">AGRO DIREKT, d.o.o. trgovina i usluge</derivirana_varijabla>
  </DomainObject.Predmet.ProtustrankaNazivFormated>
  <DomainObject.Predmet.ProtustrankaNazivFormatedOIB>
    <izvorni_sadrzaj>AGRO DIREKT, d.o.o. trgovina i usluge, OIB 82697842087</izvorni_sadrzaj>
    <derivirana_varijabla naziv="DomainObject.Predmet.ProtustrankaNazivFormatedOIB_1">AGRO DIREKT, d.o.o. trgovina i usluge, OIB 82697842087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9187.61</izvorni_sadrzaj>
    <derivirana_varijabla naziv="DomainObject.Predmet.TrenutnaVrijednost_1">9187.61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AGRO DIREKT, d.o.o. trgovina i usluge</item>
    </izvorni_sadrzaj>
    <derivirana_varijabla naziv="DomainObject.Predmet.ProtuStrankaListFormated_1">
      <item>AGRO DIREKT, d.o.o. trgovina i usluge</item>
    </derivirana_varijabla>
  </DomainObject.Predmet.ProtuStrankaListFormated>
  <DomainObject.Predmet.ProtuStrankaListFormatedOIB>
    <izvorni_sadrzaj>
      <item>AGRO DIREKT, d.o.o. trgovina i usluge, OIB 82697842087</item>
    </izvorni_sadrzaj>
    <derivirana_varijabla naziv="DomainObject.Predmet.ProtuStrankaListFormatedOIB_1">
      <item>AGRO DIREKT, d.o.o. trgovina i usluge, OIB 82697842087</item>
    </derivirana_varijabla>
  </DomainObject.Predmet.ProtuStrankaListFormatedOIB>
  <DomainObject.Predmet.ProtuStrankaListFormatedWithAdress>
    <izvorni_sadrzaj>
      <item>AGRO DIREKT, d.o.o. trgovina i usluge, ulica Put Narone 31, 20350 Metković</item>
    </izvorni_sadrzaj>
    <derivirana_varijabla naziv="DomainObject.Predmet.ProtuStrankaListFormatedWithAdress_1">
      <item>AGRO DIREKT, d.o.o. trgovina i usluge, ulica Put Narone 31, 20350 Metković</item>
    </derivirana_varijabla>
  </DomainObject.Predmet.ProtuStrankaListFormatedWithAdress>
  <DomainObject.Predmet.ProtuStrankaListFormatedWithAdressOIB>
    <izvorni_sadrzaj>
      <item>AGRO DIREKT, d.o.o. trgovina i usluge, OIB 82697842087, ulica Put Narone 31, 20350 Metković</item>
    </izvorni_sadrzaj>
    <derivirana_varijabla naziv="DomainObject.Predmet.ProtuStrankaListFormatedWithAdressOIB_1">
      <item>AGRO DIREKT, d.o.o. trgovina i usluge, OIB 82697842087, ulica Put Narone 31, 20350 Metković</item>
    </derivirana_varijabla>
  </DomainObject.Predmet.ProtuStrankaListFormatedWithAdressOIB>
  <DomainObject.Predmet.ProtuStrankaListNazivFormated>
    <izvorni_sadrzaj>
      <item>AGRO DIREKT, d.o.o. trgovina i usluge</item>
    </izvorni_sadrzaj>
    <derivirana_varijabla naziv="DomainObject.Predmet.ProtuStrankaListNazivFormated_1">
      <item>AGRO DIREKT, d.o.o. trgovina i usluge</item>
    </derivirana_varijabla>
  </DomainObject.Predmet.ProtuStrankaListNazivFormated>
  <DomainObject.Predmet.ProtuStrankaListNazivFormatedOIB>
    <izvorni_sadrzaj>
      <item>AGRO DIREKT, d.o.o. trgovina i usluge, OIB 82697842087</item>
    </izvorni_sadrzaj>
    <derivirana_varijabla naziv="DomainObject.Predmet.ProtuStrankaListNazivFormatedOIB_1">
      <item>AGRO DIREKT, d.o.o. trgovina i usluge, OIB 82697842087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AGRO DIREKT, d.o.o. trgovina i usluge</izvorni_sadrzaj>
    <derivirana_varijabla naziv="DomainObject.Predmet.ProtustrankaIDrugi_1">AGRO DIREKT, d.o.o. trgovina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AGRO DIREKT, d.o.o. trgovina i usluge, OIB 82697842087, ulica Put Narone 31, 20350 Metković</izvorni_sadrzaj>
    <derivirana_varijabla naziv="DomainObject.Predmet.ProtustrankaIDrugiAdressOIB_1">AGRO DIREKT, d.o.o. trgovina i usluge, OIB 82697842087, ulica Put Narone 31,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AGRO DIREKT, d.o.o. trgovina i usluge</item>
    </izvorni_sadrzaj>
    <derivirana_varijabla naziv="DomainObject.Predmet.SudioniciListNaziv_1">
      <item>FINA RC SPLIT, PODRUŽNICA DUBROVNIK</item>
      <item>AGRO DIREKT, d.o.o. trgovina i usluge</item>
    </derivirana_varijabla>
  </DomainObject.Predmet.SudioniciListNaziv>
  <DomainObject.Predmet.SudioniciListAdressOIB>
    <izvorni_sadrzaj>
      <item>FINA RC SPLIT, PODRUŽNICA DUBROVNIK, OIB 85821130368, VUKOVARSKA 2,20000 Dubrovnik</item>
      <item>AGRO DIREKT, d.o.o. trgovina i usluge, OIB 82697842087, ulica Put Narone 31,20350 Metković</item>
    </izvorni_sadrzaj>
    <derivirana_varijabla naziv="DomainObject.Predmet.SudioniciListAdressOIB_1">
      <item>FINA RC SPLIT, PODRUŽNICA DUBROVNIK, OIB 85821130368, VUKOVARSKA 2,20000 Dubrovnik</item>
      <item>AGRO DIREKT, d.o.o. trgovina i usluge, OIB 82697842087, ulica Put Narone 31,20350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82697842087</item>
    </izvorni_sadrzaj>
    <derivirana_varijabla naziv="DomainObject.Predmet.SudioniciListNazivOIB_1">
      <item>, OIB 85821130368</item>
      <item>, OIB 82697842087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E7D59-6B1D-494D-80F7-D72CA483D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2593</properties:Characters>
  <properties:Lines>81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2015-12-15T12:16:00Z</dcterms:created>
  <dc:creator>Sudsko vijeæe</dc:creator>
  <cp:lastModifiedBy>Sandra Lazo Oblizalo</cp:lastModifiedBy>
  <cp:lastPrinted>2015-12-29T10:17:00Z</cp:lastPrinted>
  <dcterms:modified xmlns:xsi="http://www.w3.org/2001/XMLSchema-instance" xsi:type="dcterms:W3CDTF">2015-12-29T10:25:00Z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