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81b2" w14:paraId="e5681b2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E3129D" w:rsidR="00366021">
      <w:pPr>
        <w:jc w:val="both"/>
      </w:pPr>
      <w:r>
        <w:tab/>
      </w:r>
      <w:r w:rsidR="00E3129D">
        <w:t xml:space="preserve">Trgovački sud u Osijeku, po stečajnoj sutkinji Jadranki Pajur Vranješ, u stečajnom predmetu nad dužnikom: REMERO j.d.o.o. Zagreb, Karlovačka cesta 1, OIB: 61158387453, MBS: 080919492, </w:t>
      </w:r>
      <w:r w:rsidR="00275CD8">
        <w:t xml:space="preserve"> 7. rujna 2018.</w:t>
      </w:r>
    </w:p>
    <w:p w:rsidRDefault="00275CD8" w:rsidP="00275CD8" w:rsidR="00275CD8">
      <w:pPr>
        <w:pStyle w:val="Tijeloteksta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2B1F0D" w:rsidR="002B1F0D">
      <w:pPr>
        <w:pStyle w:val="Odlomakpopisa"/>
        <w:numPr>
          <w:ilvl w:val="0"/>
          <w:numId w:val="7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2B1F0D">
        <w:t xml:space="preserve">                </w:t>
      </w:r>
      <w:r>
        <w:t xml:space="preserve">nad dužnikom </w:t>
      </w:r>
      <w:r w:rsidR="00E3129D">
        <w:t>REMERO j.d.o.o. Zagreb, Karlovačka cesta 1, OIB: 61158387453, MBS: 080919492</w:t>
      </w:r>
      <w:r w:rsidR="008B02F8" w:rsidRPr="002B1F0D">
        <w:rPr>
          <w:b/>
        </w:rPr>
        <w:t xml:space="preserve"> </w:t>
      </w:r>
      <w:r w:rsidR="0020385B" w:rsidRPr="0020385B">
        <w:t>da</w:t>
      </w:r>
      <w:r w:rsidR="0020385B" w:rsidRPr="002B1F0D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F0EF6">
        <w:t>272-</w:t>
      </w:r>
      <w:r w:rsidR="00E3129D">
        <w:t>6</w:t>
      </w:r>
      <w:r w:rsidR="00275CD8" w:rsidRPr="008F0EF6">
        <w:t>6</w:t>
      </w:r>
      <w:r w:rsidR="00E3129D">
        <w:t>0</w:t>
      </w:r>
      <w:r w:rsidR="00275CD8" w:rsidRPr="008F0EF6">
        <w:t>-18</w:t>
      </w:r>
      <w:r w:rsidR="0051183E" w:rsidRPr="002B1F0D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0537DA">
        <w:t>33.891,00</w:t>
      </w:r>
      <w:r w:rsidRPr="008F0EF6">
        <w:t xml:space="preserve"> kn</w:t>
      </w:r>
      <w:r w:rsidR="00503C1F">
        <w:t xml:space="preserve"> na ime predujma za pokriće troškova kako prethodnog tako i otvorenog stečajnog postupka</w:t>
      </w:r>
      <w:r w:rsidR="00991BDF">
        <w:t>, te da u istom roku</w:t>
      </w:r>
      <w:r w:rsidR="002B1F0D">
        <w:t xml:space="preserve"> potvrdu o uplati dostave u sudski spis.</w:t>
      </w:r>
    </w:p>
    <w:p w:rsidRDefault="002B1F0D" w:rsidP="002B1F0D" w:rsidR="002B1F0D">
      <w:pPr>
        <w:pStyle w:val="Odlomakpopisa"/>
        <w:ind w:left="70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numPr>
          <w:ilvl w:val="0"/>
          <w:numId w:val="7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B138F7">
        <w:t>Zagreb</w:t>
      </w:r>
      <w:r w:rsidRPr="00DD2365">
        <w:t>,</w:t>
      </w:r>
      <w:r w:rsidR="00015125">
        <w:t xml:space="preserve">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0537DA">
        <w:t>28</w:t>
      </w:r>
      <w:r w:rsidR="00B138F7">
        <w:t xml:space="preserve">. rujna 2017. 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0537DA">
        <w:t>REMERO j.d.o.o. Zagreb, Karlovačka cesta 1, OIB: 61158387453, MBS: 080919492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C43FA3" w:rsidP="00503C1F" w:rsidR="00C43FA3">
      <w:pPr>
        <w:ind w:firstLine="720"/>
        <w:jc w:val="both"/>
      </w:pPr>
      <w:r>
        <w:t>Sukladno Izvješću privremen</w:t>
      </w:r>
      <w:r w:rsidR="000537DA">
        <w:t>e</w:t>
      </w:r>
      <w:r>
        <w:t xml:space="preserve"> stečajn</w:t>
      </w:r>
      <w:r w:rsidR="000537DA">
        <w:t>e</w:t>
      </w:r>
      <w:r>
        <w:t xml:space="preserve"> upravitelj</w:t>
      </w:r>
      <w:r w:rsidR="000537DA">
        <w:t>ice određene</w:t>
      </w:r>
      <w:r>
        <w:t xml:space="preserve"> rješenjem ovog suda </w:t>
      </w:r>
      <w:r w:rsidR="00E21BBC">
        <w:t xml:space="preserve">broj </w:t>
      </w:r>
      <w:r w:rsidR="00392E95">
        <w:t>9</w:t>
      </w:r>
      <w:r w:rsidR="00E21BBC">
        <w:t xml:space="preserve"> St-</w:t>
      </w:r>
      <w:r w:rsidR="000537DA">
        <w:t>6</w:t>
      </w:r>
      <w:r w:rsidR="00392E95">
        <w:t>6</w:t>
      </w:r>
      <w:r w:rsidR="000537DA">
        <w:t>0</w:t>
      </w:r>
      <w:r w:rsidR="008B02F8">
        <w:t>/18-</w:t>
      </w:r>
      <w:r w:rsidR="00392E95">
        <w:t>2</w:t>
      </w:r>
      <w:r w:rsidR="0036023B">
        <w:t xml:space="preserve"> od </w:t>
      </w:r>
      <w:r w:rsidR="00392E95">
        <w:t>2. srpnja 2018.</w:t>
      </w:r>
      <w:r>
        <w:t xml:space="preserve">, koje je </w:t>
      </w:r>
      <w:r w:rsidR="00087609">
        <w:t xml:space="preserve">objavljeno na e-oglasnoj ploči suda i kojeg je </w:t>
      </w:r>
      <w:r>
        <w:t>usmeno i</w:t>
      </w:r>
      <w:r w:rsidR="000537DA">
        <w:t>znijela</w:t>
      </w:r>
      <w:r>
        <w:t xml:space="preserve"> na ročištu održanom </w:t>
      </w:r>
      <w:r w:rsidR="00087609">
        <w:t>4. rujna 2018.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0537DA">
        <w:t>33.891,00</w:t>
      </w:r>
      <w:r w:rsidR="00293E3F" w:rsidRPr="00392E95">
        <w:t xml:space="preserve"> kn</w:t>
      </w:r>
      <w:r w:rsidR="00293E3F">
        <w:t xml:space="preserve"> </w:t>
      </w:r>
      <w:r w:rsidR="00561661">
        <w:t xml:space="preserve">a kako je to navedeno u točki 1. ovog </w:t>
      </w:r>
      <w:r w:rsidR="00406F14">
        <w:t>r</w:t>
      </w:r>
      <w:r w:rsidR="00561661">
        <w:t>ješenja</w:t>
      </w:r>
      <w:r w:rsidR="009D0A83">
        <w:t xml:space="preserve">, </w:t>
      </w:r>
      <w:r w:rsidR="00D16A9E">
        <w:t xml:space="preserve"> koje čini:</w:t>
      </w:r>
    </w:p>
    <w:p w:rsidRDefault="00D16A9E" w:rsidP="00D16A9E" w:rsidR="00D16A9E">
      <w:pPr>
        <w:jc w:val="both"/>
      </w:pPr>
      <w:r>
        <w:t>- potvrda općinskog suda da dužnik nema imovine u iznosu 20,00 kn</w:t>
      </w:r>
    </w:p>
    <w:p w:rsidRDefault="00D16A9E" w:rsidP="00D16A9E" w:rsidR="00D16A9E">
      <w:pPr>
        <w:jc w:val="both"/>
      </w:pPr>
      <w:r>
        <w:t>- potvrda autokluba o vozilima u iznosu od 18,00 kn</w:t>
      </w:r>
    </w:p>
    <w:p w:rsidRDefault="00D16A9E" w:rsidP="00D16A9E" w:rsidR="00D16A9E">
      <w:r>
        <w:t>- poštanski troškovi prethodnog postupka (slanje poziva na dostavu dokumentacije direktoru i Državnom geodetskom uredu) u ukupnom iznosu od (11,50x2) 23,00 kn u skladu s Cjenikom  poštanskih usluga                                                                                                                                   - jednokratna nagrada privremenom stečajnom upravitelju za obavljene poslove u prethodnom stečajnom postupku, čl. 4. Uredba o kriterijima i načinu obračuna i plaćanja nagrade stečajnim upraviteljima (Narodne novine 105/15) u iznosu od 4.000,00 kn                                                           - trošak knjigovodstvenih usluga (mjesečno 1.000,00 kn x 12 mjeseci) u iznosu od 12.000,00 kn u skladu s prosječnom cijenom takvih usluga na tržištu za predmetnu djelatnost                                                                          - arhiviranje dokumentacije/pohrana dokumentacije u skladu sa Zakonom o arhivskom gradivu i arhivima prema Cjeniku u iznosu od 3.000,00 kn                                                                                                                                                           - naknada banci za trošak otvaranja i vođenja računa (u iznosu od cca 60,00 kn x 12 mjeseci) u ukupnom iznosu od 720,00 kn u skladu s prosječnom naknadom prema Cjeniku financijskih institucija za usluge platnog prometa na tržištu                                                                                      - trošak izrade pečata u iznosu od 150,00 kn u skladu s prosječnom važećom cijenom takvih usluga na tržištu                                                                                                                                                 - nagrada stečajnom upravitelju – prema čl.5.toč.1. i čl.7. Uredbe o kriterijima i načinu obračuna i plaćanja nagrade stečajnim upraviteljima) u iznosu od 10.000,00 kn                                                                  - naknada FINA-i za 2 objave GFI – POD (1 objava 230,00 kn)  ukupno u iznosu od 460,00 kn u skladu s Cjenikom FINE propisanim Pravilnikom o vrstama i visini naknada za uslugu javne objave dokumentacije iz Registra godišnjih financijskih izvještaja (Narodne novine br. 1/16)</w:t>
      </w:r>
    </w:p>
    <w:p w:rsidRDefault="00D16A9E" w:rsidP="00D16A9E" w:rsidR="00D16A9E">
      <w:r>
        <w:t xml:space="preserve">- paušalna sudska pristojba u stečajnom postupku, Tbr. 24. Zakona o sudskim pristojbama u iznosu od 2.000,00 kn                                                                                                                                        - sudske pristojbe, državni biljezi i druge administrativne pristojbe 1.000,00 kuna                                                                                                                                             -poštanski i telefonski troškovi stečajnog upravitelja u iznosu od 500,00 kuna.   </w:t>
      </w:r>
    </w:p>
    <w:p w:rsidRDefault="00D16A9E" w:rsidP="00D16A9E" w:rsidR="00C43FA3">
      <w:r>
        <w:t xml:space="preserve">                                                 </w:t>
      </w: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EC52D1" w:rsidP="00362A3F" w:rsidR="007242C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362A3F">
        <w:t>Osijek, 7. rujna 2018.</w:t>
      </w:r>
    </w:p>
    <w:p w:rsidRDefault="007242CD" w:rsidP="004B741D" w:rsidR="007242CD">
      <w:pPr>
        <w:pStyle w:val="Tijeloteksta"/>
        <w:jc w:val="left"/>
      </w:pPr>
    </w:p>
    <w:p w:rsidRDefault="00392E95" w:rsidP="004B741D" w:rsidR="004B741D">
      <w:pPr>
        <w:pStyle w:val="Tijeloteksta"/>
        <w:jc w:val="left"/>
      </w:pPr>
      <w:r>
        <w:t>Zapisničar</w:t>
      </w:r>
      <w:r w:rsidR="004B741D">
        <w:tab/>
      </w:r>
      <w:r w:rsidR="004B741D">
        <w:tab/>
      </w:r>
      <w:r w:rsidR="00960C63">
        <w:t xml:space="preserve">                                                </w:t>
      </w:r>
      <w:r>
        <w:t xml:space="preserve">         </w:t>
      </w:r>
      <w:r w:rsidR="005D6E10">
        <w:t>STEČAJNA SUTKINJA</w:t>
      </w:r>
    </w:p>
    <w:p w:rsidRDefault="00392E95" w:rsidP="004B741D" w:rsidR="004B741D">
      <w:pPr>
        <w:pStyle w:val="Tijeloteksta"/>
        <w:jc w:val="left"/>
      </w:pPr>
      <w:r>
        <w:t>Zvjezdana Kovačić</w:t>
      </w:r>
      <w:r w:rsidR="004B741D">
        <w:tab/>
      </w:r>
      <w:r w:rsidR="004B741D">
        <w:tab/>
      </w:r>
      <w:r w:rsidR="004B741D"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>
        <w:t>Jadranka Pajur Vranješ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D16A9E" w:rsidR="00366021">
      <w:pPr>
        <w:pStyle w:val="Tijeloteksta"/>
        <w:jc w:val="left"/>
      </w:pPr>
      <w:r>
        <w:t>DNA</w:t>
      </w:r>
    </w:p>
    <w:p w:rsidRDefault="00F81165" w:rsidP="00470B34" w:rsidR="007755B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8B02F8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8547C5">
        <w:t>24/9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536" w:rsidR="00BC3536">
      <w:r>
        <w:separator/>
      </w:r>
    </w:p>
  </w:endnote>
  <w:endnote w:id="0" w:type="continuationSeparator">
    <w:p w:rsidRDefault="00BC3536" w:rsidR="00BC3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536" w:rsidR="00BC3536">
      <w:r>
        <w:separator/>
      </w:r>
    </w:p>
  </w:footnote>
  <w:footnote w:id="0" w:type="continuationSeparator">
    <w:p w:rsidRDefault="00BC3536" w:rsidR="00BC35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C3536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 xml:space="preserve">Broj: </w:t>
    </w:r>
    <w:r w:rsidR="00ED4320">
      <w:t>9</w:t>
    </w:r>
    <w:r>
      <w:t xml:space="preserve"> St-</w:t>
    </w:r>
    <w:r w:rsidR="00E3129D">
      <w:t>660</w:t>
    </w:r>
    <w:r w:rsidR="00ED4320">
      <w:t>/18-7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7DA"/>
    <w:rsid w:val="0005396D"/>
    <w:rsid w:val="0006404D"/>
    <w:rsid w:val="00064F47"/>
    <w:rsid w:val="00073DB9"/>
    <w:rsid w:val="00082D7E"/>
    <w:rsid w:val="00086232"/>
    <w:rsid w:val="00087609"/>
    <w:rsid w:val="000C20F1"/>
    <w:rsid w:val="000C72EB"/>
    <w:rsid w:val="000C7F37"/>
    <w:rsid w:val="000E414B"/>
    <w:rsid w:val="000F22FF"/>
    <w:rsid w:val="000F55F6"/>
    <w:rsid w:val="0010100F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75CD8"/>
    <w:rsid w:val="00291B9C"/>
    <w:rsid w:val="00293E3F"/>
    <w:rsid w:val="00296A69"/>
    <w:rsid w:val="002B1C3B"/>
    <w:rsid w:val="002B1F0D"/>
    <w:rsid w:val="002B2C69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2A3F"/>
    <w:rsid w:val="00366021"/>
    <w:rsid w:val="00377083"/>
    <w:rsid w:val="003914D4"/>
    <w:rsid w:val="00392E95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06F14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B7FA0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15D8"/>
    <w:rsid w:val="006235FB"/>
    <w:rsid w:val="00626EC3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5B6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47C5"/>
    <w:rsid w:val="008559D4"/>
    <w:rsid w:val="00857D02"/>
    <w:rsid w:val="008737C5"/>
    <w:rsid w:val="008763AA"/>
    <w:rsid w:val="0088689D"/>
    <w:rsid w:val="00886EBE"/>
    <w:rsid w:val="008A0787"/>
    <w:rsid w:val="008B02F8"/>
    <w:rsid w:val="008D069C"/>
    <w:rsid w:val="008F0EF6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1BDF"/>
    <w:rsid w:val="00994095"/>
    <w:rsid w:val="009B4D62"/>
    <w:rsid w:val="009B61F0"/>
    <w:rsid w:val="009C13EB"/>
    <w:rsid w:val="009D0A83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138F7"/>
    <w:rsid w:val="00B20E4C"/>
    <w:rsid w:val="00B41F79"/>
    <w:rsid w:val="00B9209F"/>
    <w:rsid w:val="00BB2037"/>
    <w:rsid w:val="00BC33DE"/>
    <w:rsid w:val="00BC3536"/>
    <w:rsid w:val="00BC4DD6"/>
    <w:rsid w:val="00BE718E"/>
    <w:rsid w:val="00BF7940"/>
    <w:rsid w:val="00C15361"/>
    <w:rsid w:val="00C2340C"/>
    <w:rsid w:val="00C26291"/>
    <w:rsid w:val="00C3548B"/>
    <w:rsid w:val="00C43FA3"/>
    <w:rsid w:val="00C566C2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F4431"/>
    <w:rsid w:val="00D16A9E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913A9"/>
    <w:rsid w:val="00D920FA"/>
    <w:rsid w:val="00D9732A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21BBC"/>
    <w:rsid w:val="00E3129D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D4320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66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566C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566C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6C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6C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66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566C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566C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6C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6C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36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St-660/2018</izvorni_sadrzaj>
    <derivirana_varijabla naziv="DomainObject.Predmet.OznakaBroj_1">St-660/2018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REMERO j.d.o.o.</izvorni_sadrzaj>
    <derivirana_varijabla naziv="DomainObject.Predmet.ProtustrankaFormated_1">  REMERO j.d.o.o.</derivirana_varijabla>
  </DomainObject.Predmet.ProtustrankaFormated>
  <DomainObject.Predmet.ProtustrankaFormatedOIB>
    <izvorni_sadrzaj>  REMERO j.d.o.o., OIB 61158387453</izvorni_sadrzaj>
    <derivirana_varijabla naziv="DomainObject.Predmet.ProtustrankaFormatedOIB_1">  REMERO j.d.o.o., OIB 61158387453</derivirana_varijabla>
  </DomainObject.Predmet.ProtustrankaFormatedOIB>
  <DomainObject.Predmet.ProtustrankaFormatedWithAdress>
    <izvorni_sadrzaj> REMERO j.d.o.o., Karlovačka cesta 1, 10000 Zagreb</izvorni_sadrzaj>
    <derivirana_varijabla naziv="DomainObject.Predmet.ProtustrankaFormatedWithAdress_1"> REMERO j.d.o.o., Karlovačka cesta 1, 10000 Zagreb</derivirana_varijabla>
  </DomainObject.Predmet.ProtustrankaFormatedWithAdress>
  <DomainObject.Predmet.ProtustrankaFormatedWithAdressOIB>
    <izvorni_sadrzaj> REMERO j.d.o.o., OIB 61158387453, Karlovačka cesta 1, 10000 Zagreb</izvorni_sadrzaj>
    <derivirana_varijabla naziv="DomainObject.Predmet.ProtustrankaFormatedWithAdressOIB_1"> REMERO j.d.o.o., OIB 61158387453, Karlovačka cesta 1, 10000 Zagreb</derivirana_varijabla>
  </DomainObject.Predmet.ProtustrankaFormatedWithAdressOIB>
  <DomainObject.Predmet.ProtustrankaWithAdress>
    <izvorni_sadrzaj>REMERO j.d.o.o. Karlovačka cesta 1, 10000 Zagreb</izvorni_sadrzaj>
    <derivirana_varijabla naziv="DomainObject.Predmet.ProtustrankaWithAdress_1">REMERO j.d.o.o. Karlovačka cesta 1, 10000 Zagreb</derivirana_varijabla>
  </DomainObject.Predmet.ProtustrankaWithAdress>
  <DomainObject.Predmet.ProtustrankaWithAdressOIB>
    <izvorni_sadrzaj>REMERO j.d.o.o., OIB 61158387453, Karlovačka cesta 1, 10000 Zagreb</izvorni_sadrzaj>
    <derivirana_varijabla naziv="DomainObject.Predmet.ProtustrankaWithAdressOIB_1">REMERO j.d.o.o., OIB 61158387453, Karlovačka cesta 1, 10000 Zagreb</derivirana_varijabla>
  </DomainObject.Predmet.ProtustrankaWithAdressOIB>
  <DomainObject.Predmet.ProtustrankaNazivFormated>
    <izvorni_sadrzaj>REMERO j.d.o.o.</izvorni_sadrzaj>
    <derivirana_varijabla naziv="DomainObject.Predmet.ProtustrankaNazivFormated_1">REMERO j.d.o.o.</derivirana_varijabla>
  </DomainObject.Predmet.ProtustrankaNazivFormated>
  <DomainObject.Predmet.ProtustrankaNazivFormatedOIB>
    <izvorni_sadrzaj>REMERO j.d.o.o., OIB 61158387453</izvorni_sadrzaj>
    <derivirana_varijabla naziv="DomainObject.Predmet.ProtustrankaNazivFormatedOIB_1">REMERO j.d.o.o., OIB 61158387453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REMERO j.d.o.o.</item>
    </izvorni_sadrzaj>
    <derivirana_varijabla naziv="DomainObject.Predmet.ProtuStrankaListFormated_1">
      <item>REMERO j.d.o.o.</item>
    </derivirana_varijabla>
  </DomainObject.Predmet.ProtuStrankaListFormated>
  <DomainObject.Predmet.ProtuStrankaListFormatedOIB>
    <izvorni_sadrzaj>
      <item>REMERO j.d.o.o., OIB 61158387453</item>
    </izvorni_sadrzaj>
    <derivirana_varijabla naziv="DomainObject.Predmet.ProtuStrankaListFormatedOIB_1">
      <item>REMERO j.d.o.o., OIB 61158387453</item>
    </derivirana_varijabla>
  </DomainObject.Predmet.ProtuStrankaListFormatedOIB>
  <DomainObject.Predmet.ProtuStrankaListFormatedWithAdress>
    <izvorni_sadrzaj>
      <item>REMERO j.d.o.o., Karlovačka cesta 1, 10000 Zagreb</item>
    </izvorni_sadrzaj>
    <derivirana_varijabla naziv="DomainObject.Predmet.ProtuStrankaListFormatedWithAdress_1">
      <item>REMERO j.d.o.o., Karlovačka cesta 1, 10000 Zagreb</item>
    </derivirana_varijabla>
  </DomainObject.Predmet.ProtuStrankaListFormatedWithAdress>
  <DomainObject.Predmet.ProtuStrankaListFormatedWithAdressOIB>
    <izvorni_sadrzaj>
      <item>REMERO j.d.o.o., OIB 61158387453, Karlovačka cesta 1, 10000 Zagreb</item>
    </izvorni_sadrzaj>
    <derivirana_varijabla naziv="DomainObject.Predmet.ProtuStrankaListFormatedWithAdressOIB_1">
      <item>REMERO j.d.o.o., OIB 61158387453, Karlovačka cesta 1, 10000 Zagreb</item>
    </derivirana_varijabla>
  </DomainObject.Predmet.ProtuStrankaListFormatedWithAdressOIB>
  <DomainObject.Predmet.ProtuStrankaListNazivFormated>
    <izvorni_sadrzaj>
      <item>REMERO j.d.o.o.</item>
    </izvorni_sadrzaj>
    <derivirana_varijabla naziv="DomainObject.Predmet.ProtuStrankaListNazivFormated_1">
      <item>REMERO j.d.o.o.</item>
    </derivirana_varijabla>
  </DomainObject.Predmet.ProtuStrankaListNazivFormated>
  <DomainObject.Predmet.ProtuStrankaListNazivFormatedOIB>
    <izvorni_sadrzaj>
      <item>REMERO j.d.o.o., OIB 61158387453</item>
    </izvorni_sadrzaj>
    <derivirana_varijabla naziv="DomainObject.Predmet.ProtuStrankaListNazivFormatedOIB_1">
      <item>REMERO j.d.o.o., OIB 61158387453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REMERO j.d.o.o.</izvorni_sadrzaj>
    <derivirana_varijabla naziv="DomainObject.Predmet.ProtustrankaIDrugi_1">REMERO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REMERO j.d.o.o., OIB 61158387453, Karlovačka cesta 1, 10000 Zagreb</izvorni_sadrzaj>
    <derivirana_varijabla naziv="DomainObject.Predmet.ProtustrankaIDrugiAdressOIB_1">REMERO j.d.o.o., OIB 61158387453, Karlovačka cesta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REMERO j.d.o.o.</item>
      <item>FINA Regionalni centar Zagreb</item>
    </izvorni_sadrzaj>
    <derivirana_varijabla naziv="DomainObject.Predmet.SudioniciListNaziv_1">
      <item>REMERO j.d.o.o.</item>
      <item>FINA Regionalni centar Zagreb</item>
    </derivirana_varijabla>
  </DomainObject.Predmet.SudioniciListNaziv>
  <DomainObject.Predmet.SudioniciListAdressOIB>
    <izvorni_sadrzaj>
      <item>REMERO j.d.o.o., OIB 61158387453, Karlovačka cesta 1,10000 Zagreb</item>
      <item>FINA Regionalni centar Zagreb, OIB 85821130368, Trg svibanjskih žrtava 1995. 1,10000 Zagreb</item>
    </izvorni_sadrzaj>
    <derivirana_varijabla naziv="DomainObject.Predmet.SudioniciListAdressOIB_1">
      <item>REMERO j.d.o.o., OIB 61158387453, Karlovačka cesta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61158387453</item>
      <item>, OIB 85821130368</item>
    </izvorni_sadrzaj>
    <derivirana_varijabla naziv="DomainObject.Predmet.SudioniciListNazivOIB_1">
      <item>, OIB 61158387453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9DA505-EC9A-4813-9A44-2ABEC18540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743</properties:Words>
  <properties:Characters>3955</properties:Characters>
  <properties:Lines>116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6095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2018-09-07T09:19:00Z</dcterms:created>
  <dc:creator>hermanj</dc:creator>
  <cp:lastModifiedBy>Zvjezdana Kovačić</cp:lastModifiedBy>
  <cp:lastPrinted>2018-09-07T07:40:00Z</cp:lastPrinted>
  <dcterms:modified xmlns:xsi="http://www.w3.org/2001/XMLSchema-instance" xsi:type="dcterms:W3CDTF">2018-09-07T09:36:00Z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(St-660-18 - RJEŠENJE - 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