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9ad1" w14:paraId="7f49ad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926F9">
        <w:rPr>
          <w:lang w:val="hr-HR"/>
        </w:rPr>
        <w:t>347/2015-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5A47BC">
        <w:rPr>
          <w:lang w:val="hr-HR"/>
        </w:rPr>
        <w:t>AGROPROMET IVAN</w:t>
      </w:r>
      <w:r w:rsidR="0039680A">
        <w:rPr>
          <w:lang w:val="hr-HR"/>
        </w:rPr>
        <w:t xml:space="preserve"> društv</w:t>
      </w:r>
      <w:r w:rsidR="005A47BC">
        <w:rPr>
          <w:lang w:val="hr-HR"/>
        </w:rPr>
        <w:t xml:space="preserve">o s ograničenom odgovornošću za </w:t>
      </w:r>
      <w:r w:rsidR="0039680A">
        <w:rPr>
          <w:lang w:val="hr-HR"/>
        </w:rPr>
        <w:t>proizvodnju</w:t>
      </w:r>
      <w:r w:rsidR="005A47BC">
        <w:rPr>
          <w:lang w:val="hr-HR"/>
        </w:rPr>
        <w:t>, trgovinu</w:t>
      </w:r>
      <w:r w:rsidR="0039680A">
        <w:rPr>
          <w:lang w:val="hr-HR"/>
        </w:rPr>
        <w:t xml:space="preserve"> i usluge, </w:t>
      </w:r>
      <w:r w:rsidR="005A47BC">
        <w:rPr>
          <w:lang w:val="hr-HR"/>
        </w:rPr>
        <w:t xml:space="preserve">Čađavički Lug, Osječka 36,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5A47BC">
        <w:rPr>
          <w:lang w:val="hr-HR"/>
        </w:rPr>
        <w:t>68037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5A47BC">
        <w:rPr>
          <w:lang w:val="hr-HR"/>
        </w:rPr>
        <w:t>22597253869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A47BC">
        <w:rPr>
          <w:lang w:val="hr-HR"/>
        </w:rPr>
        <w:t>347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4CBC">
        <w:rPr>
          <w:lang w:val="hr-HR"/>
        </w:rPr>
        <w:t>12.058,73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7D4CBC">
        <w:rPr>
          <w:lang w:val="hr-HR"/>
        </w:rPr>
        <w:t>Ivica Kukić, Čađavički Lug, Osječka 36, OIB: 04775075163,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846" w:rsidR="00642846">
      <w:r>
        <w:separator/>
      </w:r>
    </w:p>
  </w:endnote>
  <w:endnote w:id="0" w:type="continuationSeparator">
    <w:p w:rsidRDefault="00642846" w:rsidR="00642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846" w:rsidR="00642846">
      <w:r>
        <w:separator/>
      </w:r>
    </w:p>
  </w:footnote>
  <w:footnote w:id="0" w:type="continuationSeparator">
    <w:p w:rsidRDefault="00642846" w:rsidR="00642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B32F7"/>
    <w:rsid w:val="006B43C8"/>
    <w:rsid w:val="0072748F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3608A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St-347/2015-2</izvorni_sadrzaj>
    <derivirana_varijabla naziv="DomainObject.Oznaka_1">St-347/2015-2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 IVAN društvo sa ograničenom odgovornošću za proizvodnju, trgovinu i usluge, Čađavički Lug</izvorni_sadrzaj>
    <derivirana_varijabla naziv="DomainObject.Predmet.ProtustrankaFormated_1">  AGROPROMET IVAN društvo sa ograničenom odgovornošću za proizvodnju, trgovinu i usluge, Čađavički Lug</derivirana_varijabla>
  </DomainObject.Predmet.ProtustrankaFormated>
  <DomainObject.Predmet.ProtustrankaFormatedOIB>
    <izvorni_sadrzaj>  AGROPROMET IVAN društvo sa ograničenom odgovornošću za proizvodnju, trgovinu i usluge, Čađavički Lug, OIB 22597253869</izvorni_sadrzaj>
    <derivirana_varijabla naziv="DomainObject.Predmet.ProtustrankaFormatedOIB_1">  AGROPROMET IVAN društvo sa ograničenom odgovornošću za proizvodnju, trgovinu i usluge, Čađavički Lug, OIB 22597253869</derivirana_varijabla>
  </DomainObject.Predmet.ProtustrankaFormatedOIB>
  <DomainObject.Predmet.ProtustrankaFormatedWithAdress>
    <izvorni_sadrzaj> AGROPROMET IVAN društvo sa ograničenom odgovornošću za proizvodnju, trgovinu i usluge, Čađavički Lug, Osječka 36, 33523 Čađavički Lug</izvorni_sadrzaj>
    <derivirana_varijabla naziv="DomainObject.Predmet.ProtustrankaFormatedWithAdress_1"> AGROPROMET IVAN društvo sa ograničenom odgovornošću za proizvodnju, trgovinu i usluge, Čađavički Lug, Osječka 36, 33523 Čađavički Lug</derivirana_varijabla>
  </DomainObject.Predmet.ProtustrankaFormatedWithAdress>
  <DomainObject.Predmet.ProtustrankaFormatedWithAdressOIB>
    <izvorni_sadrzaj> AGROPROMET IVAN društvo sa ograničenom odgovornošću za proizvodnju, trgovinu i usluge, Čađavički Lug, OIB 22597253869, Osječka 36, 33523 Čađavički Lug</izvorni_sadrzaj>
    <derivirana_varijabla naziv="DomainObject.Predmet.ProtustrankaFormatedWithAdressOIB_1"> AGROPROMET IVAN društvo sa ograničenom odgovornošću za proizvodnju, trgovinu i usluge, Čađavički Lug, OIB 22597253869, Osječka 36, 33523 Čađavički Lug</derivirana_varijabla>
  </DomainObject.Predmet.ProtustrankaFormatedWithAdressOIB>
  <DomainObject.Predmet.ProtustrankaWithAdress>
    <izvorni_sadrzaj>AGROPROMET IVAN društvo sa ograničenom odgovornošću za proizvodnju, trgovinu i usluge, Čađavički Lug Osječka 36, 33523 Čađavički Lug</izvorni_sadrzaj>
    <derivirana_varijabla naziv="DomainObject.Predmet.ProtustrankaWithAdress_1">AGROPROMET IVAN društvo sa ograničenom odgovornošću za proizvodnju, trgovinu i usluge, Čađavički Lug Osječka 36, 33523 Čađavički Lug</derivirana_varijabla>
  </DomainObject.Predmet.ProtustrankaWithAdress>
  <DomainObject.Predmet.ProtustrankaWithAdressOIB>
    <izvorni_sadrzaj>AGROPROMET IVAN društvo sa ograničenom odgovornošću za proizvodnju, trgovinu i usluge, Čađavički Lug, OIB 22597253869, Osječka 36, 33523 Čađavički Lug</izvorni_sadrzaj>
    <derivirana_varijabla naziv="DomainObject.Predmet.ProtustrankaWithAdressOIB_1">AGROPROMET IVAN društvo sa ograničenom odgovornošću za proizvodnju, trgovinu i usluge, Čađavički Lug, OIB 22597253869, Osječka 36, 33523 Čađavički Lug</derivirana_varijabla>
  </DomainObject.Predmet.ProtustrankaWithAdressOIB>
  <DomainObject.Predmet.ProtustrankaNazivFormated>
    <izvorni_sadrzaj>AGROPROMET IVAN društvo sa ograničenom odgovornošću za proizvodnju, trgovinu i usluge, Čađavički Lug</izvorni_sadrzaj>
    <derivirana_varijabla naziv="DomainObject.Predmet.ProtustrankaNazivFormated_1">AGROPROMET IVAN društvo sa ograničenom odgovornošću za proizvodnju, trgovinu i usluge, Čađavički Lug</derivirana_varijabla>
  </DomainObject.Predmet.ProtustrankaNazivFormated>
  <DomainObject.Predmet.ProtustrankaNazivFormatedOIB>
    <izvorni_sadrzaj>AGROPROMET IVAN društvo sa ograničenom odgovornošću za proizvodnju, trgovinu i usluge, Čađavički Lug, OIB 22597253869</izvorni_sadrzaj>
    <derivirana_varijabla naziv="DomainObject.Predmet.ProtustrankaNazivFormatedOIB_1">AGROPROMET IVAN društvo sa ograničenom odgovornošću za proizvodnju, trgovinu i usluge, Čađavički Lug, OIB 22597253869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AGROPROMET IVAN društvo sa ograničenom odgovornošću za proizvodnju, trgovinu i usluge, Čađavički Lug</item>
    </izvorni_sadrzaj>
    <derivirana_varijabla naziv="DomainObject.Predmet.ProtuStrankaListFormated_1">
      <item>AGROPROMET IVAN društvo sa ograničenom odgovornošću za proizvodnju, trgovinu i usluge, Čađavički Lug</item>
    </derivirana_varijabla>
  </DomainObject.Predmet.ProtuStrankaListFormated>
  <DomainObject.Predmet.ProtuStrankaListFormatedOIB>
    <izvorni_sadrzaj>
      <item>AGROPROMET IVAN društvo sa ograničenom odgovornošću za proizvodnju, trgovinu i usluge, Čađavički Lug, OIB 22597253869</item>
    </izvorni_sadrzaj>
    <derivirana_varijabla naziv="DomainObject.Predmet.ProtuStrankaListFormatedOIB_1">
      <item>AGROPROMET IVAN društvo sa ograničenom odgovornošću za proizvodnju, trgovinu i usluge, Čađavički Lug, OIB 22597253869</item>
    </derivirana_varijabla>
  </DomainObject.Predmet.ProtuStrankaListFormatedOIB>
  <DomainObject.Predmet.ProtuStrankaListFormatedWithAdress>
    <izvorni_sadrzaj>
      <item>AGROPROMET IVAN društvo sa ograničenom odgovornošću za proizvodnju, trgovinu i usluge, Čađavički Lug, Osječka 36, 33523 Čađavički Lug</item>
    </izvorni_sadrzaj>
    <derivirana_varijabla naziv="DomainObject.Predmet.ProtuStrankaListFormatedWithAdress_1">
      <item>AGROPROMET IVAN društvo sa ograničenom odgovornošću za proizvodnju, trgovinu i usluge, Čađavički Lug, Osječka 36, 33523 Čađavički Lug</item>
    </derivirana_varijabla>
  </DomainObject.Predmet.ProtuStrankaListFormatedWithAdress>
  <DomainObject.Predmet.ProtuStrankaListFormatedWithAdressOIB>
    <izvorni_sadrzaj>
      <item>AGROPROMET IVAN društvo sa ograničenom odgovornošću za proizvodnju, trgovinu i usluge, Čađavički Lug, OIB 22597253869, Osječka 36, 33523 Čađavički Lug</item>
    </izvorni_sadrzaj>
    <derivirana_varijabla naziv="DomainObject.Predmet.ProtuStrankaListFormatedWithAdressOIB_1">
      <item>AGROPROMET IVAN društvo sa ograničenom odgovornošću za proizvodnju, trgovinu i usluge, Čađavički Lug, OIB 22597253869, Osječka 36, 33523 Čađavički Lug</item>
    </derivirana_varijabla>
  </DomainObject.Predmet.ProtuStrankaListFormatedWithAdressOIB>
  <DomainObject.Predmet.ProtuStrankaListNazivFormated>
    <izvorni_sadrzaj>
      <item>AGROPROMET IVAN društvo sa ograničenom odgovornošću za proizvodnju, trgovinu i usluge, Čađavički Lug</item>
    </izvorni_sadrzaj>
    <derivirana_varijabla naziv="DomainObject.Predmet.ProtuStrankaListNazivFormated_1">
      <item>AGROPROMET IVAN društvo sa ograničenom odgovornošću za proizvodnju, trgovinu i usluge, Čađavički Lug</item>
    </derivirana_varijabla>
  </DomainObject.Predmet.ProtuStrankaListNazivFormated>
  <DomainObject.Predmet.ProtuStrankaListNazivFormatedOIB>
    <izvorni_sadrzaj>
      <item>AGROPROMET IVAN društvo sa ograničenom odgovornošću za proizvodnju, trgovinu i usluge, Čađavički Lug, OIB 22597253869</item>
    </izvorni_sadrzaj>
    <derivirana_varijabla naziv="DomainObject.Predmet.ProtuStrankaListNazivFormatedOIB_1">
      <item>AGROPROMET IVAN društvo sa ograničenom odgovornošću za proizvodnju, trgovinu i usluge, Čađavički Lug, OIB 22597253869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St-347/2015-2</izvorni_sadrzaj>
    <derivirana_varijabla naziv="DomainObject.PoslovniBrojDokumenta_1">St-347/2015-2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AGROPROMET IVAN društvo sa ograničenom odgovornošću za proizvodnju, trgovinu i usluge, Čađavički Lug</izvorni_sadrzaj>
    <derivirana_varijabla naziv="DomainObject.Predmet.ProtustrankaIDrugi_1">AGROPROMET IVAN društvo sa ograničenom odgovornošću za proizvodnju, trgovinu i usluge,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AGROPROMET IVAN društvo sa ograničenom odgovornošću za proizvodnju, trgovinu i usluge, Čađavički Lug, OIB 22597253869, Osječka 36, 33523 Čađavički Lug</izvorni_sadrzaj>
    <derivirana_varijabla naziv="DomainObject.Predmet.ProtustrankaIDrugiAdressOIB_1">AGROPROMET IVAN društvo sa ograničenom odgovornošću za proizvodnju, trgovinu i usluge, Čađavički Lug, OIB 22597253869, Osječka 36,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AGROPROMET IVAN društvo sa ograničenom odgovornošću za proizvodnju, trgovinu i usluge, Čađavički Lug</item>
    </izvorni_sadrzaj>
    <derivirana_varijabla naziv="DomainObject.Predmet.SudioniciListNaziv_1">
      <item>FINA, RC ZAGREB, Podružnica Bjelovar</item>
      <item>AGROPROMET IVAN društvo sa ograničenom odgovornošću za proizvodnju, trgovinu i usluge, Čađavički Lug</item>
    </derivirana_varijabla>
  </DomainObject.Predmet.SudioniciListNaziv>
  <DomainObject.Predmet.SudioniciListAdressOIB>
    <izvorni_sadrzaj>
      <item>FINA, RC ZAGREB, Podružnica Bjelovar, OIB 85821130368, F. Supila 4,43000 Bjelovar</item>
      <item>AGROPROMET IVAN društvo sa ograničenom odgovornošću za proizvodnju, trgovinu i usluge, Čađavički Lug, OIB 22597253869, Osječka 36,33523 Čađavički Lug</item>
    </izvorni_sadrzaj>
    <derivirana_varijabla naziv="DomainObject.Predmet.SudioniciListAdressOIB_1">
      <item>FINA, RC ZAGREB, Podružnica Bjelovar, OIB 85821130368, F. Supila 4,43000 Bjelovar</item>
      <item>AGROPROMET IVAN društvo sa ograničenom odgovornošću za proizvodnju, trgovinu i usluge, Čađavički Lug, OIB 22597253869, Osječka 36,33523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22597253869</item>
    </izvorni_sadrzaj>
    <derivirana_varijabla naziv="DomainObject.Predmet.SudioniciListNazivOIB_1">
      <item>, OIB 85821130368</item>
      <item>, OIB 22597253869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1754</properties:Characters>
  <properties:Lines>48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2015-11-23T11:29:00Z</dcterms:created>
  <dc:creator>ssabljic</dc:creator>
  <cp:lastModifiedBy>Suzana Sabljić</cp:lastModifiedBy>
  <cp:lastPrinted>2015-11-12T10:11:00Z</cp:lastPrinted>
  <dcterms:modified xmlns:xsi="http://www.w3.org/2001/XMLSchema-instance" xsi:type="dcterms:W3CDTF">2015-11-23T11:37:00Z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