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7a94" w14:paraId="49b7a94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8F4789" w:rsidP="007E67C4" w:rsidR="008F4789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651FEA">
        <w:t>Trgovački sud u Pazinu, po stečajnoj sutkinji Tijani Licul, po prijedlogu predlagatelja Financijske agencije, OIB: 85821130368, Regionalni centar Rijeka, Podružnica Pula, Giardini 5, radi otvaranja stečajnog postupka nad dužnikom HANN - INVEST d.o.o. POREČ, Žbandaj, Žbandaj 59, OIB: 22197278532</w:t>
      </w:r>
      <w:r w:rsidR="00F85EB3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FF69F2">
      <w:pPr>
        <w:jc w:val="both"/>
      </w:pPr>
      <w:r>
        <w:rPr>
          <w:sz w:val="23"/>
          <w:szCs w:val="23"/>
        </w:rPr>
        <w:tab/>
        <w:t xml:space="preserve">Obustavlja se postupak nad dužnikom </w:t>
      </w:r>
      <w:r w:rsidR="00651FEA">
        <w:t>HANN - INVEST d.o.o. POREČ, Žbandaj, Žbandaj 59, OIB: 22197278532</w:t>
      </w:r>
      <w:r w:rsidR="00EE0203">
        <w:t>.</w:t>
      </w:r>
    </w:p>
    <w:p w:rsidRDefault="00E82547" w:rsidP="007E67C4" w:rsidR="00E82547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A772CC" w:rsidP="007E67C4" w:rsidR="007E67C4">
      <w:pPr>
        <w:jc w:val="both"/>
      </w:pPr>
      <w:r>
        <w:rPr>
          <w:sz w:val="23"/>
          <w:szCs w:val="23"/>
        </w:rPr>
        <w:tab/>
        <w:t>Predlagatelj je 22</w:t>
      </w:r>
      <w:r w:rsidR="00F2354B">
        <w:rPr>
          <w:sz w:val="23"/>
          <w:szCs w:val="23"/>
        </w:rPr>
        <w:t xml:space="preserve">. </w:t>
      </w:r>
      <w:r>
        <w:rPr>
          <w:sz w:val="23"/>
          <w:szCs w:val="23"/>
        </w:rPr>
        <w:t>rujna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 w:rsidR="007E67C4"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 w:rsidR="007E67C4">
        <w:rPr>
          <w:sz w:val="23"/>
          <w:szCs w:val="23"/>
        </w:rPr>
        <w:t xml:space="preserve"> stečajnog postupka nad dužnikom </w:t>
      </w:r>
      <w:r>
        <w:t>HANN - INVEST d.o.o. POREČ, Žbandaj, Žbandaj 59, OIB: 22197278532</w:t>
      </w:r>
      <w:r w:rsidR="00E82547">
        <w:t>.</w:t>
      </w:r>
    </w:p>
    <w:p w:rsidRDefault="00E82547" w:rsidP="007E67C4" w:rsidR="00E82547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A772CC">
        <w:rPr>
          <w:sz w:val="23"/>
          <w:szCs w:val="23"/>
        </w:rPr>
        <w:t>19</w:t>
      </w:r>
      <w:r w:rsidR="00F2354B">
        <w:rPr>
          <w:sz w:val="23"/>
          <w:szCs w:val="23"/>
        </w:rPr>
        <w:t>.</w:t>
      </w:r>
      <w:r w:rsidR="00790777">
        <w:rPr>
          <w:sz w:val="23"/>
          <w:szCs w:val="23"/>
        </w:rPr>
        <w:t xml:space="preserve"> </w:t>
      </w:r>
      <w:r w:rsidR="00A772CC">
        <w:rPr>
          <w:sz w:val="23"/>
          <w:szCs w:val="23"/>
        </w:rPr>
        <w:t>rujna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A772CC">
        <w:rPr>
          <w:sz w:val="23"/>
          <w:szCs w:val="23"/>
        </w:rPr>
        <w:t>406.149,10</w:t>
      </w:r>
      <w:r w:rsidR="008F4789">
        <w:rPr>
          <w:sz w:val="23"/>
          <w:szCs w:val="23"/>
        </w:rPr>
        <w:t xml:space="preserve"> kn</w:t>
      </w:r>
      <w:r>
        <w:rPr>
          <w:sz w:val="23"/>
          <w:szCs w:val="23"/>
        </w:rPr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A772CC">
        <w:rPr>
          <w:sz w:val="23"/>
          <w:szCs w:val="23"/>
        </w:rPr>
        <w:t>27</w:t>
      </w:r>
      <w:r w:rsidR="004F1381">
        <w:rPr>
          <w:sz w:val="23"/>
          <w:szCs w:val="23"/>
        </w:rPr>
        <w:t xml:space="preserve">. </w:t>
      </w:r>
      <w:r w:rsidR="00C03F53">
        <w:rPr>
          <w:sz w:val="23"/>
          <w:szCs w:val="23"/>
        </w:rPr>
        <w:t>siječnja</w:t>
      </w:r>
      <w:r w:rsidR="00CF193B">
        <w:rPr>
          <w:sz w:val="23"/>
          <w:szCs w:val="23"/>
        </w:rPr>
        <w:t xml:space="preserve"> </w:t>
      </w:r>
      <w:r>
        <w:rPr>
          <w:sz w:val="23"/>
          <w:szCs w:val="23"/>
        </w:rPr>
        <w:t>201</w:t>
      </w:r>
      <w:r w:rsidR="00C03F53">
        <w:rPr>
          <w:sz w:val="23"/>
          <w:szCs w:val="23"/>
        </w:rPr>
        <w:t>7</w:t>
      </w:r>
      <w:r>
        <w:rPr>
          <w:sz w:val="23"/>
          <w:szCs w:val="23"/>
        </w:rPr>
        <w:t>. godi</w:t>
      </w:r>
      <w:r w:rsidR="002E4D4B">
        <w:rPr>
          <w:sz w:val="23"/>
          <w:szCs w:val="23"/>
        </w:rPr>
        <w:t xml:space="preserve">ne dostavio potvrdu FINE (list </w:t>
      </w:r>
      <w:r w:rsidR="00845E0D">
        <w:rPr>
          <w:sz w:val="23"/>
          <w:szCs w:val="23"/>
        </w:rPr>
        <w:t>47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845E0D">
        <w:rPr>
          <w:sz w:val="23"/>
          <w:szCs w:val="23"/>
        </w:rPr>
        <w:t>30</w:t>
      </w:r>
      <w:r w:rsidR="00F725C9">
        <w:rPr>
          <w:sz w:val="23"/>
          <w:szCs w:val="23"/>
        </w:rPr>
        <w:t xml:space="preserve">. </w:t>
      </w:r>
      <w:r w:rsidR="00CF193B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CF193B">
        <w:rPr>
          <w:sz w:val="23"/>
          <w:szCs w:val="23"/>
        </w:rPr>
        <w:t>7</w:t>
      </w:r>
      <w:r>
        <w:rPr>
          <w:sz w:val="23"/>
          <w:szCs w:val="23"/>
        </w:rPr>
        <w:t>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085934">
        <w:rPr>
          <w:sz w:val="23"/>
          <w:szCs w:val="23"/>
        </w:rPr>
        <w:t>, v. r.</w:t>
      </w:r>
    </w:p>
    <w:p w:rsidRDefault="00F725C9" w:rsidP="007E67C4" w:rsidR="00F725C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651FEA" w:rsidR="00651FEA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DB2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651FEA">
          <w:t>Posl. broj: 4 St-1022/2016-12</w:t>
        </w:r>
      </w:p>
      <w:p w:rsidRDefault="009B7DB2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651FEA">
      <w:t>1022/2016-12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849DF"/>
    <w:rsid w:val="00085934"/>
    <w:rsid w:val="00126D90"/>
    <w:rsid w:val="001436D6"/>
    <w:rsid w:val="001B244D"/>
    <w:rsid w:val="00230562"/>
    <w:rsid w:val="0027286E"/>
    <w:rsid w:val="00282473"/>
    <w:rsid w:val="002A0B16"/>
    <w:rsid w:val="002E4D4B"/>
    <w:rsid w:val="00343F72"/>
    <w:rsid w:val="003C07C7"/>
    <w:rsid w:val="0042051A"/>
    <w:rsid w:val="004C7976"/>
    <w:rsid w:val="004F000E"/>
    <w:rsid w:val="004F1381"/>
    <w:rsid w:val="00590476"/>
    <w:rsid w:val="00642D6B"/>
    <w:rsid w:val="00646B99"/>
    <w:rsid w:val="00651FEA"/>
    <w:rsid w:val="0065483F"/>
    <w:rsid w:val="006D657A"/>
    <w:rsid w:val="00755F05"/>
    <w:rsid w:val="00757128"/>
    <w:rsid w:val="00790777"/>
    <w:rsid w:val="007C271C"/>
    <w:rsid w:val="007E67C4"/>
    <w:rsid w:val="00845E0D"/>
    <w:rsid w:val="00886477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9B7DB2"/>
    <w:rsid w:val="00A15928"/>
    <w:rsid w:val="00A15D94"/>
    <w:rsid w:val="00A4082E"/>
    <w:rsid w:val="00A772CC"/>
    <w:rsid w:val="00AD0708"/>
    <w:rsid w:val="00AF0E6A"/>
    <w:rsid w:val="00BE4654"/>
    <w:rsid w:val="00C03F53"/>
    <w:rsid w:val="00C25D0F"/>
    <w:rsid w:val="00C52F3E"/>
    <w:rsid w:val="00C636FE"/>
    <w:rsid w:val="00C65641"/>
    <w:rsid w:val="00CD4AFF"/>
    <w:rsid w:val="00CE41C9"/>
    <w:rsid w:val="00CF193B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D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D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D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D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D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D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D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D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HANN - INVEST d.o.o. POREČ zastupanog po punomoćniku Azra Hodžić</izvorni_sadrzaj>
    <derivirana_varijabla naziv="DomainObject.Predmet.ProtustrankaFormated_1">  HANN - INVEST d.o.o. POREČ zastupanog po punomoćniku Azra Hodžić</derivirana_varijabla>
  </DomainObject.Predmet.ProtustrankaFormated>
  <DomainObject.Predmet.ProtustrankaFormatedOIB>
    <izvorni_sadrzaj>  HANN - INVEST d.o.o. POREČ, OIB 22197278532 zastupanog po punomoćniku Azra Hodžić</izvorni_sadrzaj>
    <derivirana_varijabla naziv="DomainObject.Predmet.ProtustrankaFormatedOIB_1">  HANN - INVEST d.o.o. POREČ, OIB 22197278532 zastupanog po punomoćniku Azra Hodžić</derivirana_varijabla>
  </DomainObject.Predmet.ProtustrankaFormatedOIB>
  <DomainObject.Predmet.ProtustrankaFormatedWithAdress>
    <izvorni_sadrzaj> HANN - INVEST d.o.o. POREČ, Žbandaj, Žbandaj 59, 52440 Poreč zastupanog po punomoćniku Azra Hodžić</izvorni_sadrzaj>
    <derivirana_varijabla naziv="DomainObject.Predmet.ProtustrankaFormatedWithAdress_1"> HANN - INVEST d.o.o. POREČ, Žbandaj, Žbandaj 59, 52440 Poreč zastupanog po punomoćniku Azra Hodžić</derivirana_varijabla>
  </DomainObject.Predmet.ProtustrankaFormatedWithAdress>
  <DomainObject.Predmet.ProtustrankaFormatedWithAdressOIB>
    <izvorni_sadrzaj> HANN - INVEST d.o.o. POREČ, OIB 22197278532, Žbandaj, Žbandaj 59, 52440 Poreč zastupanog po punomoćniku Azra Hodžić</izvorni_sadrzaj>
    <derivirana_varijabla naziv="DomainObject.Predmet.ProtustrankaFormatedWithAdressOIB_1"> HANN - INVEST d.o.o. POREČ, OIB 22197278532, Žbandaj, Žbandaj 59, 52440 Poreč zastupanog po punomoćniku Azra Hodžić</derivirana_varijabla>
  </DomainObject.Predmet.ProtustrankaFormatedWithAdressOIB>
  <DomainObject.Predmet.ProtustrankaWithAdress>
    <izvorni_sadrzaj>HANN - INVEST d.o.o. POREČ Žbandaj, Žbandaj 59, 52440 Poreč</izvorni_sadrzaj>
    <derivirana_varijabla naziv="DomainObject.Predmet.ProtustrankaWithAdress_1">HANN - INVEST d.o.o. POREČ Žbandaj, Žbandaj 59, 52440 Poreč</derivirana_varijabla>
  </DomainObject.Predmet.ProtustrankaWithAdress>
  <DomainObject.Predmet.ProtustrankaWithAdressOIB>
    <izvorni_sadrzaj>HANN - INVEST d.o.o. POREČ, OIB 22197278532, Žbandaj, Žbandaj 59, 52440 Poreč</izvorni_sadrzaj>
    <derivirana_varijabla naziv="DomainObject.Predmet.ProtustrankaWithAdressOIB_1">HANN - INVEST d.o.o. POREČ, OIB 22197278532, Žbandaj, Žbandaj 59, 52440 Poreč</derivirana_varijabla>
  </DomainObject.Predmet.ProtustrankaWithAdressOIB>
  <DomainObject.Predmet.ProtustrankaNazivFormated>
    <izvorni_sadrzaj>HANN - INVEST d.o.o. POREČ</izvorni_sadrzaj>
    <derivirana_varijabla naziv="DomainObject.Predmet.ProtustrankaNazivFormated_1">HANN - INVEST d.o.o. POREČ</derivirana_varijabla>
  </DomainObject.Predmet.ProtustrankaNazivFormated>
  <DomainObject.Predmet.ProtustrankaNazivFormatedOIB>
    <izvorni_sadrzaj>HANN - INVEST d.o.o. POREČ, OIB 22197278532</izvorni_sadrzaj>
    <derivirana_varijabla naziv="DomainObject.Predmet.ProtustrankaNazivFormatedOIB_1">HANN - INVEST d.o.o. POREČ, OIB 22197278532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406149.10</izvorni_sadrzaj>
    <derivirana_varijabla naziv="DomainObject.Predmet.TrenutnaVrijednost_1">406149.10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HANN - INVEST d.o.o. POREČ zastupanog po punomoćniku Azra Hodžić</item>
    </izvorni_sadrzaj>
    <derivirana_varijabla naziv="DomainObject.Predmet.ProtuStrankaListFormated_1">
      <item>HANN - INVEST d.o.o. POREČ zastupanog po punomoćniku Azra Hodžić</item>
    </derivirana_varijabla>
  </DomainObject.Predmet.ProtuStrankaListFormated>
  <DomainObject.Predmet.ProtuStrankaListFormatedOIB>
    <izvorni_sadrzaj>
      <item>HANN - INVEST d.o.o. POREČ, OIB 22197278532 zastupanog po punomoćniku Azra Hodžić</item>
    </izvorni_sadrzaj>
    <derivirana_varijabla naziv="DomainObject.Predmet.ProtuStrankaListFormatedOIB_1">
      <item>HANN - INVEST d.o.o. POREČ, OIB 22197278532 zastupanog po punomoćniku Azra Hodžić</item>
    </derivirana_varijabla>
  </DomainObject.Predmet.ProtuStrankaListFormatedOIB>
  <DomainObject.Predmet.ProtuStrankaListFormatedWithAdress>
    <izvorni_sadrzaj>
      <item>HANN - INVEST d.o.o. POREČ, Žbandaj, Žbandaj 59, 52440 Poreč zastupanog po punomoćniku Azra Hodžić</item>
    </izvorni_sadrzaj>
    <derivirana_varijabla naziv="DomainObject.Predmet.ProtuStrankaListFormatedWithAdress_1">
      <item>HANN - INVEST d.o.o. POREČ, Žbandaj, Žbandaj 59, 52440 Poreč zastupanog po punomoćniku Azra Hodžić</item>
    </derivirana_varijabla>
  </DomainObject.Predmet.ProtuStrankaListFormatedWithAdress>
  <DomainObject.Predmet.ProtuStrankaListFormatedWithAdressOIB>
    <izvorni_sadrzaj>
      <item>HANN - INVEST d.o.o. POREČ, OIB 22197278532, Žbandaj, Žbandaj 59, 52440 Poreč zastupanog po punomoćniku Azra Hodžić</item>
    </izvorni_sadrzaj>
    <derivirana_varijabla naziv="DomainObject.Predmet.ProtuStrankaListFormatedWithAdressOIB_1">
      <item>HANN - INVEST d.o.o. POREČ, OIB 22197278532, Žbandaj, Žbandaj 59, 52440 Poreč zastupanog po punomoćniku Azra Hodžić</item>
    </derivirana_varijabla>
  </DomainObject.Predmet.ProtuStrankaListFormatedWithAdressOIB>
  <DomainObject.Predmet.ProtuStrankaListNazivFormated>
    <izvorni_sadrzaj>
      <item>HANN - INVEST d.o.o. POREČ</item>
    </izvorni_sadrzaj>
    <derivirana_varijabla naziv="DomainObject.Predmet.ProtuStrankaListNazivFormated_1">
      <item>HANN - INVEST d.o.o. POREČ</item>
    </derivirana_varijabla>
  </DomainObject.Predmet.ProtuStrankaListNazivFormated>
  <DomainObject.Predmet.ProtuStrankaListNazivFormatedOIB>
    <izvorni_sadrzaj>
      <item>HANN - INVEST d.o.o. POREČ, OIB 22197278532</item>
    </izvorni_sadrzaj>
    <derivirana_varijabla naziv="DomainObject.Predmet.ProtuStrankaListNazivFormatedOIB_1">
      <item>HANN - INVEST d.o.o. POREČ, OIB 22197278532</item>
    </derivirana_varijabla>
  </DomainObject.Predmet.ProtuStrankaListNazivFormatedOIB>
  <DomainObject.Predmet.OstaliListFormated>
    <izvorni_sadrzaj>
      <item>Azra Hodžić punomoćnik sudionika u postupku HANN - INVEST d.o.o. POREČ</item>
    </izvorni_sadrzaj>
    <derivirana_varijabla naziv="DomainObject.Predmet.OstaliListFormated_1">
      <item>Azra Hodžić punomoćnik sudionika u postupku HANN - INVEST d.o.o. POREČ</item>
    </derivirana_varijabla>
  </DomainObject.Predmet.OstaliListFormated>
  <DomainObject.Predmet.OstaliListFormatedOIB>
    <izvorni_sadrzaj>
      <item>Azra Hodžić, OIB 05894358047 punomoćnik sudionika u postupku HANN - INVEST d.o.o. POREČ</item>
    </izvorni_sadrzaj>
    <derivirana_varijabla naziv="DomainObject.Predmet.OstaliListFormatedOIB_1">
      <item>Azra Hodžić, OIB 05894358047 punomoćnik sudionika u postupku HANN - INVEST d.o.o. POREČ</item>
    </derivirana_varijabla>
  </DomainObject.Predmet.OstaliListFormatedOIB>
  <DomainObject.Predmet.OstaliListFormatedWithAdress>
    <izvorni_sadrzaj>
      <item>Azra Hodžić, Mate Balote 20a, 51000 Rijeka punomoćnik sudionika u postupku HANN - INVEST d.o.o. POREČ</item>
    </izvorni_sadrzaj>
    <derivirana_varijabla naziv="DomainObject.Predmet.OstaliListFormatedWithAdress_1">
      <item>Azra Hodžić, Mate Balote 20a, 51000 Rijeka punomoćnik sudionika u postupku HANN - INVEST d.o.o. POREČ</item>
    </derivirana_varijabla>
  </DomainObject.Predmet.OstaliListFormatedWithAdress>
  <DomainObject.Predmet.OstaliListFormatedWithAdressOIB>
    <izvorni_sadrzaj>
      <item>Azra Hodžić, OIB 05894358047, Mate Balote 20a, 51000 Rijeka punomoćnik sudionika u postupku HANN - INVEST d.o.o. POREČ</item>
    </izvorni_sadrzaj>
    <derivirana_varijabla naziv="DomainObject.Predmet.OstaliListFormatedWithAdressOIB_1">
      <item>Azra Hodžić, OIB 05894358047, Mate Balote 20a, 51000 Rijeka punomoćnik sudionika u postupku HANN - INVEST d.o.o. POREČ</item>
    </derivirana_varijabla>
  </DomainObject.Predmet.OstaliListFormatedWithAdressOIB>
  <DomainObject.Predmet.OstaliListNazivFormated>
    <izvorni_sadrzaj>
      <item>Azra Hodžić</item>
    </izvorni_sadrzaj>
    <derivirana_varijabla naziv="DomainObject.Predmet.OstaliListNazivFormated_1">
      <item>Azra Hodžić</item>
    </derivirana_varijabla>
  </DomainObject.Predmet.OstaliListNazivFormated>
  <DomainObject.Predmet.OstaliListNazivFormatedOIB>
    <izvorni_sadrzaj>
      <item>Azra Hodžić, OIB 05894358047</item>
    </izvorni_sadrzaj>
    <derivirana_varijabla naziv="DomainObject.Predmet.OstaliListNazivFormatedOIB_1">
      <item>Azra Hodžić, OIB 05894358047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HANN - INVEST d.o.o. POREČ</izvorni_sadrzaj>
    <derivirana_varijabla naziv="DomainObject.Predmet.ProtustrankaIDrugi_1">HANN - INVEST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HANN - INVEST d.o.o. POREČ, OIB 22197278532, Žbandaj, Žbandaj 59, 52440 Poreč</izvorni_sadrzaj>
    <derivirana_varijabla naziv="DomainObject.Predmet.ProtustrankaIDrugiAdressOIB_1">HANN - INVEST d.o.o. POREČ, OIB 22197278532, Žbandaj, Žbandaj 59,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HANN - INVEST d.o.o. POREČ</item>
      <item>Azra Hodžić</item>
    </izvorni_sadrzaj>
    <derivirana_varijabla naziv="DomainObject.Predmet.SudioniciListNaziv_1">
      <item>FINANCIJSKA AGENCIJA, RC RIJEKA, PODRUŽNICA PULA, PULA</item>
      <item>HANN - INVEST d.o.o. POREČ</item>
      <item>Azra Hodžić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HANN - INVEST d.o.o. POREČ, OIB 22197278532, Žbandaj, Žbandaj 59,52440 Poreč</item>
      <item>Azra Hodžić, OIB 05894358047, Mate Balote 20a,51000 Rijeka</item>
    </izvorni_sadrzaj>
    <derivirana_varijabla naziv="DomainObject.Predmet.SudioniciListAdressOIB_1">
      <item>FINANCIJSKA AGENCIJA, RC RIJEKA, PODRUŽNICA PULA, PULA, OIB 85821130368, Ulica grada Vukovara 70,10000 Zagreb</item>
      <item>HANN - INVEST d.o.o. POREČ, OIB 22197278532, Žbandaj, Žbandaj 59,52440 Poreč</item>
      <item>Azra Hodžić, OIB 05894358047, Mate Balote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22197278532</item>
      <item>, OIB 05894358047</item>
    </izvorni_sadrzaj>
    <derivirana_varijabla naziv="DomainObject.Predmet.SudioniciListNazivOIB_1">
      <item>, OIB 85821130368</item>
      <item>, OIB 22197278532</item>
      <item>, OIB 05894358047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1661</properties:Characters>
  <properties:Lines>61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2017-01-30T09:32:00Z</dcterms:created>
  <dc:creator>Tijana Licul</dc:creator>
  <cp:lastModifiedBy>Sanja Prodan</cp:lastModifiedBy>
  <cp:lastPrinted>2017-01-30T09:36:00Z</cp:lastPrinted>
  <dcterms:modified xmlns:xsi="http://www.w3.org/2001/XMLSchema-instance" xsi:type="dcterms:W3CDTF">2017-01-30T09:37:00Z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