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1cb8" w14:paraId="5e91cb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444B2">
        <w:t>8210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444B2">
        <w:t xml:space="preserve">01.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22246">
        <w:t xml:space="preserve">ARAMBAŠIĆ-PROMET d.o.o., Zagreb, Sunekova 15 </w:t>
      </w:r>
      <w:r w:rsidR="00AC4528">
        <w:t>(OIB</w:t>
      </w:r>
      <w:r w:rsidR="00CB0338">
        <w:t>:</w:t>
      </w:r>
      <w:r w:rsidR="00322246">
        <w:t xml:space="preserve"> 70761454491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22246">
        <w:t xml:space="preserve">46.135,51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373F4">
        <w:t xml:space="preserve">01. veljače 2016. </w:t>
      </w:r>
      <w:r w:rsidR="00E5092D">
        <w:t>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2246"/>
    <w:rsid w:val="00325398"/>
    <w:rsid w:val="00365F66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5F56FE"/>
    <w:rsid w:val="00627F6A"/>
    <w:rsid w:val="006444B2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373F4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8210</izvorni_sadrzaj>
    <derivirana_varijabla naziv="DomainObject.Predmet.Broj_1">8210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St-8210/2015</izvorni_sadrzaj>
    <derivirana_varijabla naziv="DomainObject.Predmet.OznakaBroj_1">St-8210/2015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ARAMBAŠIĆ-PROMET d.o.o. zastupanog po punomoćniku Radmila Arambašić</izvorni_sadrzaj>
    <derivirana_varijabla naziv="DomainObject.Predmet.ProtustrankaFormated_1">  ARAMBAŠIĆ-PROMET d.o.o. zastupanog po punomoćniku Radmila Arambašić</derivirana_varijabla>
  </DomainObject.Predmet.ProtustrankaFormated>
  <DomainObject.Predmet.ProtustrankaFormatedOIB>
    <izvorni_sadrzaj>  ARAMBAŠIĆ-PROMET d.o.o., OIB 70761454491 zastupanog po punomoćniku Radmila Arambašić</izvorni_sadrzaj>
    <derivirana_varijabla naziv="DomainObject.Predmet.ProtustrankaFormatedOIB_1">  ARAMBAŠIĆ-PROMET d.o.o., OIB 70761454491 zastupanog po punomoćniku Radmila Arambašić</derivirana_varijabla>
  </DomainObject.Predmet.ProtustrankaFormatedOIB>
  <DomainObject.Predmet.ProtustrankaFormatedWithAdress>
    <izvorni_sadrzaj> ARAMBAŠIĆ-PROMET d.o.o., Sunekova 15, 10000 Zagreb zastupanog po punomoćniku Radmila Arambašić</izvorni_sadrzaj>
    <derivirana_varijabla naziv="DomainObject.Predmet.ProtustrankaFormatedWithAdress_1"> ARAMBAŠIĆ-PROMET d.o.o., Sunekova 15, 10000 Zagreb zastupanog po punomoćniku Radmila Arambašić</derivirana_varijabla>
  </DomainObject.Predmet.ProtustrankaFormatedWithAdress>
  <DomainObject.Predmet.ProtustrankaFormatedWithAdressOIB>
    <izvorni_sadrzaj> ARAMBAŠIĆ-PROMET d.o.o., OIB 70761454491, Sunekova 15, 10000 Zagreb zastupanog po punomoćniku Radmila Arambašić</izvorni_sadrzaj>
    <derivirana_varijabla naziv="DomainObject.Predmet.ProtustrankaFormatedWithAdressOIB_1"> ARAMBAŠIĆ-PROMET d.o.o., OIB 70761454491, Sunekova 15, 10000 Zagreb zastupanog po punomoćniku Radmila Arambašić</derivirana_varijabla>
  </DomainObject.Predmet.ProtustrankaFormatedWithAdressOIB>
  <DomainObject.Predmet.ProtustrankaWithAdress>
    <izvorni_sadrzaj>ARAMBAŠIĆ-PROMET d.o.o. Sunekova 15, 10000 Zagreb</izvorni_sadrzaj>
    <derivirana_varijabla naziv="DomainObject.Predmet.ProtustrankaWithAdress_1">ARAMBAŠIĆ-PROMET d.o.o. Sunekova 15, 10000 Zagreb</derivirana_varijabla>
  </DomainObject.Predmet.ProtustrankaWithAdress>
  <DomainObject.Predmet.ProtustrankaWithAdressOIB>
    <izvorni_sadrzaj>ARAMBAŠIĆ-PROMET d.o.o., OIB 70761454491, Sunekova 15, 10000 Zagreb</izvorni_sadrzaj>
    <derivirana_varijabla naziv="DomainObject.Predmet.ProtustrankaWithAdressOIB_1">ARAMBAŠIĆ-PROMET d.o.o., OIB 70761454491, Sunekova 15, 10000 Zagreb</derivirana_varijabla>
  </DomainObject.Predmet.ProtustrankaWithAdressOIB>
  <DomainObject.Predmet.ProtustrankaNazivFormated>
    <izvorni_sadrzaj>ARAMBAŠIĆ-PROMET d.o.o.</izvorni_sadrzaj>
    <derivirana_varijabla naziv="DomainObject.Predmet.ProtustrankaNazivFormated_1">ARAMBAŠIĆ-PROMET d.o.o.</derivirana_varijabla>
  </DomainObject.Predmet.ProtustrankaNazivFormated>
  <DomainObject.Predmet.ProtustrankaNazivFormatedOIB>
    <izvorni_sadrzaj>ARAMBAŠIĆ-PROMET d.o.o., OIB 70761454491</izvorni_sadrzaj>
    <derivirana_varijabla naziv="DomainObject.Predmet.ProtustrankaNazivFormatedOIB_1">ARAMBAŠIĆ-PROMET d.o.o., OIB 70761454491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ARAMBAŠIĆ-PROMET d.o.o. zastupanog po punomoćniku Radmila Arambašić</item>
    </izvorni_sadrzaj>
    <derivirana_varijabla naziv="DomainObject.Predmet.ProtuStrankaListFormated_1">
      <item>ARAMBAŠIĆ-PROMET d.o.o. zastupanog po punomoćniku Radmila Arambašić</item>
    </derivirana_varijabla>
  </DomainObject.Predmet.ProtuStrankaListFormated>
  <DomainObject.Predmet.ProtuStrankaListFormatedOIB>
    <izvorni_sadrzaj>
      <item>ARAMBAŠIĆ-PROMET d.o.o., OIB 70761454491 zastupanog po punomoćniku Radmila Arambašić</item>
    </izvorni_sadrzaj>
    <derivirana_varijabla naziv="DomainObject.Predmet.ProtuStrankaListFormatedOIB_1">
      <item>ARAMBAŠIĆ-PROMET d.o.o., OIB 70761454491 zastupanog po punomoćniku Radmila Arambašić</item>
    </derivirana_varijabla>
  </DomainObject.Predmet.ProtuStrankaListFormatedOIB>
  <DomainObject.Predmet.ProtuStrankaListFormatedWithAdress>
    <izvorni_sadrzaj>
      <item>ARAMBAŠIĆ-PROMET d.o.o., Sunekova 15, 10000 Zagreb zastupanog po punomoćniku Radmila Arambašić</item>
    </izvorni_sadrzaj>
    <derivirana_varijabla naziv="DomainObject.Predmet.ProtuStrankaListFormatedWithAdress_1">
      <item>ARAMBAŠIĆ-PROMET d.o.o., Sunekova 15, 10000 Zagreb zastupanog po punomoćniku Radmila Arambašić</item>
    </derivirana_varijabla>
  </DomainObject.Predmet.ProtuStrankaListFormatedWithAdress>
  <DomainObject.Predmet.ProtuStrankaListFormatedWithAdressOIB>
    <izvorni_sadrzaj>
      <item>ARAMBAŠIĆ-PROMET d.o.o., OIB 70761454491, Sunekova 15, 10000 Zagreb zastupanog po punomoćniku Radmila Arambašić</item>
    </izvorni_sadrzaj>
    <derivirana_varijabla naziv="DomainObject.Predmet.ProtuStrankaListFormatedWithAdressOIB_1">
      <item>ARAMBAŠIĆ-PROMET d.o.o., OIB 70761454491, Sunekova 15, 10000 Zagreb zastupanog po punomoćniku Radmila Arambašić</item>
    </derivirana_varijabla>
  </DomainObject.Predmet.ProtuStrankaListFormatedWithAdressOIB>
  <DomainObject.Predmet.ProtuStrankaListNazivFormated>
    <izvorni_sadrzaj>
      <item>ARAMBAŠIĆ-PROMET d.o.o.</item>
    </izvorni_sadrzaj>
    <derivirana_varijabla naziv="DomainObject.Predmet.ProtuStrankaListNazivFormated_1">
      <item>ARAMBAŠIĆ-PROMET d.o.o.</item>
    </derivirana_varijabla>
  </DomainObject.Predmet.ProtuStrankaListNazivFormated>
  <DomainObject.Predmet.ProtuStrankaListNazivFormatedOIB>
    <izvorni_sadrzaj>
      <item>ARAMBAŠIĆ-PROMET d.o.o., OIB 70761454491</item>
    </izvorni_sadrzaj>
    <derivirana_varijabla naziv="DomainObject.Predmet.ProtuStrankaListNazivFormatedOIB_1">
      <item>ARAMBAŠIĆ-PROMET d.o.o., OIB 70761454491</item>
    </derivirana_varijabla>
  </DomainObject.Predmet.ProtuStrankaListNazivFormatedOIB>
  <DomainObject.Predmet.OstaliListFormated>
    <izvorni_sadrzaj>
      <item>Radmila Arambašić punomoćnik sudionika u postupku ARAMBAŠIĆ-PROMET d.o.o.</item>
    </izvorni_sadrzaj>
    <derivirana_varijabla naziv="DomainObject.Predmet.OstaliListFormated_1">
      <item>Radmila Arambašić punomoćnik sudionika u postupku ARAMBAŠIĆ-PROMET d.o.o.</item>
    </derivirana_varijabla>
  </DomainObject.Predmet.OstaliListFormated>
  <DomainObject.Predmet.OstaliListFormatedOIB>
    <izvorni_sadrzaj>
      <item>Radmila Arambašić, OIB 13495550512 punomoćnik sudionika u postupku ARAMBAŠIĆ-PROMET d.o.o.</item>
    </izvorni_sadrzaj>
    <derivirana_varijabla naziv="DomainObject.Predmet.OstaliListFormatedOIB_1">
      <item>Radmila Arambašić, OIB 13495550512 punomoćnik sudionika u postupku ARAMBAŠIĆ-PROMET d.o.o.</item>
    </derivirana_varijabla>
  </DomainObject.Predmet.OstaliListFormatedOIB>
  <DomainObject.Predmet.OstaliListFormatedWithAdress>
    <izvorni_sadrzaj>
      <item>Radmila Arambašić, Sunekova 5, 10000 Zagreb punomoćnik sudionika u postupku ARAMBAŠIĆ-PROMET d.o.o.</item>
    </izvorni_sadrzaj>
    <derivirana_varijabla naziv="DomainObject.Predmet.OstaliListFormatedWithAdress_1">
      <item>Radmila Arambašić, Sunekova 5, 10000 Zagreb punomoćnik sudionika u postupku ARAMBAŠIĆ-PROMET d.o.o.</item>
    </derivirana_varijabla>
  </DomainObject.Predmet.OstaliListFormatedWithAdress>
  <DomainObject.Predmet.OstaliListFormatedWithAdressOIB>
    <izvorni_sadrzaj>
      <item>Radmila Arambašić, OIB 13495550512, Sunekova 5, 10000 Zagreb punomoćnik sudionika u postupku ARAMBAŠIĆ-PROMET d.o.o.</item>
    </izvorni_sadrzaj>
    <derivirana_varijabla naziv="DomainObject.Predmet.OstaliListFormatedWithAdressOIB_1">
      <item>Radmila Arambašić, OIB 13495550512, Sunekova 5, 10000 Zagreb punomoćnik sudionika u postupku ARAMBAŠIĆ-PROMET d.o.o.</item>
    </derivirana_varijabla>
  </DomainObject.Predmet.OstaliListFormatedWithAdressOIB>
  <DomainObject.Predmet.OstaliListNazivFormated>
    <izvorni_sadrzaj>
      <item>Radmila Arambašić</item>
    </izvorni_sadrzaj>
    <derivirana_varijabla naziv="DomainObject.Predmet.OstaliListNazivFormated_1">
      <item>Radmila Arambašić</item>
    </derivirana_varijabla>
  </DomainObject.Predmet.OstaliListNazivFormated>
  <DomainObject.Predmet.OstaliListNazivFormatedOIB>
    <izvorni_sadrzaj>
      <item>Radmila Arambašić, OIB 13495550512</item>
    </izvorni_sadrzaj>
    <derivirana_varijabla naziv="DomainObject.Predmet.OstaliListNazivFormatedOIB_1">
      <item>Radmila Arambašić, OIB 13495550512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ARAMBAŠIĆ-PROMET d.o.o.</izvorni_sadrzaj>
    <derivirana_varijabla naziv="DomainObject.Predmet.ProtustrankaIDrugi_1">ARAMBAŠIĆ-PROMET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ARAMBAŠIĆ-PROMET d.o.o., OIB 70761454491, Sunekova 15, 10000 Zagreb</izvorni_sadrzaj>
    <derivirana_varijabla naziv="DomainObject.Predmet.ProtustrankaIDrugiAdressOIB_1">ARAMBAŠIĆ-PROMET d.o.o., OIB 70761454491, Sunekova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ARAMBAŠIĆ-PROMET d.o.o.</item>
      <item>Radmila Arambašić</item>
    </izvorni_sadrzaj>
    <derivirana_varijabla naziv="DomainObject.Predmet.SudioniciListNaziv_1">
      <item>FINA Regionalni centar Zagreb</item>
      <item>ARAMBAŠIĆ-PROMET d.o.o.</item>
      <item>Radmila Arambašić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ARAMBAŠIĆ-PROMET d.o.o., OIB 70761454491, Sunekova 15,10000 Zagreb</item>
      <item>Radmila Arambašić, OIB 13495550512, Sunekova 5,10000 Zagreb</item>
    </izvorni_sadrzaj>
    <derivirana_varijabla naziv="DomainObject.Predmet.SudioniciListAdressOIB_1">
      <item>FINA Regionalni centar Zagreb, OIB 85821130368, Trg svibanjskih žrtava 1995. 1,10000 Zagreb</item>
      <item>ARAMBAŠIĆ-PROMET d.o.o., OIB 70761454491, Sunekova 15,10000 Zagreb</item>
      <item>Radmila Arambašić, OIB 13495550512, Sunekova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70761454491</item>
      <item>, OIB 13495550512</item>
    </izvorni_sadrzaj>
    <derivirana_varijabla naziv="DomainObject.Predmet.SudioniciListNazivOIB_1">
      <item>, OIB 85821130368</item>
      <item>, OIB 70761454491</item>
      <item>, OIB 13495550512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2016-02-01T14:00:00Z</dcterms:created>
  <dc:creator>ilukac</dc:creator>
  <cp:lastModifiedBy>Anita Ban</cp:lastModifiedBy>
  <cp:lastPrinted>2016-02-01T14:01:00Z</cp:lastPrinted>
  <dcterms:modified xmlns:xsi="http://www.w3.org/2001/XMLSchema-instance" xsi:type="dcterms:W3CDTF">2016-02-01T14:07:00Z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