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fef3" w14:paraId="f5dfef3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B667CD">
        <w:t>9</w:t>
      </w:r>
      <w:r w:rsidR="00077049">
        <w:t>/</w:t>
      </w:r>
      <w:r w:rsidR="0069561D">
        <w:t>1</w:t>
      </w:r>
      <w:r w:rsidR="00B667CD">
        <w:t>6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B667CD">
        <w:rPr>
          <w:szCs w:val="20"/>
        </w:rPr>
        <w:t>DIPLOMA MEDIA j.d.o.o., Zagreb, Bukovac Gornji 131, OIB: 27828819421</w:t>
      </w:r>
      <w:r w:rsidR="00B667CD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B667CD">
        <w:t>33.695,73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B4105F"/>
    <w:rsid w:val="00B667CD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7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7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7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7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7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7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7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7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St-9/2016</izvorni_sadrzaj>
    <derivirana_varijabla naziv="DomainObject.Predmet.OznakaBroj_1">St-9/2016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DIPLOMA MEDIA j.d.o.o.</izvorni_sadrzaj>
    <derivirana_varijabla naziv="DomainObject.Predmet.ProtustrankaFormated_1">  DIPLOMA MEDIA j.d.o.o.</derivirana_varijabla>
  </DomainObject.Predmet.ProtustrankaFormated>
  <DomainObject.Predmet.ProtustrankaFormatedOIB>
    <izvorni_sadrzaj>  DIPLOMA MEDIA j.d.o.o., OIB 27828819421</izvorni_sadrzaj>
    <derivirana_varijabla naziv="DomainObject.Predmet.ProtustrankaFormatedOIB_1">  DIPLOMA MEDIA j.d.o.o., OIB 27828819421</derivirana_varijabla>
  </DomainObject.Predmet.ProtustrankaFormatedOIB>
  <DomainObject.Predmet.ProtustrankaFormatedWithAdress>
    <izvorni_sadrzaj> DIPLOMA MEDIA j.d.o.o., Bukovac Gornji 131, 10000 Zagreb</izvorni_sadrzaj>
    <derivirana_varijabla naziv="DomainObject.Predmet.ProtustrankaFormatedWithAdress_1"> DIPLOMA MEDIA j.d.o.o., Bukovac Gornji 131, 10000 Zagreb</derivirana_varijabla>
  </DomainObject.Predmet.ProtustrankaFormatedWithAdress>
  <DomainObject.Predmet.ProtustrankaFormatedWithAdressOIB>
    <izvorni_sadrzaj> DIPLOMA MEDIA j.d.o.o., OIB 27828819421, Bukovac Gornji 131, 10000 Zagreb</izvorni_sadrzaj>
    <derivirana_varijabla naziv="DomainObject.Predmet.ProtustrankaFormatedWithAdressOIB_1"> DIPLOMA MEDIA j.d.o.o., OIB 27828819421, Bukovac Gornji 131, 10000 Zagreb</derivirana_varijabla>
  </DomainObject.Predmet.ProtustrankaFormatedWithAdressOIB>
  <DomainObject.Predmet.ProtustrankaWithAdress>
    <izvorni_sadrzaj>DIPLOMA MEDIA j.d.o.o. Bukovac Gornji 131, 10000 Zagreb</izvorni_sadrzaj>
    <derivirana_varijabla naziv="DomainObject.Predmet.ProtustrankaWithAdress_1">DIPLOMA MEDIA j.d.o.o. Bukovac Gornji 131, 10000 Zagreb</derivirana_varijabla>
  </DomainObject.Predmet.ProtustrankaWithAdress>
  <DomainObject.Predmet.ProtustrankaWithAdressOIB>
    <izvorni_sadrzaj>DIPLOMA MEDIA j.d.o.o., OIB 27828819421, Bukovac Gornji 131, 10000 Zagreb</izvorni_sadrzaj>
    <derivirana_varijabla naziv="DomainObject.Predmet.ProtustrankaWithAdressOIB_1">DIPLOMA MEDIA j.d.o.o., OIB 27828819421, Bukovac Gornji 131, 10000 Zagreb</derivirana_varijabla>
  </DomainObject.Predmet.ProtustrankaWithAdressOIB>
  <DomainObject.Predmet.ProtustrankaNazivFormated>
    <izvorni_sadrzaj>DIPLOMA MEDIA j.d.o.o.</izvorni_sadrzaj>
    <derivirana_varijabla naziv="DomainObject.Predmet.ProtustrankaNazivFormated_1">DIPLOMA MEDIA j.d.o.o.</derivirana_varijabla>
  </DomainObject.Predmet.ProtustrankaNazivFormated>
  <DomainObject.Predmet.ProtustrankaNazivFormatedOIB>
    <izvorni_sadrzaj>DIPLOMA MEDIA j.d.o.o., OIB 27828819421</izvorni_sadrzaj>
    <derivirana_varijabla naziv="DomainObject.Predmet.ProtustrankaNazivFormatedOIB_1">DIPLOMA MEDIA j.d.o.o., OIB 27828819421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DIPLOMA MEDIA j.d.o.o.</item>
    </izvorni_sadrzaj>
    <derivirana_varijabla naziv="DomainObject.Predmet.ProtuStrankaListFormated_1">
      <item>DIPLOMA MEDIA j.d.o.o.</item>
    </derivirana_varijabla>
  </DomainObject.Predmet.ProtuStrankaListFormated>
  <DomainObject.Predmet.ProtuStrankaListFormatedOIB>
    <izvorni_sadrzaj>
      <item>DIPLOMA MEDIA j.d.o.o., OIB 27828819421</item>
    </izvorni_sadrzaj>
    <derivirana_varijabla naziv="DomainObject.Predmet.ProtuStrankaListFormatedOIB_1">
      <item>DIPLOMA MEDIA j.d.o.o., OIB 27828819421</item>
    </derivirana_varijabla>
  </DomainObject.Predmet.ProtuStrankaListFormatedOIB>
  <DomainObject.Predmet.ProtuStrankaListFormatedWithAdress>
    <izvorni_sadrzaj>
      <item>DIPLOMA MEDIA j.d.o.o., Bukovac Gornji 131, 10000 Zagreb</item>
    </izvorni_sadrzaj>
    <derivirana_varijabla naziv="DomainObject.Predmet.ProtuStrankaListFormatedWithAdress_1">
      <item>DIPLOMA MEDIA j.d.o.o., Bukovac Gornji 131, 10000 Zagreb</item>
    </derivirana_varijabla>
  </DomainObject.Predmet.ProtuStrankaListFormatedWithAdress>
  <DomainObject.Predmet.ProtuStrankaListFormatedWithAdressOIB>
    <izvorni_sadrzaj>
      <item>DIPLOMA MEDIA j.d.o.o., OIB 27828819421, Bukovac Gornji 131, 10000 Zagreb</item>
    </izvorni_sadrzaj>
    <derivirana_varijabla naziv="DomainObject.Predmet.ProtuStrankaListFormatedWithAdressOIB_1">
      <item>DIPLOMA MEDIA j.d.o.o., OIB 27828819421, Bukovac Gornji 131, 10000 Zagreb</item>
    </derivirana_varijabla>
  </DomainObject.Predmet.ProtuStrankaListFormatedWithAdressOIB>
  <DomainObject.Predmet.ProtuStrankaListNazivFormated>
    <izvorni_sadrzaj>
      <item>DIPLOMA MEDIA j.d.o.o.</item>
    </izvorni_sadrzaj>
    <derivirana_varijabla naziv="DomainObject.Predmet.ProtuStrankaListNazivFormated_1">
      <item>DIPLOMA MEDIA j.d.o.o.</item>
    </derivirana_varijabla>
  </DomainObject.Predmet.ProtuStrankaListNazivFormated>
  <DomainObject.Predmet.ProtuStrankaListNazivFormatedOIB>
    <izvorni_sadrzaj>
      <item>DIPLOMA MEDIA j.d.o.o., OIB 27828819421</item>
    </izvorni_sadrzaj>
    <derivirana_varijabla naziv="DomainObject.Predmet.ProtuStrankaListNazivFormatedOIB_1">
      <item>DIPLOMA MEDIA j.d.o.o., OIB 27828819421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DIPLOMA MEDIA j.d.o.o.</izvorni_sadrzaj>
    <derivirana_varijabla naziv="DomainObject.Predmet.ProtustrankaIDrugi_1">DIPLOMA MEDIA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DIPLOMA MEDIA j.d.o.o., OIB 27828819421, Bukovac Gornji 131, 10000 Zagreb</izvorni_sadrzaj>
    <derivirana_varijabla naziv="DomainObject.Predmet.ProtustrankaIDrugiAdressOIB_1">DIPLOMA MEDIA j.d.o.o., OIB 27828819421, Bukovac Gornji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DIPLOMA MEDIA j.d.o.o.</item>
    </izvorni_sadrzaj>
    <derivirana_varijabla naziv="DomainObject.Predmet.SudioniciListNaziv_1">
      <item>FINA Regionalni centar Zagreb</item>
      <item>DIPLOMA MEDIA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DIPLOMA MEDIA j.d.o.o., OIB 27828819421, Bukovac Gornji 131,10000 Zagreb</item>
    </izvorni_sadrzaj>
    <derivirana_varijabla naziv="DomainObject.Predmet.SudioniciListAdressOIB_1">
      <item>FINA Regionalni centar Zagreb, OIB 85821130368, Trg svibanjskih žrtava 1995. 1,10000 Zagreb</item>
      <item>DIPLOMA MEDIA j.d.o.o., OIB 27828819421, Bukovac Gornji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27828819421</item>
    </izvorni_sadrzaj>
    <derivirana_varijabla naziv="DomainObject.Predmet.SudioniciListNazivOIB_1">
      <item>, OIB 85821130368</item>
      <item>, OIB 27828819421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241</properties:Words>
  <properties:Characters>1306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2016-02-23T09:26:00Z</cp:lastPrinted>
  <dcterms:modified xmlns:xsi="http://www.w3.org/2001/XMLSchema-instance" xsi:type="dcterms:W3CDTF">2016-02-23T09:26:00Z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