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c4fe" w14:paraId="87ac4fe" w:rsidRDefault="00F821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2179" w:rsidP="00F82179" w:rsidR="00AE649C">
      <w:pPr>
        <w:pStyle w:val="NormaleSPIS"/>
        <w:spacing w:after="0"/>
      </w:pPr>
      <w:r>
        <w:t xml:space="preserve">        Republika Hrvatska</w:t>
      </w:r>
    </w:p>
    <w:p w:rsidRDefault="00F82179" w:rsidP="00F82179" w:rsidR="00F82179">
      <w:pPr>
        <w:pStyle w:val="NormaleSPIS"/>
        <w:spacing w:after="0"/>
      </w:pPr>
      <w:r>
        <w:t xml:space="preserve">     Trgovački sud u Bjelovaru</w:t>
      </w:r>
    </w:p>
    <w:p w:rsidRDefault="00F82179" w:rsidP="00F82179" w:rsidR="00F82179">
      <w:pPr>
        <w:pStyle w:val="NormaleSPIS"/>
        <w:spacing w:after="0"/>
      </w:pPr>
      <w:r>
        <w:t>Bjelovar, Šetalište dr.I.Lebovića 42.</w:t>
      </w:r>
    </w:p>
    <w:p w:rsidRDefault="00F82179" w:rsidP="00F82179" w:rsidR="00F82179">
      <w:pPr>
        <w:pStyle w:val="NormaleSPIS"/>
        <w:jc w:val="right"/>
        <w:rPr>
          <w:noProof/>
        </w:rPr>
      </w:pPr>
      <w:r>
        <w:rPr>
          <w:noProof/>
        </w:rPr>
        <w:t>Poslovni broj: 7 St-670/2018-13</w:t>
      </w:r>
    </w:p>
    <w:p w:rsidRDefault="00F82179" w:rsidP="00F82179" w:rsidR="00F82179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F82179" w:rsidP="00F82179" w:rsidR="00F82179">
      <w:pPr>
        <w:jc w:val="center"/>
        <w:rPr>
          <w:noProof/>
        </w:rPr>
      </w:pPr>
      <w:r>
        <w:rPr>
          <w:noProof/>
        </w:rPr>
        <w:t>R J E Š E N J E</w:t>
      </w:r>
    </w:p>
    <w:p w:rsidRDefault="00F82179" w:rsidP="00F82179" w:rsidR="00F82179">
      <w:pPr>
        <w:ind w:firstLine="851"/>
        <w:jc w:val="both"/>
      </w:pPr>
      <w:r>
        <w:t>Trgovački sud u Bjelovaru, po sucu Tomislavu Mrazović, u stečajnom postupku nad dužnikom POLJOPRIVREDNA ZADRUGA BRANITELJA ZLATNI VRTOVI – VIROVITICA iz Virovitice, Poduzetnička zona Antunovac, MBS 010061192, OIB 38875143013, 10. prosinca 2018.</w:t>
      </w:r>
    </w:p>
    <w:p w:rsidRDefault="00F82179" w:rsidP="00F82179" w:rsidR="00F82179">
      <w:pPr>
        <w:jc w:val="center"/>
        <w:rPr>
          <w:noProof/>
        </w:rPr>
      </w:pPr>
      <w:r>
        <w:rPr>
          <w:noProof/>
        </w:rPr>
        <w:t xml:space="preserve">r i j e š i o  j e </w:t>
      </w:r>
    </w:p>
    <w:p w:rsidRDefault="00F82179" w:rsidP="00F82179" w:rsidR="00F8217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rPr>
          <w:noProof/>
        </w:rPr>
        <w:t>Određuje se nagrada privremenoj stečajnoj upraviteljici</w:t>
      </w:r>
      <w:r>
        <w:t xml:space="preserve"> </w:t>
      </w:r>
      <w:r>
        <w:rPr>
          <w:noProof/>
        </w:rPr>
        <w:t>Jeleni Stankus-Tkalec iz Varaždina, Trakošćanska 9A, OIB 91858660271,</w:t>
      </w:r>
      <w:r>
        <w:t xml:space="preserve"> </w:t>
      </w:r>
      <w:r>
        <w:rPr>
          <w:noProof/>
        </w:rPr>
        <w:t xml:space="preserve">u brutto iznosu od 3.000,00 kuna i trošak u brutto iznosu od 1.004,97 kuna.  </w:t>
      </w:r>
    </w:p>
    <w:p w:rsidRDefault="00F82179" w:rsidP="00F82179" w:rsidR="00F82179">
      <w:pPr>
        <w:jc w:val="center"/>
        <w:rPr>
          <w:noProof/>
        </w:rPr>
      </w:pPr>
      <w:r>
        <w:rPr>
          <w:noProof/>
        </w:rPr>
        <w:t>Obrazloženje</w:t>
      </w:r>
    </w:p>
    <w:p w:rsidRDefault="00F82179" w:rsidP="00F82179" w:rsidR="00F82179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Privremena stečajna upraviteljica podnijela je ovom sudu dana 22. studenog 2018. podnesak za isplatu nagrade sukladno Uredbi o kriterijima i načinu obračuna i plaćanja nagrade stečajnim upraviteljima ("Narodne novine" broj 105/2015, dalje: Uredba) te naknade troškova u iznosu od 1.004,97 kuna i to za  poštanske troškove iznos od 50,00 kuna, za Katastar Virovitica biljeg u iznosu od 20,00 kuna, za Uvjerenje od Centra za vozila Hrvatske iznos od 17,94 kuna, za Očevidnik od FINE iznos od 27,00 kuna i putne troškove u iznosu od 504,00 kuna za dan 24. rujna 2018. godine na relaciji Varaždin-Bjelovar-Varaždin.  </w:t>
      </w:r>
    </w:p>
    <w:p w:rsidRDefault="00F82179" w:rsidP="00F82179" w:rsidR="00F82179">
      <w:pPr>
        <w:spacing w:after="0"/>
        <w:ind w:firstLine="851"/>
        <w:jc w:val="both"/>
        <w:rPr>
          <w:noProof/>
        </w:rPr>
      </w:pPr>
      <w:r>
        <w:rPr>
          <w:noProof/>
        </w:rPr>
        <w:t>Stečajni sudac razmotrio je zahtjev privremene stečajne upraviteljice, te odlučio da joj se, temeljem čl.4. Uredbe, odredi nagrada u brutto iznosu od 3.000,00 kn, smatrajući da je ta nagrada primjerena obujmu poslova.</w:t>
      </w:r>
    </w:p>
    <w:p w:rsidRDefault="00F82179" w:rsidP="00F82179" w:rsidR="00F82179">
      <w:pPr>
        <w:ind w:firstLine="851"/>
        <w:jc w:val="both"/>
        <w:rPr>
          <w:noProof/>
        </w:rPr>
      </w:pPr>
      <w:r>
        <w:rPr>
          <w:noProof/>
        </w:rPr>
        <w:t>Troškovi koje upraviteljica potražuje bili su potrebni za utvrđivanje gospodarsko-financijskog stanja dužnika te su, temeljem čl.94. st.1. i 3. Stečajnog zakona (Narodne novine broj 71/15 i 104/17, dalje: SZ), privremenoj stečajnoj upraviteljici odobreni.</w:t>
      </w:r>
    </w:p>
    <w:p w:rsidRDefault="00F82179" w:rsidP="00F82179" w:rsidR="00F82179">
      <w:pPr>
        <w:jc w:val="center"/>
        <w:rPr>
          <w:noProof/>
        </w:rPr>
      </w:pPr>
      <w:r>
        <w:rPr>
          <w:noProof/>
        </w:rPr>
        <w:t xml:space="preserve">Bjelovar 10. prosinca 2018. </w:t>
      </w:r>
    </w:p>
    <w:p w:rsidRDefault="00F82179" w:rsidP="00F82179" w:rsidR="00F82179">
      <w:pPr>
        <w:spacing w:after="0"/>
        <w:ind w:firstLine="5245"/>
        <w:jc w:val="both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</w:t>
      </w:r>
      <w:r>
        <w:rPr>
          <w:noProof/>
        </w:rPr>
        <w:t xml:space="preserve"> S u d a c</w:t>
      </w:r>
    </w:p>
    <w:p w:rsidRDefault="00F82179" w:rsidP="00F82179" w:rsidR="00F82179">
      <w:pPr>
        <w:ind w:firstLine="4820"/>
        <w:jc w:val="both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</w:t>
      </w:r>
      <w:r>
        <w:rPr>
          <w:noProof/>
        </w:rPr>
        <w:t>Tomislav Mrazović</w:t>
      </w:r>
      <w:r>
        <w:rPr>
          <w:noProof/>
        </w:rPr>
        <w:t>,v.r.</w:t>
      </w:r>
    </w:p>
    <w:p w:rsidRDefault="00F82179" w:rsidP="00F82179" w:rsidR="00F82179">
      <w:pPr>
        <w:spacing w:after="0"/>
        <w:ind w:firstLine="4820"/>
        <w:jc w:val="both"/>
        <w:rPr>
          <w:noProof/>
        </w:rPr>
      </w:pPr>
      <w:r>
        <w:rPr>
          <w:noProof/>
        </w:rPr>
        <w:t>Za točnost otpravka-ovlašteni službenik</w:t>
      </w:r>
    </w:p>
    <w:p w:rsidRDefault="00F82179" w:rsidP="00F82179" w:rsidR="00F82179">
      <w:pPr>
        <w:ind w:firstLine="4820"/>
        <w:jc w:val="both"/>
      </w:pPr>
      <w:r>
        <w:rPr>
          <w:noProof/>
        </w:rPr>
        <w:t xml:space="preserve">                  </w:t>
      </w:r>
      <w:bookmarkStart w:name="_GoBack" w:id="0"/>
      <w:bookmarkEnd w:id="0"/>
      <w:r>
        <w:rPr>
          <w:noProof/>
        </w:rPr>
        <w:t>Jasmina Tubić</w:t>
      </w:r>
    </w:p>
    <w:p w:rsidRDefault="00F82179" w:rsidP="00F82179" w:rsidR="00AE649C" w:rsidRPr="00B76F3C">
      <w:pPr>
        <w:jc w:val="both"/>
      </w:pPr>
      <w: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179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72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St-670/2018-13</izvorni_sadrzaj>
    <derivirana_varijabla naziv="DomainObject.Oznaka_1">St-670/2018-13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ZLATNI VRTOVI - VIROVITICA zastupanog po punomoćniku Siniša Novosel</izvorni_sadrzaj>
    <derivirana_varijabla naziv="DomainObject.Predmet.ProtustrankaFormated_1">  POLJOPRIVREDNA ZADRUGA BRANITELJA ZLATNI VRTOVI - VIROVITICA zastupanog po punomoćniku Siniša Novosel</derivirana_varijabla>
  </DomainObject.Predmet.ProtustrankaFormated>
  <DomainObject.Predmet.ProtustrankaFormatedOIB>
    <izvorni_sadrzaj>  POLJOPRIVREDNA ZADRUGA BRANITELJA ZLATNI VRTOVI - VIROVITICA, OIB 38875143013 zastupanog po punomoćniku Siniša Novosel</izvorni_sadrzaj>
    <derivirana_varijabla naziv="DomainObject.Predmet.ProtustrankaFormatedOIB_1">  POLJOPRIVREDNA ZADRUGA BRANITELJA ZLATNI VRTOVI - VIROVITICA, OIB 38875143013 zastupanog po punomoćniku Siniša Novosel</derivirana_varijabla>
  </DomainObject.Predmet.ProtustrankaFormatedOIB>
  <DomainObject.Predmet.ProtustrankaFormatedWithAdress>
    <izvorni_sadrzaj> POLJOPRIVREDNA ZADRUGA BRANITELJA ZLATNI VRTOVI - VIROVITICA, poduzetnička zona Antunovac, 33000 Virovitica zastupanog po punomoćniku Siniša Novosel</izvorni_sadrzaj>
    <derivirana_varijabla naziv="DomainObject.Predmet.ProtustrankaFormatedWithAdress_1"> POLJOPRIVREDNA ZADRUGA BRANITELJA ZLATNI VRTOVI - VIROVITICA, poduzetnička zona Antunovac, 33000 Virovitica zastupanog po punomoćniku Siniša Novosel</derivirana_varijabla>
  </DomainObject.Predmet.ProtustrankaFormatedWithAdress>
  <DomainObject.Predmet.ProtustrankaFormatedWithAdressOIB>
    <izvorni_sadrzaj> POLJOPRIVREDNA ZADRUGA BRANITELJA ZLATNI VRTOVI - VIROVITICA, OIB 38875143013, poduzetnička zona Antunovac, 33000 Virovitica zastupanog po punomoćniku Siniša Novosel</izvorni_sadrzaj>
    <derivirana_varijabla naziv="DomainObject.Predmet.ProtustrankaFormatedWithAdressOIB_1"> POLJOPRIVREDNA ZADRUGA BRANITELJA ZLATNI VRTOVI - VIROVITICA, OIB 38875143013, poduzetnička zona Antunovac, 33000 Virovitica zastupanog po punomoćniku Siniša Novosel</derivirana_varijabla>
  </DomainObject.Predmet.ProtustrankaFormatedWithAdressOIB>
  <DomainObject.Predmet.ProtustrankaWithAdress>
    <izvorni_sadrzaj>POLJOPRIVREDNA ZADRUGA BRANITELJA ZLATNI VRTOVI - VIROVITICA poduzetnička zona Antunovac, 33000 Virovitica</izvorni_sadrzaj>
    <derivirana_varijabla naziv="DomainObject.Predmet.ProtustrankaWithAdress_1">POLJOPRIVREDNA ZADRUGA BRANITELJA ZLATNI VRTOVI - VIROVITICA poduzetnička zona Antunovac, 33000 Virovitica</derivirana_varijabla>
  </DomainObject.Predmet.ProtustrankaWithAdress>
  <DomainObject.Predmet.ProtustrankaWithAdressOIB>
    <izvorni_sadrzaj>POLJOPRIVREDNA ZADRUGA BRANITELJA ZLATNI VRTOVI - VIROVITICA, OIB 38875143013, poduzetnička zona Antunovac, 33000 Virovitica</izvorni_sadrzaj>
    <derivirana_varijabla naziv="DomainObject.Predmet.ProtustrankaWithAdressOIB_1">POLJOPRIVREDNA ZADRUGA BRANITELJA ZLATNI VRTOVI - VIROVITICA, OIB 38875143013, poduzetnička zona Antunovac, 33000 Virovitica</derivirana_varijabla>
  </DomainObject.Predmet.ProtustrankaWithAdressOIB>
  <DomainObject.Predmet.ProtustrankaNazivFormated>
    <izvorni_sadrzaj>POLJOPRIVREDNA ZADRUGA BRANITELJA ZLATNI VRTOVI - VIROVITICA</izvorni_sadrzaj>
    <derivirana_varijabla naziv="DomainObject.Predmet.ProtustrankaNazivFormated_1">POLJOPRIVREDNA ZADRUGA BRANITELJA ZLATNI VRTOVI - VIROVITICA</derivirana_varijabla>
  </DomainObject.Predmet.ProtustrankaNazivFormated>
  <DomainObject.Predmet.ProtustrankaNazivFormatedOIB>
    <izvorni_sadrzaj>POLJOPRIVREDNA ZADRUGA BRANITELJA ZLATNI VRTOVI - VIROVITICA, OIB 38875143013</izvorni_sadrzaj>
    <derivirana_varijabla naziv="DomainObject.Predmet.ProtustrankaNazivFormatedOIB_1">POLJOPRIVREDNA ZADRUGA BRANITELJA ZLATNI VRTOVI - VIROVITICA, OIB 38875143013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BRANITELJA ZLATNI VRTOVI - VIROVITICA zastupanog po punomoćniku Siniša Novosel</item>
    </izvorni_sadrzaj>
    <derivirana_varijabla naziv="DomainObject.Predmet.ProtuStrankaListFormated_1">
      <item>POLJOPRIVREDNA ZADRUGA BRANITELJA ZLATNI VRTOVI - VIROVITICA zastupanog po punomoćniku Siniša Novosel</item>
    </derivirana_varijabla>
  </DomainObject.Predmet.ProtuStrankaListFormated>
  <DomainObject.Predmet.ProtuStrankaListFormatedOIB>
    <izvorni_sadrzaj>
      <item>POLJOPRIVREDNA ZADRUGA BRANITELJA ZLATNI VRTOVI - VIROVITICA, OIB 38875143013 zastupanog po punomoćniku Siniša Novosel</item>
    </izvorni_sadrzaj>
    <derivirana_varijabla naziv="DomainObject.Predmet.ProtuStrankaListFormatedOIB_1">
      <item>POLJOPRIVREDNA ZADRUGA BRANITELJA ZLATNI VRTOVI - VIROVITICA, OIB 38875143013 zastupanog po punomoćniku Siniša Novosel</item>
    </derivirana_varijabla>
  </DomainObject.Predmet.ProtuStrankaListFormatedOIB>
  <DomainObject.Predmet.ProtuStrankaListFormatedWithAdress>
    <izvorni_sadrzaj>
      <item>POLJOPRIVREDNA ZADRUGA BRANITELJA ZLATNI VRTOVI - VIROVITICA, poduzetnička zona Antunovac, 33000 Virovitica zastupanog po punomoćniku Siniša Novosel</item>
    </izvorni_sadrzaj>
    <derivirana_varijabla naziv="DomainObject.Predmet.ProtuStrankaListFormatedWithAdress_1">
      <item>POLJOPRIVREDNA ZADRUGA BRANITELJA ZLATNI VRTOVI - VIROVITICA, poduzetnička zona Antunovac, 33000 Virovitica zastupanog po punomoćniku Siniša Novosel</item>
    </derivirana_varijabla>
  </DomainObject.Predmet.ProtuStrankaListFormatedWithAdress>
  <DomainObject.Predmet.ProtuStrankaListFormatedWithAdressOIB>
    <izvorni_sadrzaj>
      <item>POLJOPRIVREDNA ZADRUGA BRANITELJA ZLATNI VRTOVI - VIROVITICA, OIB 38875143013, poduzetnička zona Antunovac, 33000 Virovitica zastupanog po punomoćniku Siniša Novosel</item>
    </izvorni_sadrzaj>
    <derivirana_varijabla naziv="DomainObject.Predmet.ProtuStrankaListFormatedWithAdressOIB_1">
      <item>POLJOPRIVREDNA ZADRUGA BRANITELJA ZLATNI VRTOVI - VIROVITICA, OIB 38875143013, poduzetnička zona Antunovac, 33000 Virovitica zastupanog po punomoćniku Siniša Novosel</item>
    </derivirana_varijabla>
  </DomainObject.Predmet.ProtuStrankaListFormatedWithAdressOIB>
  <DomainObject.Predmet.ProtuStrankaListNazivFormated>
    <izvorni_sadrzaj>
      <item>POLJOPRIVREDNA ZADRUGA BRANITELJA ZLATNI VRTOVI - VIROVITICA</item>
    </izvorni_sadrzaj>
    <derivirana_varijabla naziv="DomainObject.Predmet.ProtuStrankaListNazivFormated_1">
      <item>POLJOPRIVREDNA ZADRUGA BRANITELJA ZLATNI VRTOVI - VIROVITICA</item>
    </derivirana_varijabla>
  </DomainObject.Predmet.ProtuStrankaListNazivFormated>
  <DomainObject.Predmet.ProtuStrankaListNazivFormatedOIB>
    <izvorni_sadrzaj>
      <item>POLJOPRIVREDNA ZADRUGA BRANITELJA ZLATNI VRTOVI - VIROVITICA, OIB 38875143013</item>
    </izvorni_sadrzaj>
    <derivirana_varijabla naziv="DomainObject.Predmet.ProtuStrankaListNazivFormatedOIB_1">
      <item>POLJOPRIVREDNA ZADRUGA BRANITELJA ZLATNI VRTOVI - VIROVITICA, OIB 38875143013</item>
    </derivirana_varijabla>
  </DomainObject.Predmet.ProtuStrankaListNazivFormatedOIB>
  <DomainObject.Predmet.OstaliListFormated>
    <izvorni_sadrzaj>
      <item>Siniša Novosel punomoćnik sudionika u postupku POLJOPRIVREDNA ZADRUGA BRANITELJA ZLATNI VRTOVI - VIROVITICA</item>
    </izvorni_sadrzaj>
    <derivirana_varijabla naziv="DomainObject.Predmet.OstaliListFormated_1">
      <item>Siniša Novosel punomoćnik sudionika u postupku POLJOPRIVREDNA ZADRUGA BRANITELJA ZLATNI VRTOVI - VIROVITICA</item>
    </derivirana_varijabla>
  </DomainObject.Predmet.OstaliListFormated>
  <DomainObject.Predmet.OstaliListFormatedOIB>
    <izvorni_sadrzaj>
      <item>Siniša Novosel punomoćnik sudionika u postupku POLJOPRIVREDNA ZADRUGA BRANITELJA ZLATNI VRTOVI - VIROVITICA</item>
    </izvorni_sadrzaj>
    <derivirana_varijabla naziv="DomainObject.Predmet.OstaliListFormatedOIB_1">
      <item>Siniša Novosel punomoćnik sudionika u postupku POLJOPRIVREDNA ZADRUGA BRANITELJA ZLATNI VRTOVI - VIROVITICA</item>
    </derivirana_varijabla>
  </DomainObject.Predmet.OstaliListFormatedOIB>
  <DomainObject.Predmet.OstaliListFormatedWithAdress>
    <izvorni_sadrzaj>
      <item>Siniša Novosel, A.Šenoe 6, 33405 Pitomača punomoćnik sudionika u postupku POLJOPRIVREDNA ZADRUGA BRANITELJA ZLATNI VRTOVI - VIROVITICA</item>
    </izvorni_sadrzaj>
    <derivirana_varijabla naziv="DomainObject.Predmet.OstaliListFormatedWithAdress_1">
      <item>Siniša Novosel, A.Šenoe 6, 33405 Pitomača punomoćnik sudionika u postupku POLJOPRIVREDNA ZADRUGA BRANITELJA ZLATNI VRTOVI - VIROVITICA</item>
    </derivirana_varijabla>
  </DomainObject.Predmet.OstaliListFormatedWithAdress>
  <DomainObject.Predmet.OstaliListFormatedWithAdressOIB>
    <izvorni_sadrzaj>
      <item>Siniša Novosel, A.Šenoe 6, 33405 Pitomača punomoćnik sudionika u postupku POLJOPRIVREDNA ZADRUGA BRANITELJA ZLATNI VRTOVI - VIROVITICA</item>
    </izvorni_sadrzaj>
    <derivirana_varijabla naziv="DomainObject.Predmet.OstaliListFormatedWithAdressOIB_1">
      <item>Siniša Novosel, A.Šenoe 6, 33405 Pitomača punomoćnik sudionika u postupku POLJOPRIVREDNA ZADRUGA BRANITELJA ZLATNI VRTOVI - VIROVITICA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</item>
    </izvorni_sadrzaj>
    <derivirana_varijabla naziv="DomainObject.Predmet.OstaliListNazivFormatedOIB_1">
      <item>Siniša Novosel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St-670/2018-13</izvorni_sadrzaj>
    <derivirana_varijabla naziv="DomainObject.PoslovniBrojDokumenta_1">St-670/2018-13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BRANITELJA ZLATNI VRTOVI - VIROVITICA</izvorni_sadrzaj>
    <derivirana_varijabla naziv="DomainObject.Predmet.ProtustrankaIDrugi_1">POLJOPRIVREDNA ZADRUGA BRANITELJA ZLATNI VRTOVI -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BRANITELJA ZLATNI VRTOVI - VIROVITICA, OIB 38875143013, poduzetnička zona Antunovac, 33000 Virovitica</izvorni_sadrzaj>
    <derivirana_varijabla naziv="DomainObject.Predmet.ProtustrankaIDrugiAdressOIB_1">POLJOPRIVREDNA ZADRUGA BRANITELJA ZLATNI VRTOVI - VIROVITICA, OIB 38875143013, poduzetnička zona Antunovac,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St-670/2018-9</izvorni_sadrzaj>
    <derivirana_varijabla naziv="DomainObject.Predmet.OdlukaRjesenje.Oznaka_1">St-670/2018-9</derivirana_varijabla>
  </DomainObject.Predmet.OdlukaRjesenje.Oznaka>
  <DomainObject.Predmet.SudioniciListNaziv>
    <izvorni_sadrzaj>
      <item>FINA, RC ZAGREB, Podružnica BJELOVAR</item>
      <item>POLJOPRIVREDNA ZADRUGA BRANITELJA ZLATNI VRTOVI - VIROVITICA</item>
      <item>Siniša Novosel</item>
    </izvorni_sadrzaj>
    <derivirana_varijabla naziv="DomainObject.Predmet.SudioniciListNaziv_1">
      <item>FINA, RC ZAGREB, Podružnica BJELOVAR</item>
      <item>POLJOPRIVREDNA ZADRUGA BRANITELJA ZLATNI VRTOVI - VIROVITICA</item>
      <item>Siniša Novosel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BRANITELJA ZLATNI VRTOVI - VIROVITICA, OIB 38875143013, poduzetnička zona Antunovac,33000 Virovitica</item>
      <item>Siniša Novosel, A.Šenoe 6,33405 Pitomača</item>
    </izvorni_sadrzaj>
    <derivirana_varijabla naziv="DomainObject.Predmet.SudioniciListAdressOIB_1">
      <item>FINA, RC ZAGREB, Podružnica BJELOVAR, OIB 85821130368, F. Supila 4,43000 Bjelovar</item>
      <item>POLJOPRIVREDNA ZADRUGA BRANITELJA ZLATNI VRTOVI - VIROVITICA, OIB 38875143013, poduzetnička zona Antunovac,33000 Virovitica</item>
      <item>Siniša Novosel, A.Šenoe 6,33405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B821F-36BE-4F14-A365-233471557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1840</properties:Characters>
  <properties:Lines>38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2018-12-10T07:00:00Z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St-670/2018-13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