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8696" w14:paraId="8c18696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971FD9">
        <w:rPr>
          <w:sz w:val="22"/>
          <w:szCs w:val="22"/>
        </w:rPr>
        <w:t>60</w:t>
      </w:r>
      <w:r w:rsidR="00576DAE">
        <w:rPr>
          <w:sz w:val="22"/>
          <w:szCs w:val="22"/>
        </w:rPr>
        <w:t>9</w:t>
      </w:r>
      <w:r w:rsidR="00B97E65">
        <w:rPr>
          <w:sz w:val="22"/>
          <w:szCs w:val="22"/>
        </w:rPr>
        <w:t xml:space="preserve">/18-3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r w:rsidR="00576DAE" w:rsidRPr="00576DAE">
        <w:t>WENSI ZAGREB d.o.o.</w:t>
      </w:r>
      <w:r w:rsidR="007207BF">
        <w:t xml:space="preserve"> </w:t>
      </w:r>
      <w:r w:rsidR="00B97E65">
        <w:t xml:space="preserve">Zagreb, </w:t>
      </w:r>
      <w:proofErr w:type="spellStart"/>
      <w:r w:rsidR="007207BF">
        <w:t>Resselova</w:t>
      </w:r>
      <w:proofErr w:type="spellEnd"/>
      <w:r w:rsidR="007207BF">
        <w:t xml:space="preserve"> ulica 4, OIB </w:t>
      </w:r>
      <w:r w:rsidR="007207BF" w:rsidRPr="007207BF">
        <w:t>17311195016</w:t>
      </w:r>
      <w:r w:rsidR="007207BF">
        <w:t xml:space="preserve">, MBS </w:t>
      </w:r>
      <w:r w:rsidR="007207BF" w:rsidRPr="007207BF">
        <w:t>080830532</w:t>
      </w:r>
      <w:r w:rsidR="00DD39C0">
        <w:t xml:space="preserve">, </w:t>
      </w:r>
      <w:r w:rsidR="007D0C6B">
        <w:t>dana 1</w:t>
      </w:r>
      <w:r w:rsidR="004F7162">
        <w:t xml:space="preserve">6. </w:t>
      </w:r>
      <w:r w:rsidR="007D0C6B">
        <w:t xml:space="preserve">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7207BF">
        <w:t>Zoran Borić</w:t>
      </w:r>
      <w:r w:rsidR="004F7162">
        <w:t xml:space="preserve">, OIB </w:t>
      </w:r>
      <w:r w:rsidR="007207BF" w:rsidRPr="007207BF">
        <w:t>99602287224</w:t>
      </w:r>
      <w:r w:rsidR="007207BF">
        <w:t xml:space="preserve">, Velika Gorica, A. </w:t>
      </w:r>
      <w:proofErr w:type="spellStart"/>
      <w:r w:rsidR="007207BF">
        <w:t>Šeone</w:t>
      </w:r>
      <w:proofErr w:type="spellEnd"/>
      <w:r w:rsidR="007207BF">
        <w:t xml:space="preserve"> 93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AF3C15">
        <w:t>609</w:t>
      </w:r>
      <w:r w:rsidR="008F79EC">
        <w:t xml:space="preserve">-18.  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8F79EC">
        <w:t>60</w:t>
      </w:r>
      <w:r w:rsidR="00AF3C15">
        <w:t>9</w:t>
      </w:r>
      <w:r w:rsidR="00360B74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AF3C15">
        <w:t>25. rujna</w:t>
      </w:r>
      <w:r w:rsidR="0039371B">
        <w:t xml:space="preserve"> 2017. </w:t>
      </w:r>
      <w:r w:rsidRPr="00847D9A">
        <w:t xml:space="preserve">dostavila Trgovačkom sudu u Zagrebu prijedlog za otvaranje stečajnog postupka nad </w:t>
      </w:r>
      <w:r w:rsidR="00AF3C15">
        <w:t xml:space="preserve">dužnikom WENSI ZAGREB d.o.o. Zagreb, </w:t>
      </w:r>
      <w:proofErr w:type="spellStart"/>
      <w:r w:rsidR="00AF3C15">
        <w:t>Resselova</w:t>
      </w:r>
      <w:proofErr w:type="spellEnd"/>
      <w:r w:rsidR="00AF3C15">
        <w:t xml:space="preserve"> ulica 4, OIB 17311195016, MBS 080830532,  </w:t>
      </w:r>
      <w:r w:rsidRPr="00847D9A">
        <w:t xml:space="preserve">Klasa: 110-07/17-01/04, </w:t>
      </w:r>
      <w:proofErr w:type="spellStart"/>
      <w:r w:rsidRPr="00847D9A">
        <w:lastRenderedPageBreak/>
        <w:t>Ur.broj</w:t>
      </w:r>
      <w:proofErr w:type="spellEnd"/>
      <w:r w:rsidRPr="00847D9A">
        <w:t>: 04-06-17-</w:t>
      </w:r>
      <w:r w:rsidR="00CA39E6" w:rsidRPr="00847D9A">
        <w:t>4</w:t>
      </w:r>
      <w:r w:rsidR="00DF58A2">
        <w:t>750</w:t>
      </w:r>
      <w:r w:rsidR="00847D9A" w:rsidRPr="00847D9A">
        <w:t xml:space="preserve"> jer na dan </w:t>
      </w:r>
      <w:r w:rsidR="00DF58A2">
        <w:t xml:space="preserve">21. rujna  </w:t>
      </w:r>
      <w:r w:rsidR="0039371B">
        <w:t>20</w:t>
      </w:r>
      <w:r w:rsidR="00DF58A2">
        <w:t xml:space="preserve">17. </w:t>
      </w:r>
      <w:r w:rsidR="00847D9A" w:rsidRPr="00847D9A">
        <w:t xml:space="preserve"> ima evidentirane neizvršene osnove za plaćanje u neprekinutom razdoblju od 120 dana u ukupnom iznosu od </w:t>
      </w:r>
      <w:r w:rsidR="00DF58A2">
        <w:t>53.563,15</w:t>
      </w:r>
      <w:r w:rsidR="00847D9A" w:rsidRPr="00847D9A">
        <w:t xml:space="preserve">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>1</w:t>
      </w:r>
      <w:r w:rsidR="004F7162">
        <w:t xml:space="preserve">6. </w:t>
      </w:r>
      <w:r w:rsidR="00217E66">
        <w:t xml:space="preserve"> srpnja 2018.                    </w:t>
      </w:r>
    </w:p>
    <w:p w:rsidRDefault="002621F6" w:rsidP="00832751" w:rsidR="002621F6"/>
    <w:p w:rsidRDefault="00DF58A2" w:rsidP="00832751" w:rsidR="00DF58A2"/>
    <w:p w:rsidRDefault="00DF58A2" w:rsidP="00DF58A2" w:rsidR="00DF58A2"/>
    <w:p w:rsidRDefault="00DF58A2" w:rsidP="00DF58A2" w:rsidR="00DF58A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F58A2" w:rsidP="00DF58A2" w:rsidR="00DF58A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F58A2" w:rsidP="00DF58A2" w:rsidR="00DF58A2"/>
    <w:p w:rsidRDefault="00DF58A2" w:rsidP="00DF58A2" w:rsidR="00DF58A2">
      <w:pPr>
        <w:ind w:firstLine="720" w:left="5760"/>
      </w:pPr>
    </w:p>
    <w:p w:rsidRDefault="00DF58A2" w:rsidP="00DF58A2" w:rsidR="00DF58A2">
      <w:pPr>
        <w:jc w:val="both"/>
      </w:pPr>
      <w:r>
        <w:t xml:space="preserve">NAPUTAK  O PRAVNOM LIJEKU </w:t>
      </w:r>
    </w:p>
    <w:p w:rsidRDefault="00DF58A2" w:rsidP="00DF58A2" w:rsidR="00DF58A2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F58A2" w:rsidP="00DF58A2" w:rsidR="00DF58A2">
      <w:pPr>
        <w:jc w:val="both"/>
      </w:pPr>
    </w:p>
    <w:p w:rsidRDefault="00DF58A2" w:rsidP="00DF58A2" w:rsidR="00DF58A2">
      <w:pPr>
        <w:jc w:val="both"/>
      </w:pPr>
    </w:p>
    <w:p w:rsidRDefault="00DF58A2" w:rsidP="00DF58A2" w:rsidR="00DF58A2">
      <w:pPr>
        <w:jc w:val="both"/>
      </w:pPr>
    </w:p>
    <w:p w:rsidRDefault="00DF58A2" w:rsidP="00DF58A2" w:rsidR="00DF58A2">
      <w:pPr>
        <w:tabs>
          <w:tab w:pos="6075" w:val="left"/>
        </w:tabs>
      </w:pPr>
      <w:r>
        <w:t>DNA</w:t>
      </w:r>
      <w:r>
        <w:tab/>
      </w:r>
    </w:p>
    <w:p w:rsidRDefault="00DF58A2" w:rsidP="00DF58A2" w:rsidR="00DF58A2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DF58A2" w:rsidP="00DF58A2" w:rsidR="00DF58A2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DF58A2" w:rsidP="00DF58A2" w:rsidR="00DF58A2">
      <w:pPr>
        <w:numPr>
          <w:ilvl w:val="0"/>
          <w:numId w:val="13"/>
        </w:numPr>
      </w:pPr>
      <w:r>
        <w:t>FINA po pravomoćnosti</w:t>
      </w:r>
    </w:p>
    <w:p w:rsidRDefault="00DF58A2" w:rsidP="00DF58A2" w:rsidR="00DF58A2">
      <w:pPr>
        <w:numPr>
          <w:ilvl w:val="0"/>
          <w:numId w:val="13"/>
        </w:numPr>
      </w:pPr>
      <w:r>
        <w:t xml:space="preserve">3.8. </w:t>
      </w:r>
    </w:p>
    <w:p w:rsidRDefault="00DF58A2" w:rsidP="00DF58A2" w:rsidR="00DF58A2"/>
    <w:p w:rsidRDefault="00DF58A2" w:rsidP="00DF58A2" w:rsidR="00DF58A2"/>
    <w:p w:rsidRDefault="00DF58A2" w:rsidP="00DF58A2" w:rsidR="00DF58A2"/>
    <w:p w:rsidRDefault="00DF58A2" w:rsidP="00DF58A2" w:rsidR="00DF58A2"/>
    <w:p w:rsidRDefault="00DF58A2" w:rsidP="00DF58A2" w:rsidR="00DF58A2"/>
    <w:p w:rsidRDefault="00DF58A2" w:rsidP="00DF58A2" w:rsidR="00DF58A2"/>
    <w:p w:rsidRDefault="009F2D1F" w:rsidP="009F2D1F" w:rsidR="009F2D1F"/>
    <w:sectPr w:rsidSect="00547DC7" w:rsidR="009F2D1F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01B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9F2D1F">
      <w:t>60</w:t>
    </w:r>
    <w:r w:rsidR="00DF58A2">
      <w:t>9</w:t>
    </w:r>
    <w:r w:rsidR="009F2D1F">
      <w:t>/</w:t>
    </w:r>
    <w:r w:rsidR="00BB7092">
      <w:t xml:space="preserve">18-3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0121D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9371B"/>
    <w:rsid w:val="003D02B1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162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76DAE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2E44"/>
    <w:rsid w:val="006941F4"/>
    <w:rsid w:val="0069656A"/>
    <w:rsid w:val="006A17F5"/>
    <w:rsid w:val="006D701B"/>
    <w:rsid w:val="006E1F0C"/>
    <w:rsid w:val="006E210F"/>
    <w:rsid w:val="006E66B3"/>
    <w:rsid w:val="006F3982"/>
    <w:rsid w:val="007207BF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2D1F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AF3C15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97E65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39C0"/>
    <w:rsid w:val="00DD49B7"/>
    <w:rsid w:val="00DF58A2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48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86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St-609/2018</izvorni_sadrzaj>
    <derivirana_varijabla naziv="DomainObject.Predmet.OznakaBroj_1">St-609/2018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WENSI ZAGREB d.o.o.</izvorni_sadrzaj>
    <derivirana_varijabla naziv="DomainObject.Predmet.ProtustrankaFormated_1">  WENSI ZAGREB d.o.o.</derivirana_varijabla>
  </DomainObject.Predmet.ProtustrankaFormated>
  <DomainObject.Predmet.ProtustrankaFormatedOIB>
    <izvorni_sadrzaj>  WENSI ZAGREB d.o.o., OIB 17311195016</izvorni_sadrzaj>
    <derivirana_varijabla naziv="DomainObject.Predmet.ProtustrankaFormatedOIB_1">  WENSI ZAGREB d.o.o., OIB 17311195016</derivirana_varijabla>
  </DomainObject.Predmet.ProtustrankaFormatedOIB>
  <DomainObject.Predmet.ProtustrankaFormatedWithAdress>
    <izvorni_sadrzaj> WENSI ZAGREB d.o.o., Resselova ulica 4, 10000 Zagreb</izvorni_sadrzaj>
    <derivirana_varijabla naziv="DomainObject.Predmet.ProtustrankaFormatedWithAdress_1"> WENSI ZAGREB d.o.o., Resselova ulica 4, 10000 Zagreb</derivirana_varijabla>
  </DomainObject.Predmet.ProtustrankaFormatedWithAdress>
  <DomainObject.Predmet.ProtustrankaFormatedWithAdressOIB>
    <izvorni_sadrzaj> WENSI ZAGREB d.o.o., OIB 17311195016, Resselova ulica 4, 10000 Zagreb</izvorni_sadrzaj>
    <derivirana_varijabla naziv="DomainObject.Predmet.ProtustrankaFormatedWithAdressOIB_1"> WENSI ZAGREB d.o.o., OIB 17311195016, Resselova ulica 4, 10000 Zagreb</derivirana_varijabla>
  </DomainObject.Predmet.ProtustrankaFormatedWithAdressOIB>
  <DomainObject.Predmet.ProtustrankaWithAdress>
    <izvorni_sadrzaj>WENSI ZAGREB d.o.o. Resselova ulica 4, 10000 Zagreb</izvorni_sadrzaj>
    <derivirana_varijabla naziv="DomainObject.Predmet.ProtustrankaWithAdress_1">WENSI ZAGREB d.o.o. Resselova ulica 4, 10000 Zagreb</derivirana_varijabla>
  </DomainObject.Predmet.ProtustrankaWithAdress>
  <DomainObject.Predmet.ProtustrankaWithAdressOIB>
    <izvorni_sadrzaj>WENSI ZAGREB d.o.o., OIB 17311195016, Resselova ulica 4, 10000 Zagreb</izvorni_sadrzaj>
    <derivirana_varijabla naziv="DomainObject.Predmet.ProtustrankaWithAdressOIB_1">WENSI ZAGREB d.o.o., OIB 17311195016, Resselova ulica 4, 10000 Zagreb</derivirana_varijabla>
  </DomainObject.Predmet.ProtustrankaWithAdressOIB>
  <DomainObject.Predmet.ProtustrankaNazivFormated>
    <izvorni_sadrzaj>WENSI ZAGREB d.o.o.</izvorni_sadrzaj>
    <derivirana_varijabla naziv="DomainObject.Predmet.ProtustrankaNazivFormated_1">WENSI ZAGREB d.o.o.</derivirana_varijabla>
  </DomainObject.Predmet.ProtustrankaNazivFormated>
  <DomainObject.Predmet.ProtustrankaNazivFormatedOIB>
    <izvorni_sadrzaj>WENSI ZAGREB d.o.o., OIB 17311195016</izvorni_sadrzaj>
    <derivirana_varijabla naziv="DomainObject.Predmet.ProtustrankaNazivFormatedOIB_1">WENSI ZAGREB d.o.o., OIB 17311195016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WENSI ZAGREB d.o.o.</item>
    </izvorni_sadrzaj>
    <derivirana_varijabla naziv="DomainObject.Predmet.ProtuStrankaListFormated_1">
      <item>WENSI ZAGREB d.o.o.</item>
    </derivirana_varijabla>
  </DomainObject.Predmet.ProtuStrankaListFormated>
  <DomainObject.Predmet.ProtuStrankaListFormatedOIB>
    <izvorni_sadrzaj>
      <item>WENSI ZAGREB d.o.o., OIB 17311195016</item>
    </izvorni_sadrzaj>
    <derivirana_varijabla naziv="DomainObject.Predmet.ProtuStrankaListFormatedOIB_1">
      <item>WENSI ZAGREB d.o.o., OIB 17311195016</item>
    </derivirana_varijabla>
  </DomainObject.Predmet.ProtuStrankaListFormatedOIB>
  <DomainObject.Predmet.ProtuStrankaListFormatedWithAdress>
    <izvorni_sadrzaj>
      <item>WENSI ZAGREB d.o.o., Resselova ulica 4, 10000 Zagreb</item>
    </izvorni_sadrzaj>
    <derivirana_varijabla naziv="DomainObject.Predmet.ProtuStrankaListFormatedWithAdress_1">
      <item>WENSI ZAGREB d.o.o., Resselova ulica 4, 10000 Zagreb</item>
    </derivirana_varijabla>
  </DomainObject.Predmet.ProtuStrankaListFormatedWithAdress>
  <DomainObject.Predmet.ProtuStrankaListFormatedWithAdressOIB>
    <izvorni_sadrzaj>
      <item>WENSI ZAGREB d.o.o., OIB 17311195016, Resselova ulica 4, 10000 Zagreb</item>
    </izvorni_sadrzaj>
    <derivirana_varijabla naziv="DomainObject.Predmet.ProtuStrankaListFormatedWithAdressOIB_1">
      <item>WENSI ZAGREB d.o.o., OIB 17311195016, Resselova ulica 4, 10000 Zagreb</item>
    </derivirana_varijabla>
  </DomainObject.Predmet.ProtuStrankaListFormatedWithAdressOIB>
  <DomainObject.Predmet.ProtuStrankaListNazivFormated>
    <izvorni_sadrzaj>
      <item>WENSI ZAGREB d.o.o.</item>
    </izvorni_sadrzaj>
    <derivirana_varijabla naziv="DomainObject.Predmet.ProtuStrankaListNazivFormated_1">
      <item>WENSI ZAGREB d.o.o.</item>
    </derivirana_varijabla>
  </DomainObject.Predmet.ProtuStrankaListNazivFormated>
  <DomainObject.Predmet.ProtuStrankaListNazivFormatedOIB>
    <izvorni_sadrzaj>
      <item>WENSI ZAGREB d.o.o., OIB 17311195016</item>
    </izvorni_sadrzaj>
    <derivirana_varijabla naziv="DomainObject.Predmet.ProtuStrankaListNazivFormatedOIB_1">
      <item>WENSI ZAGREB d.o.o., OIB 17311195016</item>
    </derivirana_varijabla>
  </DomainObject.Predmet.ProtuStrankaListNazivFormatedOIB>
  <DomainObject.Predmet.OstaliListFormated>
    <izvorni_sadrzaj>
      <item>Zoran Borić</item>
    </izvorni_sadrzaj>
    <derivirana_varijabla naziv="DomainObject.Predmet.OstaliListFormated_1">
      <item>Zoran Borić</item>
    </derivirana_varijabla>
  </DomainObject.Predmet.OstaliListFormated>
  <DomainObject.Predmet.OstaliListFormatedOIB>
    <izvorni_sadrzaj>
      <item>Zoran Borić, OIB 99602287224</item>
    </izvorni_sadrzaj>
    <derivirana_varijabla naziv="DomainObject.Predmet.OstaliListFormatedOIB_1">
      <item>Zoran Borić, OIB 99602287224</item>
    </derivirana_varijabla>
  </DomainObject.Predmet.OstaliListFormatedOIB>
  <DomainObject.Predmet.OstaliListFormatedWithAdress>
    <izvorni_sadrzaj>
      <item>Zoran Borić, Augusta Šenoe 93, 10410 Velika Gorica</item>
    </izvorni_sadrzaj>
    <derivirana_varijabla naziv="DomainObject.Predmet.OstaliListFormatedWithAdress_1">
      <item>Zoran Borić, Augusta Šenoe 93, 10410 Velika Gorica</item>
    </derivirana_varijabla>
  </DomainObject.Predmet.OstaliListFormatedWithAdress>
  <DomainObject.Predmet.OstaliListFormatedWithAdressOIB>
    <izvorni_sadrzaj>
      <item>Zoran Borić, OIB 99602287224, Augusta Šenoe 93, 10410 Velika Gorica</item>
    </izvorni_sadrzaj>
    <derivirana_varijabla naziv="DomainObject.Predmet.OstaliListFormatedWithAdressOIB_1">
      <item>Zoran Borić, OIB 99602287224, Augusta Šenoe 93, 10410 Velika Gorica</item>
    </derivirana_varijabla>
  </DomainObject.Predmet.OstaliListFormatedWithAdressOIB>
  <DomainObject.Predmet.OstaliListNazivFormated>
    <izvorni_sadrzaj>
      <item>Zoran Borić</item>
    </izvorni_sadrzaj>
    <derivirana_varijabla naziv="DomainObject.Predmet.OstaliListNazivFormated_1">
      <item>Zoran Borić</item>
    </derivirana_varijabla>
  </DomainObject.Predmet.OstaliListNazivFormated>
  <DomainObject.Predmet.OstaliListNazivFormatedOIB>
    <izvorni_sadrzaj>
      <item>Zoran Borić, OIB 99602287224</item>
    </izvorni_sadrzaj>
    <derivirana_varijabla naziv="DomainObject.Predmet.OstaliListNazivFormatedOIB_1">
      <item>Zoran Borić, OIB 99602287224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WENSI ZAGREB d.o.o.</izvorni_sadrzaj>
    <derivirana_varijabla naziv="DomainObject.Predmet.ProtustrankaIDrugi_1">WENSI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WENSI ZAGREB d.o.o., OIB 17311195016, Resselova ulica 4, 10000 Zagreb</izvorni_sadrzaj>
    <derivirana_varijabla naziv="DomainObject.Predmet.ProtustrankaIDrugiAdressOIB_1">WENSI ZAGREB d.o.o., OIB 17311195016, Resselova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WENSI ZAGREB d.o.o.</item>
      <item>FINA Regionalni centar Zagreb</item>
      <item>Zoran Borić</item>
    </izvorni_sadrzaj>
    <derivirana_varijabla naziv="DomainObject.Predmet.SudioniciListNaziv_1">
      <item>WENSI ZAGREB d.o.o.</item>
      <item>FINA Regionalni centar Zagreb</item>
      <item>Zoran Borić</item>
    </derivirana_varijabla>
  </DomainObject.Predmet.SudioniciListNaziv>
  <DomainObject.Predmet.SudioniciListAdressOIB>
    <izvorni_sadrzaj>
      <item>WENSI ZAGREB d.o.o., OIB 17311195016, Resselova ulica 4,10000 Zagreb</item>
      <item>FINA Regionalni centar Zagreb, OIB 85821130368, Trg svibanjskih žrtava 1995. 1,10000 Zagreb</item>
      <item>Zoran Borić, OIB 99602287224, Augusta Šenoe 93,10410 Velika Gorica</item>
    </izvorni_sadrzaj>
    <derivirana_varijabla naziv="DomainObject.Predmet.SudioniciListAdressOIB_1">
      <item>WENSI ZAGREB d.o.o., OIB 17311195016, Resselova ulica 4,10000 Zagreb</item>
      <item>FINA Regionalni centar Zagreb, OIB 85821130368, Trg svibanjskih žrtava 1995. 1,10000 Zagreb</item>
      <item>Zoran Borić, OIB 99602287224, Augusta Šenoe 93,10410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17311195016</item>
      <item>, OIB 85821130368</item>
      <item>, OIB 99602287224</item>
    </izvorni_sadrzaj>
    <derivirana_varijabla naziv="DomainObject.Predmet.SudioniciListNazivOIB_1">
      <item>, OIB 17311195016</item>
      <item>, OIB 85821130368</item>
      <item>, OIB 99602287224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3582B-D387-47E4-A647-D72EFF611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3134</properties:Characters>
  <properties:Lines>97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2018-07-16T09:38:00Z</dcterms:created>
  <dc:creator>Korisnik</dc:creator>
  <cp:lastModifiedBy>Sanja Ban</cp:lastModifiedBy>
  <cp:lastPrinted>2018-07-16T09:38:00Z</cp:lastPrinted>
  <dcterms:modified xmlns:xsi="http://www.w3.org/2001/XMLSchema-instance" xsi:type="dcterms:W3CDTF">2018-07-16T09:39:00Z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(St-609-18  Rješenje trošak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