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71d0a" w14:paraId="9071d0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7038F2" w:rsidP="007038F2" w:rsidR="007038F2" w:rsidRPr="007038F2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038F2" w:rsidP="007038F2" w:rsidR="007038F2" w:rsidRPr="007038F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7038F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7038F2" w:rsidP="007038F2" w:rsidR="007038F2" w:rsidRPr="007038F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7038F2">
        <w:rPr>
          <w:rFonts w:cs="Times New Roman" w:eastAsia="Times New Roman"/>
          <w:szCs w:val="20"/>
          <w:lang w:eastAsia="hr-HR"/>
        </w:rPr>
        <w:t xml:space="preserve">               6 St-1091/2016-2.</w:t>
      </w:r>
    </w:p>
    <w:p w:rsidRDefault="007038F2" w:rsidP="007038F2" w:rsidR="007038F2" w:rsidRPr="007038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038F2" w:rsidP="007038F2" w:rsidR="007038F2" w:rsidRPr="007038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038F2" w:rsidP="007038F2" w:rsidR="007038F2" w:rsidRPr="007038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038F2" w:rsidP="007038F2" w:rsidR="007038F2" w:rsidRPr="007038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038F2">
        <w:rPr>
          <w:rFonts w:cs="Times New Roman" w:eastAsia="Times New Roman"/>
          <w:szCs w:val="20"/>
          <w:lang w:eastAsia="hr-HR"/>
        </w:rPr>
        <w:t>O G L A S</w:t>
      </w:r>
    </w:p>
    <w:p w:rsidRDefault="007038F2" w:rsidP="007038F2" w:rsidR="007038F2" w:rsidRPr="007038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7038F2" w:rsidP="007038F2" w:rsidR="007038F2" w:rsidRPr="007038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038F2">
        <w:rPr>
          <w:rFonts w:cs="Times New Roman" w:eastAsia="Times New Roman"/>
          <w:szCs w:val="20"/>
          <w:lang w:eastAsia="hr-HR"/>
        </w:rPr>
        <w:t>Trgovački sud u Bjelovaru, u skraćenom stečajnom postupku nad stečajnim dužnikom  JAVOROV LIST d.o.o. za trgovinu i usluge, Zagreb, Samoborska cesta 145, MBS: 040298512, OIB: 87552616124, koji se vodi kod ovoga suda pod brojem St-1091/2016, temeljem odredbe čl.430., 431. i 434. Stečajnog zakona (Narodne novine br. 71/15), objavljuje:</w:t>
      </w:r>
    </w:p>
    <w:p w:rsidRDefault="007038F2" w:rsidP="007038F2" w:rsidR="007038F2" w:rsidRPr="007038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038F2" w:rsidP="007038F2" w:rsidR="007038F2" w:rsidRPr="007038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038F2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30.596,95 kn, u koji iznos je uračunata kamata i naknada Financijske agencije za provedbu ovrhe na novčanim sredstvima.  </w:t>
      </w:r>
    </w:p>
    <w:p w:rsidRDefault="007038F2" w:rsidP="007038F2" w:rsidR="007038F2" w:rsidRPr="007038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038F2" w:rsidP="007038F2" w:rsidR="007038F2" w:rsidRPr="007038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038F2">
        <w:rPr>
          <w:rFonts w:cs="Times New Roman" w:eastAsia="Times New Roman"/>
          <w:szCs w:val="20"/>
          <w:lang w:eastAsia="hr-HR"/>
        </w:rPr>
        <w:t xml:space="preserve">II. Poziva se osoba ovlaštena za zastupanje dužnika – </w:t>
      </w:r>
      <w:proofErr w:type="spellStart"/>
      <w:r w:rsidRPr="007038F2">
        <w:rPr>
          <w:rFonts w:cs="Times New Roman" w:eastAsia="Times New Roman"/>
          <w:szCs w:val="20"/>
          <w:lang w:eastAsia="hr-HR"/>
        </w:rPr>
        <w:t>Lijun</w:t>
      </w:r>
      <w:proofErr w:type="spellEnd"/>
      <w:r w:rsidRPr="007038F2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7038F2">
        <w:rPr>
          <w:rFonts w:cs="Times New Roman" w:eastAsia="Times New Roman"/>
          <w:szCs w:val="20"/>
          <w:lang w:eastAsia="hr-HR"/>
        </w:rPr>
        <w:t>Zhou</w:t>
      </w:r>
      <w:proofErr w:type="spellEnd"/>
      <w:r w:rsidRPr="007038F2">
        <w:rPr>
          <w:rFonts w:cs="Times New Roman" w:eastAsia="Times New Roman"/>
          <w:szCs w:val="20"/>
          <w:lang w:eastAsia="hr-HR"/>
        </w:rPr>
        <w:t>, Zagreb, II. Kozari Put 1, OIB: 20654810963, da u roku od 15 dana od objave ovog oglasa na mrežnoj stranici e-Oglasna ploča Trgovačkog suda u Bjelovaru podnese sudu javnobilježnički ovjerovljen popis imovine i obveza na propisanom obrascu.</w:t>
      </w:r>
    </w:p>
    <w:p w:rsidRDefault="007038F2" w:rsidP="007038F2" w:rsidR="007038F2" w:rsidRPr="007038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038F2" w:rsidP="007038F2" w:rsidR="007038F2" w:rsidRPr="007038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038F2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038F2" w:rsidP="007038F2" w:rsidR="007038F2" w:rsidRPr="007038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038F2" w:rsidP="007038F2" w:rsidR="007038F2" w:rsidRPr="007038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038F2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038F2" w:rsidP="007038F2" w:rsidR="007038F2" w:rsidRPr="007038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038F2" w:rsidP="007038F2" w:rsidR="007038F2" w:rsidRPr="007038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038F2">
        <w:rPr>
          <w:rFonts w:cs="Times New Roman" w:eastAsia="Times New Roman"/>
          <w:szCs w:val="20"/>
          <w:lang w:eastAsia="hr-HR"/>
        </w:rPr>
        <w:t xml:space="preserve">U Bjelovaru 8. srpnja 2016. </w:t>
      </w:r>
    </w:p>
    <w:p w:rsidRDefault="007038F2" w:rsidP="007038F2" w:rsidR="007038F2" w:rsidRPr="007038F2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7038F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7038F2" w:rsidP="007038F2" w:rsidR="007038F2" w:rsidRPr="007038F2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7038F2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7038F2" w:rsidP="007038F2" w:rsidR="007038F2" w:rsidRPr="007038F2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7038F2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7038F2" w:rsidP="007038F2" w:rsidR="007038F2" w:rsidRPr="007038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038F2" w:rsidP="007038F2" w:rsidR="007038F2" w:rsidRPr="007038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7038F2">
        <w:rPr>
          <w:rFonts w:cs="Times New Roman" w:eastAsia="Times New Roman"/>
          <w:szCs w:val="20"/>
          <w:lang w:eastAsia="hr-HR"/>
        </w:rPr>
        <w:t>Rj</w:t>
      </w:r>
      <w:proofErr w:type="spellEnd"/>
      <w:r w:rsidRPr="007038F2">
        <w:rPr>
          <w:rFonts w:cs="Times New Roman" w:eastAsia="Times New Roman"/>
          <w:szCs w:val="20"/>
          <w:lang w:eastAsia="hr-HR"/>
        </w:rPr>
        <w:t>.</w:t>
      </w:r>
    </w:p>
    <w:p w:rsidRDefault="007038F2" w:rsidP="007038F2" w:rsidR="007038F2" w:rsidRPr="007038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038F2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7038F2" w:rsidP="007038F2" w:rsidR="007038F2" w:rsidRPr="007038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038F2">
        <w:rPr>
          <w:rFonts w:cs="Times New Roman" w:eastAsia="Times New Roman"/>
          <w:szCs w:val="20"/>
          <w:lang w:eastAsia="hr-HR"/>
        </w:rPr>
        <w:t xml:space="preserve">             - zakonskom zastupniku dužnika putem pošte  </w:t>
      </w:r>
    </w:p>
    <w:p w:rsidRDefault="007038F2" w:rsidP="007038F2" w:rsidR="007038F2" w:rsidRPr="007038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038F2">
        <w:rPr>
          <w:rFonts w:cs="Times New Roman" w:eastAsia="Times New Roman"/>
          <w:szCs w:val="20"/>
          <w:lang w:eastAsia="hr-HR"/>
        </w:rPr>
        <w:t>II. Kal. 45 dana</w:t>
      </w:r>
    </w:p>
    <w:p w:rsidRDefault="007038F2" w:rsidP="007038F2" w:rsidR="007038F2" w:rsidRPr="007038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038F2">
        <w:rPr>
          <w:rFonts w:cs="Times New Roman" w:eastAsia="Times New Roman"/>
          <w:szCs w:val="20"/>
          <w:lang w:eastAsia="hr-HR"/>
        </w:rPr>
        <w:t>Bjelovar, 8.7.2016.</w:t>
      </w:r>
    </w:p>
    <w:p w:rsidRDefault="007038F2" w:rsidP="007038F2" w:rsidR="007038F2" w:rsidRPr="007038F2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38F2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009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St-1091/2016-2</izvorni_sadrzaj>
    <derivirana_varijabla naziv="DomainObject.Oznaka_1">St-1091/2016-2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1091</izvorni_sadrzaj>
    <derivirana_varijabla naziv="DomainObject.Predmet.Broj_1">1091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St-1091/2016</izvorni_sadrzaj>
    <derivirana_varijabla naziv="DomainObject.Predmet.OznakaBroj_1">St-1091/2016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JAVOROV LIST d.o.o. za trgovinu i usluge</izvorni_sadrzaj>
    <derivirana_varijabla naziv="DomainObject.Predmet.ProtustrankaFormated_1">  JAVOROV LIST d.o.o. za trgovinu i usluge</derivirana_varijabla>
  </DomainObject.Predmet.ProtustrankaFormated>
  <DomainObject.Predmet.ProtustrankaFormatedOIB>
    <izvorni_sadrzaj>  JAVOROV LIST d.o.o. za trgovinu i usluge, OIB 87552616124</izvorni_sadrzaj>
    <derivirana_varijabla naziv="DomainObject.Predmet.ProtustrankaFormatedOIB_1">  JAVOROV LIST d.o.o. za trgovinu i usluge, OIB 87552616124</derivirana_varijabla>
  </DomainObject.Predmet.ProtustrankaFormatedOIB>
  <DomainObject.Predmet.ProtustrankaFormatedWithAdress>
    <izvorni_sadrzaj> JAVOROV LIST d.o.o. za trgovinu i usluge, Samoborska cesta 145, 10000 Zagreb</izvorni_sadrzaj>
    <derivirana_varijabla naziv="DomainObject.Predmet.ProtustrankaFormatedWithAdress_1"> JAVOROV LIST d.o.o. za trgovinu i usluge, Samoborska cesta 145, 10000 Zagreb</derivirana_varijabla>
  </DomainObject.Predmet.ProtustrankaFormatedWithAdress>
  <DomainObject.Predmet.ProtustrankaFormatedWithAdressOIB>
    <izvorni_sadrzaj> JAVOROV LIST d.o.o. za trgovinu i usluge, OIB 87552616124, Samoborska cesta 145, 10000 Zagreb</izvorni_sadrzaj>
    <derivirana_varijabla naziv="DomainObject.Predmet.ProtustrankaFormatedWithAdressOIB_1"> JAVOROV LIST d.o.o. za trgovinu i usluge, OIB 87552616124, Samoborska cesta 145, 10000 Zagreb</derivirana_varijabla>
  </DomainObject.Predmet.ProtustrankaFormatedWithAdressOIB>
  <DomainObject.Predmet.ProtustrankaWithAdress>
    <izvorni_sadrzaj>JAVOROV LIST d.o.o. za trgovinu i usluge Samoborska cesta 145, 10000 Zagreb</izvorni_sadrzaj>
    <derivirana_varijabla naziv="DomainObject.Predmet.ProtustrankaWithAdress_1">JAVOROV LIST d.o.o. za trgovinu i usluge Samoborska cesta 145, 10000 Zagreb</derivirana_varijabla>
  </DomainObject.Predmet.ProtustrankaWithAdress>
  <DomainObject.Predmet.ProtustrankaWithAdressOIB>
    <izvorni_sadrzaj>JAVOROV LIST d.o.o. za trgovinu i usluge, OIB 87552616124, Samoborska cesta 145, 10000 Zagreb</izvorni_sadrzaj>
    <derivirana_varijabla naziv="DomainObject.Predmet.ProtustrankaWithAdressOIB_1">JAVOROV LIST d.o.o. za trgovinu i usluge, OIB 87552616124, Samoborska cesta 145, 10000 Zagreb</derivirana_varijabla>
  </DomainObject.Predmet.ProtustrankaWithAdressOIB>
  <DomainObject.Predmet.ProtustrankaNazivFormated>
    <izvorni_sadrzaj>JAVOROV LIST d.o.o. za trgovinu i usluge</izvorni_sadrzaj>
    <derivirana_varijabla naziv="DomainObject.Predmet.ProtustrankaNazivFormated_1">JAVOROV LIST d.o.o. za trgovinu i usluge</derivirana_varijabla>
  </DomainObject.Predmet.ProtustrankaNazivFormated>
  <DomainObject.Predmet.ProtustrankaNazivFormatedOIB>
    <izvorni_sadrzaj>JAVOROV LIST d.o.o. za trgovinu i usluge, OIB 87552616124</izvorni_sadrzaj>
    <derivirana_varijabla naziv="DomainObject.Predmet.ProtustrankaNazivFormatedOIB_1">JAVOROV LIST d.o.o. za trgovinu i usluge, OIB 87552616124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JAVOROV LIST d.o.o. za trgovinu i usluge</item>
    </izvorni_sadrzaj>
    <derivirana_varijabla naziv="DomainObject.Predmet.ProtuStrankaListFormated_1">
      <item>JAVOROV LIST d.o.o. za trgovinu i usluge</item>
    </derivirana_varijabla>
  </DomainObject.Predmet.ProtuStrankaListFormated>
  <DomainObject.Predmet.ProtuStrankaListFormatedOIB>
    <izvorni_sadrzaj>
      <item>JAVOROV LIST d.o.o. za trgovinu i usluge, OIB 87552616124</item>
    </izvorni_sadrzaj>
    <derivirana_varijabla naziv="DomainObject.Predmet.ProtuStrankaListFormatedOIB_1">
      <item>JAVOROV LIST d.o.o. za trgovinu i usluge, OIB 87552616124</item>
    </derivirana_varijabla>
  </DomainObject.Predmet.ProtuStrankaListFormatedOIB>
  <DomainObject.Predmet.ProtuStrankaListFormatedWithAdress>
    <izvorni_sadrzaj>
      <item>JAVOROV LIST d.o.o. za trgovinu i usluge, Samoborska cesta 145, 10000 Zagreb</item>
    </izvorni_sadrzaj>
    <derivirana_varijabla naziv="DomainObject.Predmet.ProtuStrankaListFormatedWithAdress_1">
      <item>JAVOROV LIST d.o.o. za trgovinu i usluge, Samoborska cesta 145, 10000 Zagreb</item>
    </derivirana_varijabla>
  </DomainObject.Predmet.ProtuStrankaListFormatedWithAdress>
  <DomainObject.Predmet.ProtuStrankaListFormatedWithAdressOIB>
    <izvorni_sadrzaj>
      <item>JAVOROV LIST d.o.o. za trgovinu i usluge, OIB 87552616124, Samoborska cesta 145, 10000 Zagreb</item>
    </izvorni_sadrzaj>
    <derivirana_varijabla naziv="DomainObject.Predmet.ProtuStrankaListFormatedWithAdressOIB_1">
      <item>JAVOROV LIST d.o.o. za trgovinu i usluge, OIB 87552616124, Samoborska cesta 145, 10000 Zagreb</item>
    </derivirana_varijabla>
  </DomainObject.Predmet.ProtuStrankaListFormatedWithAdressOIB>
  <DomainObject.Predmet.ProtuStrankaListNazivFormated>
    <izvorni_sadrzaj>
      <item>JAVOROV LIST d.o.o. za trgovinu i usluge</item>
    </izvorni_sadrzaj>
    <derivirana_varijabla naziv="DomainObject.Predmet.ProtuStrankaListNazivFormated_1">
      <item>JAVOROV LIST d.o.o. za trgovinu i usluge</item>
    </derivirana_varijabla>
  </DomainObject.Predmet.ProtuStrankaListNazivFormated>
  <DomainObject.Predmet.ProtuStrankaListNazivFormatedOIB>
    <izvorni_sadrzaj>
      <item>JAVOROV LIST d.o.o. za trgovinu i usluge, OIB 87552616124</item>
    </izvorni_sadrzaj>
    <derivirana_varijabla naziv="DomainObject.Predmet.ProtuStrankaListNazivFormatedOIB_1">
      <item>JAVOROV LIST d.o.o. za trgovinu i usluge, OIB 87552616124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>St-1091/2016-2</izvorni_sadrzaj>
    <derivirana_varijabla naziv="DomainObject.PoslovniBrojDokumenta_1">St-1091/2016-2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JAVOROV LIST d.o.o. za trgovinu i usluge</izvorni_sadrzaj>
    <derivirana_varijabla naziv="DomainObject.Predmet.ProtustrankaIDrugi_1">JAVOROV LIST d.o.o. za trgovinu i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JAVOROV LIST d.o.o. za trgovinu i usluge, OIB 87552616124, Samoborska cesta 145, 10000 Zagreb</izvorni_sadrzaj>
    <derivirana_varijabla naziv="DomainObject.Predmet.ProtustrankaIDrugiAdressOIB_1">JAVOROV LIST d.o.o. za trgovinu i usluge, OIB 87552616124,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JAVOROV LIST d.o.o. za trgovinu i usluge</item>
      <item>FINA Regionalni centar Zagreb</item>
    </izvorni_sadrzaj>
    <derivirana_varijabla naziv="DomainObject.Predmet.SudioniciListNaziv_1">
      <item>JAVOROV LIST d.o.o. za trgovinu i usluge</item>
      <item>FINA Regionalni centar Zagreb</item>
    </derivirana_varijabla>
  </DomainObject.Predmet.SudioniciListNaziv>
  <DomainObject.Predmet.SudioniciListAdressOIB>
    <izvorni_sadrzaj>
      <item>JAVOROV LIST d.o.o. za trgovinu i usluge, OIB 87552616124, Samoborska cesta 145,10000 Zagreb</item>
      <item>FINA Regionalni centar Zagreb, OIB 85821130368, Trg svibanjskih žrtava 1995. br.1,10000 Zagreb</item>
    </izvorni_sadrzaj>
    <derivirana_varijabla naziv="DomainObject.Predmet.SudioniciListAdressOIB_1">
      <item>JAVOROV LIST d.o.o. za trgovinu i usluge, OIB 87552616124, Samoborska cesta 145,10000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DA77CF-AAFF-49CF-9D72-2A3F7D3015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311</properties:Words>
  <properties:Characters>1714</properties:Characters>
  <properties:Lines>49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2016-07-08T05:59:00Z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St-1091/2016-2 / Odluka - Dopis - diplomatska dostava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