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2d2f" w14:paraId="e5f2d2f" w:rsidRDefault="00871F44" w:rsidP="00910611" w:rsidR="00871F4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1F44" w:rsidP="00910611" w:rsidR="00871F44">
      <w:r>
        <w:rPr>
          <w:rFonts w:eastAsia="MS Mincho"/>
        </w:rPr>
        <w:t>REPUBLIKA HRVATSKA</w:t>
      </w:r>
    </w:p>
    <w:p w:rsidRDefault="00871F44" w:rsidP="00910611" w:rsidR="00871F44">
      <w:r>
        <w:rPr>
          <w:rFonts w:eastAsia="MS Mincho"/>
        </w:rPr>
        <w:t>TRGOVAČKI SUD U RIJECI</w:t>
      </w:r>
    </w:p>
    <w:p w:rsidRDefault="00871F44" w:rsidR="00871F4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90A8B">
      <w:pPr>
        <w:jc w:val="center"/>
      </w:pP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2F3701" w:rsidP="002F3701" w:rsidR="002F3701" w:rsidRPr="00990A8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90A8B">
        <w:tab/>
      </w:r>
      <w:r w:rsidRPr="00990A8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741A82" w:rsidRPr="00074B99">
        <w:rPr>
          <w:rFonts w:eastAsia="Calibri"/>
          <w:lang w:eastAsia="en-US"/>
        </w:rPr>
        <w:t>Compass Boats Composite jednostavno društvo s ograničenom odgovornošću za iznajmljivanje prikolica i poluprikolica za teret Rijeka (Grad Rijeka), Turkovo 7/A</w:t>
      </w:r>
      <w:r w:rsidR="00741A82">
        <w:t xml:space="preserve">, OIB </w:t>
      </w:r>
      <w:r w:rsidR="00741A82" w:rsidRPr="00074B99">
        <w:rPr>
          <w:rFonts w:eastAsia="Calibri"/>
          <w:lang w:eastAsia="en-US"/>
        </w:rPr>
        <w:t>95224268679, MBS: 040322829</w:t>
      </w:r>
      <w:r w:rsidRPr="00990A8B">
        <w:t xml:space="preserve">, dana </w:t>
      </w:r>
      <w:r w:rsidR="00F94218" w:rsidRPr="00990A8B">
        <w:t>2</w:t>
      </w:r>
      <w:r w:rsidR="00EF41E7">
        <w:t>7</w:t>
      </w:r>
      <w:r w:rsidR="00D76EDA" w:rsidRPr="00990A8B">
        <w:t>. veljače</w:t>
      </w:r>
      <w:r w:rsidRPr="00990A8B">
        <w:t xml:space="preserve"> 2017.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741A82" w:rsidRPr="00074B99">
        <w:rPr>
          <w:rFonts w:eastAsia="Calibri"/>
          <w:lang w:eastAsia="en-US"/>
        </w:rPr>
        <w:t>Compass Boats Composite jednostavno društvo s ograničenom odgovornošću za iznajmljivanje prikolica i poluprikolica za teret Rijeka (Grad Rijeka), Turkovo 7/A</w:t>
      </w:r>
      <w:r w:rsidR="00741A82">
        <w:t xml:space="preserve">, OIB </w:t>
      </w:r>
      <w:r w:rsidR="00741A82" w:rsidRPr="00074B99">
        <w:rPr>
          <w:rFonts w:eastAsia="Calibri"/>
          <w:lang w:eastAsia="en-US"/>
        </w:rPr>
        <w:t>95224268679, MBS: 040322829</w:t>
      </w:r>
      <w:r w:rsidR="00557AD1" w:rsidRPr="00990A8B">
        <w:rPr>
          <w:bCs/>
        </w:rPr>
        <w:t>.</w:t>
      </w:r>
    </w:p>
    <w:p w:rsidRDefault="00C5695B" w:rsidP="00360BE2" w:rsidR="00C5695B" w:rsidRPr="00741A82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741A82">
        <w:t>e-</w:t>
      </w:r>
      <w:r w:rsidR="00EF2F5F" w:rsidRPr="00741A82">
        <w:t>O</w:t>
      </w:r>
      <w:r w:rsidRPr="00741A82">
        <w:t>glasn</w:t>
      </w:r>
      <w:r w:rsidR="00EF2F5F" w:rsidRPr="00741A82">
        <w:t>a</w:t>
      </w:r>
      <w:r w:rsidRPr="00741A82">
        <w:t xml:space="preserve"> ploč</w:t>
      </w:r>
      <w:r w:rsidR="00EF2F5F" w:rsidRPr="00741A82">
        <w:t>a</w:t>
      </w:r>
      <w:r w:rsidRPr="00741A82">
        <w:t xml:space="preserve"> sud</w:t>
      </w:r>
      <w:r w:rsidR="00EF2F5F" w:rsidRPr="00741A82">
        <w:t>ova</w:t>
      </w:r>
      <w:r w:rsidRPr="00741A82">
        <w:t xml:space="preserve"> dana </w:t>
      </w:r>
      <w:r w:rsidR="00F94218" w:rsidRPr="00741A82">
        <w:t>2</w:t>
      </w:r>
      <w:r w:rsidR="00EF41E7" w:rsidRPr="00741A82">
        <w:t>7</w:t>
      </w:r>
      <w:r w:rsidR="00D76EDA" w:rsidRPr="00741A82">
        <w:t>. veljače</w:t>
      </w:r>
      <w:r w:rsidR="002F3701" w:rsidRPr="00741A82">
        <w:t xml:space="preserve"> 2017</w:t>
      </w:r>
      <w:r w:rsidRPr="00741A82">
        <w:t>. godine u 1</w:t>
      </w:r>
      <w:r w:rsidR="0016454F">
        <w:t>0</w:t>
      </w:r>
      <w:r w:rsidRPr="00741A82">
        <w:t>,0</w:t>
      </w:r>
      <w:r w:rsidR="00B04834" w:rsidRPr="00741A82">
        <w:t>5</w:t>
      </w:r>
      <w:r w:rsidRPr="00741A82">
        <w:t xml:space="preserve"> sati.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t>Za stečajnog upravitelja imenuje se</w:t>
      </w:r>
      <w:r w:rsidR="00990A8B" w:rsidRPr="00741A82">
        <w:t xml:space="preserve"> </w:t>
      </w:r>
      <w:r w:rsidR="00741A82" w:rsidRPr="00741A82">
        <w:t>Ibrahim Mehmedović, OIB: 91320064198, A. Starčevića 5, Rijeka</w:t>
      </w:r>
      <w:r w:rsidR="0081532F" w:rsidRPr="00741A82">
        <w:t>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rPr>
          <w:bCs/>
        </w:rPr>
        <w:t xml:space="preserve">Zaključuje se stečajni postupak nad dužnikom </w:t>
      </w:r>
      <w:r w:rsidR="00741A82" w:rsidRPr="00741A82">
        <w:rPr>
          <w:rFonts w:eastAsia="Calibri"/>
          <w:lang w:eastAsia="en-US"/>
        </w:rPr>
        <w:t>Compass Boats Composite jednostavno društvo s ograničenom odgovornošću za iznajmljivanje prikolica i poluprikolica za teret Rijeka (Grad Rijeka), Turkovo 7/A</w:t>
      </w:r>
      <w:r w:rsidR="00741A82" w:rsidRPr="00741A82">
        <w:t xml:space="preserve">, OIB </w:t>
      </w:r>
      <w:r w:rsidR="00741A82" w:rsidRPr="00741A82">
        <w:rPr>
          <w:rFonts w:eastAsia="Calibri"/>
          <w:lang w:eastAsia="en-US"/>
        </w:rPr>
        <w:t>95224268679, MBS: 040322829</w:t>
      </w:r>
      <w:r w:rsidR="0081532F" w:rsidRPr="00741A82">
        <w:t>.</w:t>
      </w:r>
    </w:p>
    <w:p w:rsidRDefault="0004736A" w:rsidP="00360BE2" w:rsidR="006830EE" w:rsidRPr="00741A82">
      <w:pPr>
        <w:numPr>
          <w:ilvl w:val="0"/>
          <w:numId w:val="1"/>
        </w:numPr>
        <w:jc w:val="both"/>
        <w:rPr>
          <w:bCs/>
        </w:rPr>
      </w:pPr>
      <w:r w:rsidRPr="00741A82">
        <w:t>Otvaranje stečajnog postupka upisati će se u sudski registar ovog suda, a</w:t>
      </w:r>
      <w:r w:rsidR="006830EE" w:rsidRPr="00741A82">
        <w:rPr>
          <w:bCs/>
        </w:rPr>
        <w:t xml:space="preserve"> po  pravomoćnosti </w:t>
      </w:r>
      <w:r w:rsidRPr="00741A82">
        <w:rPr>
          <w:bCs/>
        </w:rPr>
        <w:t xml:space="preserve">ovog rješenja će  se isto rješenje još jednom </w:t>
      </w:r>
      <w:r w:rsidR="006830EE" w:rsidRPr="00741A82">
        <w:rPr>
          <w:bCs/>
        </w:rPr>
        <w:t xml:space="preserve">dostaviti sudskom registru ovog suda </w:t>
      </w:r>
      <w:r w:rsidRPr="00741A82">
        <w:rPr>
          <w:bCs/>
        </w:rPr>
        <w:t xml:space="preserve">uz potvrdu pravomoćnosti </w:t>
      </w:r>
      <w:r w:rsidR="006830EE" w:rsidRPr="00741A82">
        <w:rPr>
          <w:bCs/>
        </w:rPr>
        <w:t>radi  brisanja dužnika.</w:t>
      </w:r>
    </w:p>
    <w:p w:rsidRDefault="00990A8B" w:rsidP="00990A8B" w:rsidR="00990A8B" w:rsidRPr="00741A82">
      <w:pPr>
        <w:numPr>
          <w:ilvl w:val="0"/>
          <w:numId w:val="1"/>
        </w:numPr>
        <w:tabs>
          <w:tab w:pos="851" w:val="left"/>
        </w:tabs>
        <w:jc w:val="both"/>
      </w:pPr>
      <w:r w:rsidRPr="00741A82">
        <w:tab/>
        <w:t>Ukida se mjera osiguranja iz članka 118. stavak 1. i 2. Stečajnog zakona (objavljenog u NN 71/15), određena rješenjem ovog suda posl. br. 14 St-</w:t>
      </w:r>
      <w:r w:rsidR="00741A82" w:rsidRPr="00741A82">
        <w:t>438/2015</w:t>
      </w:r>
      <w:r w:rsidRPr="00741A82">
        <w:t>-</w:t>
      </w:r>
      <w:r w:rsidR="00741A82" w:rsidRPr="00741A82">
        <w:t>10</w:t>
      </w:r>
      <w:r w:rsidRPr="00741A82">
        <w:t xml:space="preserve"> od </w:t>
      </w:r>
      <w:r w:rsidR="00741A82" w:rsidRPr="00741A82">
        <w:t>10. studenoga</w:t>
      </w:r>
      <w:r w:rsidR="003717EB" w:rsidRPr="00741A82">
        <w:t xml:space="preserve"> </w:t>
      </w:r>
      <w:r w:rsidRPr="00741A82">
        <w:t xml:space="preserve">2016. godine o imenovanju privremenog stečajnog upravitelja </w:t>
      </w:r>
      <w:r w:rsidR="00741A82" w:rsidRPr="00741A82">
        <w:t>Ibrahima Mehmedovića, OIB: 91320064198, A. Starčevića 5, Rijeka</w:t>
      </w:r>
      <w:r w:rsidRPr="00741A82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0E57C4">
        <w:t xml:space="preserve"> </w:t>
      </w:r>
      <w:r w:rsidR="00741A82" w:rsidRPr="00074B99">
        <w:rPr>
          <w:rFonts w:eastAsia="Calibri"/>
          <w:lang w:eastAsia="en-US"/>
        </w:rPr>
        <w:t xml:space="preserve">Compass Boats Composite jednostavno društvo s ograničenom odgovornošću za </w:t>
      </w:r>
      <w:r w:rsidR="00741A82" w:rsidRPr="00074B99">
        <w:rPr>
          <w:rFonts w:eastAsia="Calibri"/>
          <w:lang w:eastAsia="en-US"/>
        </w:rPr>
        <w:lastRenderedPageBreak/>
        <w:t>iznajmljivanje prikolica i poluprikolica za teret Rijeka (Grad Rijeka), Turkovo 7/A</w:t>
      </w:r>
      <w:r w:rsidR="00741A82">
        <w:t xml:space="preserve">, OIB </w:t>
      </w:r>
      <w:r w:rsidR="00741A82" w:rsidRPr="00074B99">
        <w:rPr>
          <w:rFonts w:eastAsia="Calibri"/>
          <w:lang w:eastAsia="en-US"/>
        </w:rPr>
        <w:t>95224268679, MBS: 040322829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741A82">
        <w:rPr>
          <w:bCs/>
        </w:rPr>
        <w:t>438/2015-4</w:t>
      </w:r>
      <w:r w:rsidR="00B04834">
        <w:rPr>
          <w:bCs/>
        </w:rPr>
        <w:t xml:space="preserve"> od </w:t>
      </w:r>
      <w:r w:rsidR="00741A82">
        <w:rPr>
          <w:bCs/>
        </w:rPr>
        <w:t>26. rujna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741A82" w:rsidRPr="00074B99">
        <w:rPr>
          <w:rFonts w:eastAsia="Calibri"/>
          <w:lang w:eastAsia="en-US"/>
        </w:rPr>
        <w:t>Compass Boats Composite jednostavno društvo s ograničenom odgovornošću za iznajmljivanje prikolica i poluprikolica za teret Rijeka (Grad Rijeka), Turkovo 7/A</w:t>
      </w:r>
      <w:r w:rsidR="00741A82">
        <w:t xml:space="preserve">, OIB </w:t>
      </w:r>
      <w:r w:rsidR="00741A82" w:rsidRPr="00074B99">
        <w:rPr>
          <w:rFonts w:eastAsia="Calibri"/>
          <w:lang w:eastAsia="en-US"/>
        </w:rPr>
        <w:t>95224268679, MBS: 040322829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</w:t>
      </w:r>
      <w:r w:rsidR="003717EB">
        <w:t xml:space="preserve">tvrdu </w:t>
      </w:r>
      <w:r w:rsidR="00B04834">
        <w:t xml:space="preserve">Financijske agencije od </w:t>
      </w:r>
      <w:r w:rsidR="00741A82">
        <w:t>16. studenoga 2016</w:t>
      </w:r>
      <w:r w:rsidR="002F3701">
        <w:t xml:space="preserve">. godine (list </w:t>
      </w:r>
      <w:r w:rsidR="00741A82">
        <w:t>25</w:t>
      </w:r>
      <w:r w:rsidR="00B04834">
        <w:t xml:space="preserve"> spisa)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741A82">
        <w:rPr>
          <w:bCs/>
        </w:rPr>
        <w:t>2. veljače</w:t>
      </w:r>
      <w:r w:rsidR="00D76EDA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94218">
        <w:rPr>
          <w:bCs/>
        </w:rPr>
        <w:t>3</w:t>
      </w:r>
      <w:r w:rsidR="00741A82">
        <w:rPr>
          <w:bCs/>
        </w:rPr>
        <w:t>5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F94218">
        <w:rPr>
          <w:bCs/>
        </w:rPr>
        <w:t>2</w:t>
      </w:r>
      <w:r w:rsidR="00EF41E7">
        <w:rPr>
          <w:bCs/>
        </w:rPr>
        <w:t>7</w:t>
      </w:r>
      <w:r w:rsidR="00D76EDA">
        <w:rPr>
          <w:bCs/>
        </w:rPr>
        <w:t xml:space="preserve">. veljače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CE6FC7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  <w:r w:rsidR="0016454F">
        <w:t xml:space="preserve"> </w:t>
      </w: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F94218">
        <w:t>2</w:t>
      </w:r>
      <w:r w:rsidR="00EF41E7">
        <w:t>7</w:t>
      </w:r>
      <w:r w:rsidR="00D76EDA">
        <w:t>. veljače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F1D" w:rsidR="00316F1D">
      <w:r>
        <w:separator/>
      </w:r>
    </w:p>
  </w:endnote>
  <w:endnote w:id="0" w:type="continuationSeparator">
    <w:p w:rsidRDefault="00316F1D" w:rsidR="0031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1F4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F1D" w:rsidR="00316F1D">
      <w:r>
        <w:separator/>
      </w:r>
    </w:p>
  </w:footnote>
  <w:footnote w:id="0" w:type="continuationSeparator">
    <w:p w:rsidRDefault="00316F1D" w:rsidR="0031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741A82">
      <w:t>438/2015</w:t>
    </w:r>
    <w:r w:rsidR="0016454F">
      <w:t>-19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454F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6F1D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51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1F44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871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F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F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F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F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71F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71F4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871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F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F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F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F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71F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71F4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St-438/2015</izvorni_sadrzaj>
    <derivirana_varijabla naziv="DomainObject.Predmet.OznakaBroj_1">St-438/2015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COMPASS BOATS COMPOSITE j.d.o.o.  Rijeka</izvorni_sadrzaj>
    <derivirana_varijabla naziv="DomainObject.Predmet.ProtustrankaFormated_1">  COMPASS BOATS COMPOSITE j.d.o.o.  Rijeka</derivirana_varijabla>
  </DomainObject.Predmet.ProtustrankaFormated>
  <DomainObject.Predmet.ProtustrankaFormatedOIB>
    <izvorni_sadrzaj>  COMPASS BOATS COMPOSITE j.d.o.o.  Rijeka, OIB 95224268679</izvorni_sadrzaj>
    <derivirana_varijabla naziv="DomainObject.Predmet.ProtustrankaFormatedOIB_1">  COMPASS BOATS COMPOSITE j.d.o.o.  Rijeka, OIB 95224268679</derivirana_varijabla>
  </DomainObject.Predmet.ProtustrankaFormatedOIB>
  <DomainObject.Predmet.ProtustrankaFormatedWithAdress>
    <izvorni_sadrzaj> COMPASS BOATS COMPOSITE j.d.o.o.  Rijeka, Turkovo 7a, 51000 Rijeka</izvorni_sadrzaj>
    <derivirana_varijabla naziv="DomainObject.Predmet.ProtustrankaFormatedWithAdress_1"> COMPASS BOATS COMPOSITE j.d.o.o.  Rijeka, Turkovo 7a, 51000 Rijeka</derivirana_varijabla>
  </DomainObject.Predmet.ProtustrankaFormatedWithAdress>
  <DomainObject.Predmet.ProtustrankaFormatedWithAdressOIB>
    <izvorni_sadrzaj> COMPASS BOATS COMPOSITE j.d.o.o.  Rijeka, OIB 95224268679, Turkovo 7a, 51000 Rijeka</izvorni_sadrzaj>
    <derivirana_varijabla naziv="DomainObject.Predmet.ProtustrankaFormatedWithAdressOIB_1"> COMPASS BOATS COMPOSITE j.d.o.o.  Rijeka, OIB 95224268679, Turkovo 7a, 51000 Rijeka</derivirana_varijabla>
  </DomainObject.Predmet.ProtustrankaFormatedWithAdressOIB>
  <DomainObject.Predmet.ProtustrankaWithAdress>
    <izvorni_sadrzaj>COMPASS BOATS COMPOSITE j.d.o.o.  Rijeka Turkovo 7a, 51000 Rijeka</izvorni_sadrzaj>
    <derivirana_varijabla naziv="DomainObject.Predmet.ProtustrankaWithAdress_1">COMPASS BOATS COMPOSITE j.d.o.o.  Rijeka Turkovo 7a, 51000 Rijeka</derivirana_varijabla>
  </DomainObject.Predmet.ProtustrankaWithAdress>
  <DomainObject.Predmet.ProtustrankaWithAdressOIB>
    <izvorni_sadrzaj>COMPASS BOATS COMPOSITE j.d.o.o.  Rijeka, OIB 95224268679, Turkovo 7a, 51000 Rijeka</izvorni_sadrzaj>
    <derivirana_varijabla naziv="DomainObject.Predmet.ProtustrankaWithAdressOIB_1">COMPASS BOATS COMPOSITE j.d.o.o.  Rijeka, OIB 95224268679, Turkovo 7a, 51000 Rijeka</derivirana_varijabla>
  </DomainObject.Predmet.ProtustrankaWithAdressOIB>
  <DomainObject.Predmet.ProtustrankaNazivFormated>
    <izvorni_sadrzaj>COMPASS BOATS COMPOSITE j.d.o.o.  Rijeka</izvorni_sadrzaj>
    <derivirana_varijabla naziv="DomainObject.Predmet.ProtustrankaNazivFormated_1">COMPASS BOATS COMPOSITE j.d.o.o.  Rijeka</derivirana_varijabla>
  </DomainObject.Predmet.ProtustrankaNazivFormated>
  <DomainObject.Predmet.ProtustrankaNazivFormatedOIB>
    <izvorni_sadrzaj>COMPASS BOATS COMPOSITE j.d.o.o.  Rijeka, OIB 95224268679</izvorni_sadrzaj>
    <derivirana_varijabla naziv="DomainObject.Predmet.ProtustrankaNazivFormatedOIB_1">COMPASS BOATS COMPOSITE j.d.o.o.  Rijeka, OIB 95224268679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COMPASS BOATS COMPOSITE j.d.o.o.  Rijeka</item>
    </izvorni_sadrzaj>
    <derivirana_varijabla naziv="DomainObject.Predmet.ProtuStrankaListFormated_1">
      <item>COMPASS BOATS COMPOSITE j.d.o.o.  Rijeka</item>
    </derivirana_varijabla>
  </DomainObject.Predmet.ProtuStrankaListFormated>
  <DomainObject.Predmet.ProtuStrankaListFormatedOIB>
    <izvorni_sadrzaj>
      <item>COMPASS BOATS COMPOSITE j.d.o.o.  Rijeka, OIB 95224268679</item>
    </izvorni_sadrzaj>
    <derivirana_varijabla naziv="DomainObject.Predmet.ProtuStrankaListFormatedOIB_1">
      <item>COMPASS BOATS COMPOSITE j.d.o.o.  Rijeka, OIB 95224268679</item>
    </derivirana_varijabla>
  </DomainObject.Predmet.ProtuStrankaListFormatedOIB>
  <DomainObject.Predmet.ProtuStrankaListFormatedWithAdress>
    <izvorni_sadrzaj>
      <item>COMPASS BOATS COMPOSITE j.d.o.o.  Rijeka, Turkovo 7a, 51000 Rijeka</item>
    </izvorni_sadrzaj>
    <derivirana_varijabla naziv="DomainObject.Predmet.ProtuStrankaListFormatedWithAdress_1">
      <item>COMPASS BOATS COMPOSITE j.d.o.o.  Rijeka, Turkovo 7a, 51000 Rijeka</item>
    </derivirana_varijabla>
  </DomainObject.Predmet.ProtuStrankaListFormatedWithAdress>
  <DomainObject.Predmet.ProtuStrankaListFormatedWithAdressOIB>
    <izvorni_sadrzaj>
      <item>COMPASS BOATS COMPOSITE j.d.o.o.  Rijeka, OIB 95224268679, Turkovo 7a, 51000 Rijeka</item>
    </izvorni_sadrzaj>
    <derivirana_varijabla naziv="DomainObject.Predmet.ProtuStrankaListFormatedWithAdressOIB_1">
      <item>COMPASS BOATS COMPOSITE j.d.o.o.  Rijeka, OIB 95224268679, Turkovo 7a, 51000 Rijeka</item>
    </derivirana_varijabla>
  </DomainObject.Predmet.ProtuStrankaListFormatedWithAdressOIB>
  <DomainObject.Predmet.ProtuStrankaListNazivFormated>
    <izvorni_sadrzaj>
      <item>COMPASS BOATS COMPOSITE j.d.o.o.  Rijeka</item>
    </izvorni_sadrzaj>
    <derivirana_varijabla naziv="DomainObject.Predmet.ProtuStrankaListNazivFormated_1">
      <item>COMPASS BOATS COMPOSITE j.d.o.o.  Rijeka</item>
    </derivirana_varijabla>
  </DomainObject.Predmet.ProtuStrankaListNazivFormated>
  <DomainObject.Predmet.ProtuStrankaListNazivFormatedOIB>
    <izvorni_sadrzaj>
      <item>COMPASS BOATS COMPOSITE j.d.o.o.  Rijeka, OIB 95224268679</item>
    </izvorni_sadrzaj>
    <derivirana_varijabla naziv="DomainObject.Predmet.ProtuStrankaListNazivFormatedOIB_1">
      <item>COMPASS BOATS COMPOSITE j.d.o.o.  Rijeka, OIB 95224268679</item>
    </derivirana_varijabla>
  </DomainObject.Predmet.ProtuStrankaListNazivFormatedOIB>
  <DomainObject.Predmet.OstaliListFormated>
    <izvorni_sadrzaj>
      <item>Branislav Cvetković Meier</item>
    </izvorni_sadrzaj>
    <derivirana_varijabla naziv="DomainObject.Predmet.OstaliListFormated_1">
      <item>Branislav Cvetković Meier</item>
    </derivirana_varijabla>
  </DomainObject.Predmet.OstaliListFormated>
  <DomainObject.Predmet.OstaliListFormatedOIB>
    <izvorni_sadrzaj>
      <item>Branislav Cvetković Meier</item>
    </izvorni_sadrzaj>
    <derivirana_varijabla naziv="DomainObject.Predmet.OstaliListFormatedOIB_1">
      <item>Branislav Cvetković Meier</item>
    </derivirana_varijabla>
  </DomainObject.Predmet.OstaliListFormatedOIB>
  <DomainObject.Predmet.OstaliListFormatedWithAdress>
    <izvorni_sadrzaj>
      <item>Branislav Cvetković Meier, Turkovo 7/A, 51000 Rijeka</item>
    </izvorni_sadrzaj>
    <derivirana_varijabla naziv="DomainObject.Predmet.OstaliListFormatedWithAdress_1">
      <item>Branislav Cvetković Meier, Turkovo 7/A, 51000 Rijeka</item>
    </derivirana_varijabla>
  </DomainObject.Predmet.OstaliListFormatedWithAdress>
  <DomainObject.Predmet.OstaliListFormatedWithAdressOIB>
    <izvorni_sadrzaj>
      <item>Branislav Cvetković Meier, Turkovo 7/A, 51000 Rijeka</item>
    </izvorni_sadrzaj>
    <derivirana_varijabla naziv="DomainObject.Predmet.OstaliListFormatedWithAdressOIB_1">
      <item>Branislav Cvetković Meier, Turkovo 7/A, 51000 Rijeka</item>
    </derivirana_varijabla>
  </DomainObject.Predmet.OstaliListFormatedWithAdressOIB>
  <DomainObject.Predmet.OstaliListNazivFormated>
    <izvorni_sadrzaj>
      <item>Branislav Cvetković Meier</item>
    </izvorni_sadrzaj>
    <derivirana_varijabla naziv="DomainObject.Predmet.OstaliListNazivFormated_1">
      <item>Branislav Cvetković Meier</item>
    </derivirana_varijabla>
  </DomainObject.Predmet.OstaliListNazivFormated>
  <DomainObject.Predmet.OstaliListNazivFormatedOIB>
    <izvorni_sadrzaj>
      <item>Branislav Cvetković Meier</item>
    </izvorni_sadrzaj>
    <derivirana_varijabla naziv="DomainObject.Predmet.OstaliListNazivFormatedOIB_1">
      <item>Branislav Cvetković Meier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COMPASS BOATS COMPOSITE j.d.o.o.  Rijeka</izvorni_sadrzaj>
    <derivirana_varijabla naziv="DomainObject.Predmet.ProtustrankaIDrugi_1">COMPASS BOATS COMPOSITE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COMPASS BOATS COMPOSITE j.d.o.o.  Rijeka, OIB 95224268679, Turkovo 7a, 51000 Rijeka</izvorni_sadrzaj>
    <derivirana_varijabla naziv="DomainObject.Predmet.ProtustrankaIDrugiAdressOIB_1">COMPASS BOATS COMPOSITE j.d.o.o.  Rijeka, OIB 95224268679, Turkovo 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COMPASS BOATS COMPOSITE j.d.o.o.  Rijeka</item>
      <item>Branislav Cvetković Meier</item>
    </izvorni_sadrzaj>
    <derivirana_varijabla naziv="DomainObject.Predmet.SudioniciListNaziv_1">
      <item>FINA  Rijeka</item>
      <item>COMPASS BOATS COMPOSITE j.d.o.o.  Rijeka</item>
      <item>Branislav Cvetković Meier</item>
    </derivirana_varijabla>
  </DomainObject.Predmet.SudioniciListNaziv>
  <DomainObject.Predmet.SudioniciListAdressOIB>
    <izvorni_sadrzaj>
      <item>FINA  Rijeka, OIB 85821130368, Frana Kurelca 8,51000 Rijeka</item>
      <item>COMPASS BOATS COMPOSITE j.d.o.o.  Rijeka, OIB 95224268679, Turkovo 7a,51000 Rijeka</item>
      <item>Branislav Cvetković Meier, Turkovo 7/A,51000 Rijeka</item>
    </izvorni_sadrzaj>
    <derivirana_varijabla naziv="DomainObject.Predmet.SudioniciListAdressOIB_1">
      <item>FINA  Rijeka, OIB 85821130368, Frana Kurelca 8,51000 Rijeka</item>
      <item>COMPASS BOATS COMPOSITE j.d.o.o.  Rijeka, OIB 95224268679, Turkovo 7a,51000 Rijeka</item>
      <item>Branislav Cvetković Meier, Turkovo 7/A,51000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95224268679</item>
      <item>, OIB null</item>
    </izvorni_sadrzaj>
    <derivirana_varijabla naziv="DomainObject.Predmet.SudioniciListNazivOIB_1">
      <item>, OIB 85821130368</item>
      <item>, OIB 95224268679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8091C3-8EFB-40F9-A909-4C33E9FB6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875</properties:Words>
  <properties:Characters>4885</properties:Characters>
  <properties:Lines>120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6179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2017-02-27T08:46:00Z</dcterms:created>
  <dc:creator>korlevicd</dc:creator>
  <cp:lastModifiedBy>Danijela Fumić</cp:lastModifiedBy>
  <cp:lastPrinted>2017-02-27T08:46:00Z</cp:lastPrinted>
  <dcterms:modified xmlns:xsi="http://www.w3.org/2001/XMLSchema-instance" xsi:type="dcterms:W3CDTF">2017-02-27T08:47:00Z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