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1c57" w14:paraId="b101c57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9C4CC5">
        <w:t>2</w:t>
      </w:r>
      <w:r w:rsidR="00BD0556">
        <w:t>3</w:t>
      </w:r>
      <w:r w:rsidR="003B0C86">
        <w:t>41</w:t>
      </w:r>
      <w:r w:rsidR="0074079B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74079B" w:rsidP="0074079B" w:rsidR="0074079B">
      <w:pPr>
        <w:ind w:firstLine="708"/>
        <w:jc w:val="both"/>
      </w:pPr>
      <w:r>
        <w:t xml:space="preserve">Trgovački sud u Osijeku, po sucu Dubravki Kuveždić, u stečajnom predmetu povodom zahtjeva FINANCIJSKE AGENCIJE RC RIJEKA Podružnica PULA, Giardini 5, OIB 85821130368 za pokretanje skraćenog stečajnog postupka nad dužnikom </w:t>
      </w:r>
      <w:r w:rsidR="003B0C86">
        <w:t xml:space="preserve">FANTASTIC FOUR d.o.o. za ugostiteljstvo Grožnjan, Ulica braće Corva 14, OIB 49129140936, MBS 040329377, </w:t>
      </w:r>
      <w:r w:rsidR="00252786">
        <w:t>d</w:t>
      </w:r>
      <w:r>
        <w:t>ana 7. prosinca 2016</w:t>
      </w:r>
      <w:r w:rsidR="007A2F75">
        <w:t>.,</w:t>
      </w:r>
    </w:p>
    <w:p w:rsidRDefault="0074079B" w:rsidP="0074079B" w:rsidR="0074079B">
      <w:pPr>
        <w:jc w:val="both"/>
      </w:pPr>
    </w:p>
    <w:p w:rsidRDefault="0074079B" w:rsidP="0074079B" w:rsidR="0074079B">
      <w:pPr>
        <w:jc w:val="both"/>
      </w:pPr>
    </w:p>
    <w:p w:rsidRDefault="0074079B" w:rsidP="0074079B" w:rsidR="0074079B">
      <w:pPr>
        <w:jc w:val="center"/>
        <w:rPr>
          <w:bCs/>
        </w:rPr>
      </w:pPr>
      <w:r>
        <w:rPr>
          <w:bCs/>
        </w:rPr>
        <w:t>r i j e š i o    j e</w:t>
      </w:r>
    </w:p>
    <w:p w:rsidRDefault="0074079B" w:rsidP="0074079B" w:rsidR="0074079B">
      <w:pPr>
        <w:ind w:left="360"/>
        <w:jc w:val="both"/>
      </w:pPr>
      <w:r>
        <w:t xml:space="preserve">                                                </w:t>
      </w:r>
    </w:p>
    <w:p w:rsidRDefault="0074079B" w:rsidP="0074079B" w:rsidR="0074079B">
      <w:pPr>
        <w:ind w:left="360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2021BD">
        <w:t>FANTASTIC FOUR d.o.o. za ugostiteljstvo Grožnjan, Ulica braće Corva 14, OIB 49129140936, MBS 040329377</w:t>
      </w:r>
      <w:r w:rsidR="002631FD">
        <w:t>.</w:t>
      </w:r>
    </w:p>
    <w:p w:rsidRDefault="0074079B" w:rsidP="0074079B" w:rsidR="0074079B">
      <w:pPr>
        <w:pStyle w:val="Odlomakpopisa"/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0C14FC">
        <w:t xml:space="preserve"> </w:t>
      </w:r>
      <w:r w:rsidR="002631FD">
        <w:t xml:space="preserve">Krešimir Fučkar iz Sladojevaca, Braće Radića 63, OIB 01195634741. </w:t>
      </w:r>
      <w:r w:rsidR="006506DC">
        <w:t xml:space="preserve">                             </w:t>
      </w:r>
      <w:r w:rsidR="00252786">
        <w:t xml:space="preserve">                                             </w:t>
      </w:r>
      <w:r>
        <w:t xml:space="preserve">                                             </w:t>
      </w:r>
    </w:p>
    <w:p w:rsidRDefault="0074079B" w:rsidP="0074079B" w:rsidR="0074079B">
      <w:pPr>
        <w:pStyle w:val="Odlomakpopisa"/>
        <w:tabs>
          <w:tab w:pos="6195" w:val="left"/>
        </w:tabs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2021BD">
        <w:t>FANTASTIC FOUR d.o.o. za ugostiteljstvo Grožnjan, Ulica braće Corva 14, OIB 49129140936, MBS 040329377</w:t>
      </w:r>
      <w:r>
        <w:t>.</w:t>
      </w:r>
    </w:p>
    <w:p w:rsidRDefault="0074079B" w:rsidP="0074079B" w:rsidR="0074079B">
      <w:pPr>
        <w:pStyle w:val="Odlomakpopisa"/>
        <w:rPr>
          <w:bCs/>
        </w:rPr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74079B" w:rsidP="0074079B" w:rsidR="0074079B">
      <w:pPr>
        <w:pStyle w:val="Tijeloteksta"/>
        <w:rPr>
          <w:b/>
          <w:bCs/>
        </w:rPr>
      </w:pPr>
    </w:p>
    <w:p w:rsidRDefault="0074079B" w:rsidP="0074079B" w:rsidR="0074079B">
      <w:pPr>
        <w:pStyle w:val="Tijeloteksta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Odlomakpopisa"/>
        <w:ind w:left="142"/>
        <w:jc w:val="both"/>
      </w:pPr>
      <w:r>
        <w:t xml:space="preserve">          Financijska agencija Regionalni centar RIJEKA, Podružnica Pula podnijela je Trgovačkom sudu u Pazinu dana</w:t>
      </w:r>
      <w:r w:rsidR="00165861">
        <w:t xml:space="preserve"> </w:t>
      </w:r>
      <w:r w:rsidR="002C65A5">
        <w:t>12</w:t>
      </w:r>
      <w:r w:rsidR="009116C9">
        <w:t xml:space="preserve">. kolovoza </w:t>
      </w:r>
      <w:r>
        <w:t xml:space="preserve">2016. zahtjev za provedbu skraćenog stečajnog postupka nad dužnikom </w:t>
      </w:r>
      <w:r w:rsidR="002021BD">
        <w:t>FANTASTIC FOUR d.o.o. Grožnjan, Ulica braće Corva 14, OIB 49129140936.</w:t>
      </w:r>
    </w:p>
    <w:p w:rsidRDefault="0074079B" w:rsidP="0074079B" w:rsidR="0074079B">
      <w:pPr>
        <w:pStyle w:val="Odlomakpopisa"/>
        <w:ind w:left="142"/>
        <w:jc w:val="both"/>
      </w:pPr>
    </w:p>
    <w:p w:rsidRDefault="0074079B" w:rsidP="0074079B" w:rsidR="0074079B">
      <w:pPr>
        <w:pStyle w:val="Tijeloteksta"/>
        <w:ind w:firstLine="708"/>
      </w:pPr>
      <w:r>
        <w:t xml:space="preserve">Visoki Trgovački suda RH u Zagrebu je rješenjem broj 31-Su-889/16-16 od 15. rujna 2016. odredio Trgovački sud u Osijeku kao drugi stvarno nadležni sud za postupanje u stečajnim predmetima Trgovačkog suda u </w:t>
      </w:r>
      <w:r w:rsidR="00834A30">
        <w:t xml:space="preserve">Pazinu. </w:t>
      </w:r>
    </w:p>
    <w:p w:rsidRDefault="0074079B" w:rsidP="0074079B" w:rsidR="0074079B">
      <w:r>
        <w:lastRenderedPageBreak/>
        <w:t xml:space="preserve"> </w:t>
      </w:r>
    </w:p>
    <w:p w:rsidRDefault="0074079B" w:rsidP="0074079B" w:rsidR="0074079B">
      <w:pPr>
        <w:ind w:firstLine="708"/>
        <w:jc w:val="both"/>
      </w:pPr>
      <w:r>
        <w:t>Trgovački sud u Osijeku je dana 14. listopada 2016. godine objavio oglas na mrežnoj stranici e-Oglasna ploča sudova pod poslovnim brojem St-2</w:t>
      </w:r>
      <w:r w:rsidR="00834A30">
        <w:t>3</w:t>
      </w:r>
      <w:r w:rsidR="002C65A5">
        <w:t>41</w:t>
      </w:r>
      <w:r w:rsidR="006506DC">
        <w:t>/</w:t>
      </w:r>
      <w:r>
        <w:t xml:space="preserve">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74079B" w:rsidP="0074079B" w:rsidR="0074079B">
      <w:pPr>
        <w:pStyle w:val="Tijeloteksta"/>
        <w:ind w:firstLine="708"/>
        <w:jc w:val="center"/>
      </w:pPr>
    </w:p>
    <w:p w:rsidRDefault="0074079B" w:rsidP="0074079B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6506DC" w:rsidP="0074079B" w:rsidR="006506DC">
      <w:pPr>
        <w:pStyle w:val="Tijeloteksta"/>
        <w:ind w:firstLine="708"/>
      </w:pPr>
    </w:p>
    <w:p w:rsidRDefault="0074079B" w:rsidP="00B506CA" w:rsidR="00B506CA">
      <w:pPr>
        <w:pStyle w:val="Tijeloteksta"/>
        <w:ind w:firstLine="71"/>
      </w:pPr>
      <w:r>
        <w:t xml:space="preserve"> </w:t>
      </w: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C51E45">
        <w:t xml:space="preserve">7. prosinca </w:t>
      </w:r>
      <w:r w:rsidR="001A1D15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Dubravka Kuveždić, v.r.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E65EE2" w:rsidR="00E65EE2">
      <w:pPr>
        <w:pStyle w:val="Tijeloteksta"/>
        <w:jc w:val="left"/>
      </w:pPr>
      <w:r>
        <w:t>UPUTA O PRAVNOM LIJEKU:</w:t>
      </w:r>
    </w:p>
    <w:p w:rsidRDefault="00E65EE2" w:rsidP="00E65EE2" w:rsidR="00E65EE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ovlašteni službenik: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Darija Miličević  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sectPr w:rsidSect="004115C3" w:rsidR="00E65EE2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2A5" w:rsidP="00F961D8" w:rsidR="00B562A5">
      <w:r>
        <w:separator/>
      </w:r>
    </w:p>
  </w:endnote>
  <w:endnote w:id="0" w:type="continuationSeparator">
    <w:p w:rsidRDefault="00B562A5" w:rsidP="00F961D8" w:rsidR="00B56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2A5" w:rsidP="00F961D8" w:rsidR="00B562A5">
      <w:r>
        <w:separator/>
      </w:r>
    </w:p>
  </w:footnote>
  <w:footnote w:id="0" w:type="continuationSeparator">
    <w:p w:rsidRDefault="00B562A5" w:rsidP="00F961D8" w:rsidR="00B56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1E1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74079B">
      <w:t>2</w:t>
    </w:r>
    <w:r w:rsidR="00834A30">
      <w:t>3</w:t>
    </w:r>
    <w:r w:rsidR="002C65A5">
      <w:t>41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829C7"/>
    <w:rsid w:val="00096D94"/>
    <w:rsid w:val="000B0EF5"/>
    <w:rsid w:val="000C14FC"/>
    <w:rsid w:val="000D0EBE"/>
    <w:rsid w:val="000D1A6D"/>
    <w:rsid w:val="00133937"/>
    <w:rsid w:val="00136383"/>
    <w:rsid w:val="001524A8"/>
    <w:rsid w:val="00165861"/>
    <w:rsid w:val="00171D35"/>
    <w:rsid w:val="001A1D15"/>
    <w:rsid w:val="001C0834"/>
    <w:rsid w:val="001D657B"/>
    <w:rsid w:val="001F7D2D"/>
    <w:rsid w:val="002001E1"/>
    <w:rsid w:val="002021B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2786"/>
    <w:rsid w:val="002562A8"/>
    <w:rsid w:val="00257465"/>
    <w:rsid w:val="002631FD"/>
    <w:rsid w:val="002664C3"/>
    <w:rsid w:val="002743B4"/>
    <w:rsid w:val="00284497"/>
    <w:rsid w:val="00286227"/>
    <w:rsid w:val="00287507"/>
    <w:rsid w:val="00291642"/>
    <w:rsid w:val="002955F5"/>
    <w:rsid w:val="00297230"/>
    <w:rsid w:val="002A35CF"/>
    <w:rsid w:val="002A45E9"/>
    <w:rsid w:val="002A6D8F"/>
    <w:rsid w:val="002B58DF"/>
    <w:rsid w:val="002C604C"/>
    <w:rsid w:val="002C65A5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0C86"/>
    <w:rsid w:val="003B545F"/>
    <w:rsid w:val="003D55A7"/>
    <w:rsid w:val="003D5995"/>
    <w:rsid w:val="003F02BC"/>
    <w:rsid w:val="003F25EA"/>
    <w:rsid w:val="003F60DA"/>
    <w:rsid w:val="004115C3"/>
    <w:rsid w:val="00447275"/>
    <w:rsid w:val="004705DE"/>
    <w:rsid w:val="00472EB0"/>
    <w:rsid w:val="00474310"/>
    <w:rsid w:val="004A1C0B"/>
    <w:rsid w:val="004A385C"/>
    <w:rsid w:val="004A4281"/>
    <w:rsid w:val="004C7D33"/>
    <w:rsid w:val="004E0A47"/>
    <w:rsid w:val="004E5D9B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506DC"/>
    <w:rsid w:val="0066353D"/>
    <w:rsid w:val="0066396E"/>
    <w:rsid w:val="00667D9A"/>
    <w:rsid w:val="0068528B"/>
    <w:rsid w:val="006B054D"/>
    <w:rsid w:val="006B35CD"/>
    <w:rsid w:val="006B3974"/>
    <w:rsid w:val="006C7D9B"/>
    <w:rsid w:val="006D54F1"/>
    <w:rsid w:val="006D6BB1"/>
    <w:rsid w:val="006E05AA"/>
    <w:rsid w:val="006E1352"/>
    <w:rsid w:val="006E2A07"/>
    <w:rsid w:val="006F107F"/>
    <w:rsid w:val="00716C1D"/>
    <w:rsid w:val="007203DF"/>
    <w:rsid w:val="007229DD"/>
    <w:rsid w:val="007233C8"/>
    <w:rsid w:val="00723772"/>
    <w:rsid w:val="007277BA"/>
    <w:rsid w:val="00731C1A"/>
    <w:rsid w:val="0074079B"/>
    <w:rsid w:val="00745677"/>
    <w:rsid w:val="0077014F"/>
    <w:rsid w:val="00773859"/>
    <w:rsid w:val="00777B7B"/>
    <w:rsid w:val="00780697"/>
    <w:rsid w:val="007A2F75"/>
    <w:rsid w:val="007A6609"/>
    <w:rsid w:val="007D5421"/>
    <w:rsid w:val="007D7BC7"/>
    <w:rsid w:val="007E0A11"/>
    <w:rsid w:val="007E53E2"/>
    <w:rsid w:val="00805AA8"/>
    <w:rsid w:val="00822F78"/>
    <w:rsid w:val="00834A30"/>
    <w:rsid w:val="00841740"/>
    <w:rsid w:val="008431F8"/>
    <w:rsid w:val="0087411A"/>
    <w:rsid w:val="00894D29"/>
    <w:rsid w:val="008A4A9C"/>
    <w:rsid w:val="008B2C26"/>
    <w:rsid w:val="008D06F1"/>
    <w:rsid w:val="008D4169"/>
    <w:rsid w:val="008D61A3"/>
    <w:rsid w:val="008E52AB"/>
    <w:rsid w:val="008F77B6"/>
    <w:rsid w:val="00901807"/>
    <w:rsid w:val="00904414"/>
    <w:rsid w:val="009108ED"/>
    <w:rsid w:val="009116C9"/>
    <w:rsid w:val="009134B9"/>
    <w:rsid w:val="009628B3"/>
    <w:rsid w:val="009664E4"/>
    <w:rsid w:val="009910A5"/>
    <w:rsid w:val="009B53FE"/>
    <w:rsid w:val="009B7829"/>
    <w:rsid w:val="009C4CC5"/>
    <w:rsid w:val="009E1BBA"/>
    <w:rsid w:val="009F6173"/>
    <w:rsid w:val="00A05CD3"/>
    <w:rsid w:val="00A25CC0"/>
    <w:rsid w:val="00A42316"/>
    <w:rsid w:val="00A55A21"/>
    <w:rsid w:val="00A963B2"/>
    <w:rsid w:val="00AB5C50"/>
    <w:rsid w:val="00AB6233"/>
    <w:rsid w:val="00AC7D8D"/>
    <w:rsid w:val="00AD0FE3"/>
    <w:rsid w:val="00AE5978"/>
    <w:rsid w:val="00AE6F60"/>
    <w:rsid w:val="00AF2A3B"/>
    <w:rsid w:val="00B11D22"/>
    <w:rsid w:val="00B14445"/>
    <w:rsid w:val="00B35917"/>
    <w:rsid w:val="00B36F03"/>
    <w:rsid w:val="00B506CA"/>
    <w:rsid w:val="00B562A5"/>
    <w:rsid w:val="00B614E6"/>
    <w:rsid w:val="00B667BC"/>
    <w:rsid w:val="00B674FE"/>
    <w:rsid w:val="00BC3AA6"/>
    <w:rsid w:val="00BD0556"/>
    <w:rsid w:val="00BF3C93"/>
    <w:rsid w:val="00C071B1"/>
    <w:rsid w:val="00C137C0"/>
    <w:rsid w:val="00C16024"/>
    <w:rsid w:val="00C51E45"/>
    <w:rsid w:val="00C5541C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0637C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DF748E"/>
    <w:rsid w:val="00E00C7E"/>
    <w:rsid w:val="00E06523"/>
    <w:rsid w:val="00E10C23"/>
    <w:rsid w:val="00E424F1"/>
    <w:rsid w:val="00E52536"/>
    <w:rsid w:val="00E565E2"/>
    <w:rsid w:val="00E65EE2"/>
    <w:rsid w:val="00E81CF6"/>
    <w:rsid w:val="00E8229D"/>
    <w:rsid w:val="00E85CBE"/>
    <w:rsid w:val="00E85FB2"/>
    <w:rsid w:val="00E9713F"/>
    <w:rsid w:val="00EC69FF"/>
    <w:rsid w:val="00EC70A7"/>
    <w:rsid w:val="00EF3005"/>
    <w:rsid w:val="00F04650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B6A4D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1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1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St-2341/2016</izvorni_sadrzaj>
    <derivirana_varijabla naziv="DomainObject.Predmet.OznakaBroj_1">St-2341/2016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FANTASTIC FOUR d.o.o. GROŽNJAN</izvorni_sadrzaj>
    <derivirana_varijabla naziv="DomainObject.Predmet.ProtustrankaFormated_1">  FANTASTIC FOUR d.o.o. GROŽNJAN</derivirana_varijabla>
  </DomainObject.Predmet.ProtustrankaFormated>
  <DomainObject.Predmet.ProtustrankaFormatedOIB>
    <izvorni_sadrzaj>  FANTASTIC FOUR d.o.o. GROŽNJAN, OIB 49129140936</izvorni_sadrzaj>
    <derivirana_varijabla naziv="DomainObject.Predmet.ProtustrankaFormatedOIB_1">  FANTASTIC FOUR d.o.o. GROŽNJAN, OIB 49129140936</derivirana_varijabla>
  </DomainObject.Predmet.ProtustrankaFormatedOIB>
  <DomainObject.Predmet.ProtustrankaFormatedWithAdress>
    <izvorni_sadrzaj> FANTASTIC FOUR d.o.o. GROŽNJAN, Ulica braće Corva 14, 52429 Grožnjan</izvorni_sadrzaj>
    <derivirana_varijabla naziv="DomainObject.Predmet.ProtustrankaFormatedWithAdress_1"> FANTASTIC FOUR d.o.o. GROŽNJAN, Ulica braće Corva 14, 52429 Grožnjan</derivirana_varijabla>
  </DomainObject.Predmet.ProtustrankaFormatedWithAdress>
  <DomainObject.Predmet.ProtustrankaFormatedWithAdressOIB>
    <izvorni_sadrzaj> FANTASTIC FOUR d.o.o. GROŽNJAN, OIB 49129140936, Ulica braće Corva 14, 52429 Grožnjan</izvorni_sadrzaj>
    <derivirana_varijabla naziv="DomainObject.Predmet.ProtustrankaFormatedWithAdressOIB_1"> FANTASTIC FOUR d.o.o. GROŽNJAN, OIB 49129140936, Ulica braće Corva 14, 52429 Grožnjan</derivirana_varijabla>
  </DomainObject.Predmet.ProtustrankaFormatedWithAdressOIB>
  <DomainObject.Predmet.ProtustrankaWithAdress>
    <izvorni_sadrzaj>FANTASTIC FOUR d.o.o. GROŽNJAN Ulica braće Corva 14, 52429 Grožnjan</izvorni_sadrzaj>
    <derivirana_varijabla naziv="DomainObject.Predmet.ProtustrankaWithAdress_1">FANTASTIC FOUR d.o.o. GROŽNJAN Ulica braće Corva 14, 52429 Grožnjan</derivirana_varijabla>
  </DomainObject.Predmet.ProtustrankaWithAdress>
  <DomainObject.Predmet.ProtustrankaWithAdressOIB>
    <izvorni_sadrzaj>FANTASTIC FOUR d.o.o. GROŽNJAN, OIB 49129140936, Ulica braće Corva 14, 52429 Grožnjan</izvorni_sadrzaj>
    <derivirana_varijabla naziv="DomainObject.Predmet.ProtustrankaWithAdressOIB_1">FANTASTIC FOUR d.o.o. GROŽNJAN, OIB 49129140936, Ulica braće Corva 14, 52429 Grožnjan</derivirana_varijabla>
  </DomainObject.Predmet.ProtustrankaWithAdressOIB>
  <DomainObject.Predmet.ProtustrankaNazivFormated>
    <izvorni_sadrzaj>FANTASTIC FOUR d.o.o. GROŽNJAN</izvorni_sadrzaj>
    <derivirana_varijabla naziv="DomainObject.Predmet.ProtustrankaNazivFormated_1">FANTASTIC FOUR d.o.o. GROŽNJAN</derivirana_varijabla>
  </DomainObject.Predmet.ProtustrankaNazivFormated>
  <DomainObject.Predmet.ProtustrankaNazivFormatedOIB>
    <izvorni_sadrzaj>FANTASTIC FOUR d.o.o. GROŽNJAN, OIB 49129140936</izvorni_sadrzaj>
    <derivirana_varijabla naziv="DomainObject.Predmet.ProtustrankaNazivFormatedOIB_1">FANTASTIC FOUR d.o.o. GROŽNJAN, OIB 49129140936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FANTASTIC FOUR d.o.o. GROŽNJAN</item>
    </izvorni_sadrzaj>
    <derivirana_varijabla naziv="DomainObject.Predmet.ProtuStrankaListFormated_1">
      <item>FANTASTIC FOUR d.o.o. GROŽNJAN</item>
    </derivirana_varijabla>
  </DomainObject.Predmet.ProtuStrankaListFormated>
  <DomainObject.Predmet.ProtuStrankaListFormatedOIB>
    <izvorni_sadrzaj>
      <item>FANTASTIC FOUR d.o.o. GROŽNJAN, OIB 49129140936</item>
    </izvorni_sadrzaj>
    <derivirana_varijabla naziv="DomainObject.Predmet.ProtuStrankaListFormatedOIB_1">
      <item>FANTASTIC FOUR d.o.o. GROŽNJAN, OIB 49129140936</item>
    </derivirana_varijabla>
  </DomainObject.Predmet.ProtuStrankaListFormatedOIB>
  <DomainObject.Predmet.ProtuStrankaListFormatedWithAdress>
    <izvorni_sadrzaj>
      <item>FANTASTIC FOUR d.o.o. GROŽNJAN, Ulica braće Corva 14, 52429 Grožnjan</item>
    </izvorni_sadrzaj>
    <derivirana_varijabla naziv="DomainObject.Predmet.ProtuStrankaListFormatedWithAdress_1">
      <item>FANTASTIC FOUR d.o.o. GROŽNJAN, Ulica braće Corva 14, 52429 Grožnjan</item>
    </derivirana_varijabla>
  </DomainObject.Predmet.ProtuStrankaListFormatedWithAdress>
  <DomainObject.Predmet.ProtuStrankaListFormatedWithAdressOIB>
    <izvorni_sadrzaj>
      <item>FANTASTIC FOUR d.o.o. GROŽNJAN, OIB 49129140936, Ulica braće Corva 14, 52429 Grožnjan</item>
    </izvorni_sadrzaj>
    <derivirana_varijabla naziv="DomainObject.Predmet.ProtuStrankaListFormatedWithAdressOIB_1">
      <item>FANTASTIC FOUR d.o.o. GROŽNJAN, OIB 49129140936, Ulica braće Corva 14, 52429 Grožnjan</item>
    </derivirana_varijabla>
  </DomainObject.Predmet.ProtuStrankaListFormatedWithAdressOIB>
  <DomainObject.Predmet.ProtuStrankaListNazivFormated>
    <izvorni_sadrzaj>
      <item>FANTASTIC FOUR d.o.o. GROŽNJAN</item>
    </izvorni_sadrzaj>
    <derivirana_varijabla naziv="DomainObject.Predmet.ProtuStrankaListNazivFormated_1">
      <item>FANTASTIC FOUR d.o.o. GROŽNJAN</item>
    </derivirana_varijabla>
  </DomainObject.Predmet.ProtuStrankaListNazivFormated>
  <DomainObject.Predmet.ProtuStrankaListNazivFormatedOIB>
    <izvorni_sadrzaj>
      <item>FANTASTIC FOUR d.o.o. GROŽNJAN, OIB 49129140936</item>
    </izvorni_sadrzaj>
    <derivirana_varijabla naziv="DomainObject.Predmet.ProtuStrankaListNazivFormatedOIB_1">
      <item>FANTASTIC FOUR d.o.o. GROŽNJAN, OIB 49129140936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FANTASTIC FOUR d.o.o. GROŽNJAN</izvorni_sadrzaj>
    <derivirana_varijabla naziv="DomainObject.Predmet.ProtustrankaIDrugi_1">FANTASTIC FOUR d.o.o. GROŽNJAN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FANTASTIC FOUR d.o.o. GROŽNJAN, OIB 49129140936, Ulica braće Corva 14, 52429 Grožnjan</izvorni_sadrzaj>
    <derivirana_varijabla naziv="DomainObject.Predmet.ProtustrankaIDrugiAdressOIB_1">FANTASTIC FOUR d.o.o. GROŽNJAN, OIB 49129140936, Ulica braće Corva 14,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FANTASTIC FOUR d.o.o. GROŽNJAN</item>
      <item>FINANCIJSKA AGENCIJA, RC RIJEKA, PODRUŽNICA PULA, PULA</item>
    </izvorni_sadrzaj>
    <derivirana_varijabla naziv="DomainObject.Predmet.SudioniciListNaziv_1">
      <item>FANTASTIC FOUR d.o.o. GROŽNJAN</item>
      <item>FINANCIJSKA AGENCIJA, RC RIJEKA, PODRUŽNICA PULA, PULA</item>
    </derivirana_varijabla>
  </DomainObject.Predmet.SudioniciListNaziv>
  <DomainObject.Predmet.SudioniciListAdressOIB>
    <izvorni_sadrzaj>
      <item>FANTASTIC FOUR d.o.o. GROŽNJAN, OIB 49129140936, Ulica braće Corva 14,52429 Grožnjan</item>
      <item>FINANCIJSKA AGENCIJA, RC RIJEKA, PODRUŽNICA PULA, PULA, OIB 85821130368, Giardini 5,52100 Pula</item>
    </izvorni_sadrzaj>
    <derivirana_varijabla naziv="DomainObject.Predmet.SudioniciListAdressOIB_1">
      <item>FANTASTIC FOUR d.o.o. GROŽNJAN, OIB 49129140936, Ulica braće Corva 14,52429 Grožnjan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49129140936</item>
      <item>, OIB 85821130368</item>
    </izvorni_sadrzaj>
    <derivirana_varijabla naziv="DomainObject.Predmet.SudioniciListNazivOIB_1">
      <item>, OIB 49129140936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C87B0-2CA4-4344-BB09-4932B3EAE9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2305</properties:Characters>
  <properties:Lines>82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2016-12-07T11:34:00Z</dcterms:created>
  <dc:creator>Darija Miličević</dc:creator>
  <cp:lastModifiedBy>Darija Miličević</cp:lastModifiedBy>
  <cp:lastPrinted>2016-12-07T11:12:00Z</cp:lastPrinted>
  <dcterms:modified xmlns:xsi="http://www.w3.org/2001/XMLSchema-instance" xsi:type="dcterms:W3CDTF">2016-12-07T11:38:00Z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