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af17c" w14:paraId="4daf17c" w:rsidRDefault="00675449" w:rsidP="00852869" w:rsidR="00605271" w:rsidRPr="0061243D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61243D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34670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5271" w:rsidP="00852869" w:rsidR="00605271" w:rsidRPr="0061243D">
      <w:pPr>
        <w:rPr>
          <w:rFonts w:hAnsi="Times New Roman" w:ascii="Times New Roman"/>
          <w:szCs w:val="24"/>
          <w:lang w:val="hr-HR"/>
        </w:rPr>
      </w:pPr>
    </w:p>
    <w:p w:rsidRDefault="00852869" w:rsidP="00852869" w:rsidR="00852869" w:rsidRPr="0061243D">
      <w:pPr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>REPUBLIKA HRVATSKA</w:t>
      </w:r>
    </w:p>
    <w:p w:rsidRDefault="00852869" w:rsidP="00852869" w:rsidR="00852869" w:rsidRPr="0061243D">
      <w:pPr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>TRGOVAČKI SUD U ZAGREBU</w:t>
      </w:r>
    </w:p>
    <w:p w:rsidRDefault="00852869" w:rsidP="00852869" w:rsidR="00852869" w:rsidRPr="0061243D">
      <w:pPr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61243D">
        <w:rPr>
          <w:rFonts w:hAnsi="Times New Roman" w:ascii="Times New Roman"/>
          <w:szCs w:val="24"/>
          <w:lang w:val="hr-HR"/>
        </w:rPr>
        <w:t>Amruševa</w:t>
      </w:r>
      <w:proofErr w:type="spellEnd"/>
      <w:r w:rsidRPr="0061243D">
        <w:rPr>
          <w:rFonts w:hAnsi="Times New Roman" w:ascii="Times New Roman"/>
          <w:szCs w:val="24"/>
          <w:lang w:val="hr-HR"/>
        </w:rPr>
        <w:t xml:space="preserve"> 2/II</w:t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0C221A">
        <w:rPr>
          <w:rFonts w:hAnsi="Times New Roman" w:ascii="Times New Roman"/>
          <w:szCs w:val="24"/>
          <w:lang w:val="hr-HR"/>
        </w:rPr>
        <w:t>161</w:t>
      </w:r>
      <w:proofErr w:type="spellEnd"/>
      <w:r w:rsidR="000C221A">
        <w:rPr>
          <w:rFonts w:hAnsi="Times New Roman" w:ascii="Times New Roman"/>
          <w:szCs w:val="24"/>
          <w:lang w:val="hr-HR"/>
        </w:rPr>
        <w:t>/</w:t>
      </w:r>
      <w:proofErr w:type="spellStart"/>
      <w:r w:rsidR="000C221A">
        <w:rPr>
          <w:rFonts w:hAnsi="Times New Roman" w:ascii="Times New Roman"/>
          <w:szCs w:val="24"/>
          <w:lang w:val="hr-HR"/>
        </w:rPr>
        <w:t>15</w:t>
      </w:r>
      <w:proofErr w:type="spellEnd"/>
      <w:r w:rsidR="000C221A">
        <w:rPr>
          <w:rFonts w:hAnsi="Times New Roman" w:ascii="Times New Roman"/>
          <w:szCs w:val="24"/>
          <w:lang w:val="hr-HR"/>
        </w:rPr>
        <w:t>-</w:t>
      </w:r>
      <w:proofErr w:type="spellStart"/>
      <w:r w:rsidR="000C221A">
        <w:rPr>
          <w:rFonts w:hAnsi="Times New Roman" w:ascii="Times New Roman"/>
          <w:szCs w:val="24"/>
          <w:lang w:val="hr-HR"/>
        </w:rPr>
        <w:t>43</w:t>
      </w:r>
      <w:proofErr w:type="spellEnd"/>
    </w:p>
    <w:p w:rsidRDefault="00852869" w:rsidP="00852869" w:rsidR="00852869" w:rsidRPr="0061243D">
      <w:pPr>
        <w:rPr>
          <w:rFonts w:hAnsi="Times New Roman" w:ascii="Times New Roman"/>
          <w:szCs w:val="24"/>
          <w:lang w:val="hr-HR"/>
        </w:rPr>
      </w:pPr>
    </w:p>
    <w:p w:rsidRDefault="00AD0A6D" w:rsidP="00852869" w:rsidR="00AD0A6D" w:rsidRPr="0061243D">
      <w:pPr>
        <w:jc w:val="center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61243D">
      <w:pPr>
        <w:jc w:val="center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61243D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8A59DF" w:rsidR="008A59DF" w:rsidRPr="0061243D">
      <w:pPr>
        <w:jc w:val="both"/>
        <w:rPr>
          <w:rFonts w:hAnsi="Times New Roman" w:ascii="Times New Roman"/>
          <w:szCs w:val="24"/>
        </w:rPr>
      </w:pPr>
      <w:r w:rsidRPr="0061243D">
        <w:rPr>
          <w:rFonts w:hAnsi="Times New Roman" w:ascii="Times New Roman"/>
          <w:szCs w:val="24"/>
          <w:lang w:val="hr-HR"/>
        </w:rPr>
        <w:tab/>
      </w:r>
      <w:r w:rsidR="008A59DF" w:rsidRPr="0061243D">
        <w:rPr>
          <w:rFonts w:hAnsi="Times New Roman" w:ascii="Times New Roman"/>
          <w:szCs w:val="24"/>
          <w:lang w:val="pt-BR"/>
        </w:rPr>
        <w:t xml:space="preserve">TRGOVAČKI SUD U ZAGREBU po sucu toga suda Vesni Malenica kao stečajnom sucu u stečajnom postupku nad dužnikom </w:t>
      </w:r>
      <w:proofErr w:type="spellStart"/>
      <w:r w:rsidR="008A59DF" w:rsidRPr="0061243D">
        <w:rPr>
          <w:rFonts w:hAnsi="Times New Roman" w:ascii="Times New Roman"/>
          <w:szCs w:val="24"/>
        </w:rPr>
        <w:t>ESTETIC</w:t>
      </w:r>
      <w:proofErr w:type="spellEnd"/>
      <w:r w:rsidR="008A59DF" w:rsidRPr="0061243D">
        <w:rPr>
          <w:rFonts w:hAnsi="Times New Roman" w:ascii="Times New Roman"/>
          <w:szCs w:val="24"/>
        </w:rPr>
        <w:t xml:space="preserve"> </w:t>
      </w:r>
      <w:proofErr w:type="spellStart"/>
      <w:r w:rsidR="008A59DF" w:rsidRPr="0061243D">
        <w:rPr>
          <w:rFonts w:hAnsi="Times New Roman" w:ascii="Times New Roman"/>
          <w:szCs w:val="24"/>
        </w:rPr>
        <w:t>UVEMA</w:t>
      </w:r>
      <w:proofErr w:type="spellEnd"/>
      <w:r w:rsidR="008A59DF" w:rsidRPr="0061243D">
        <w:rPr>
          <w:rFonts w:hAnsi="Times New Roman" w:ascii="Times New Roman"/>
          <w:szCs w:val="24"/>
        </w:rPr>
        <w:t xml:space="preserve"> d. </w:t>
      </w:r>
      <w:proofErr w:type="gramStart"/>
      <w:r w:rsidR="008A59DF" w:rsidRPr="0061243D">
        <w:rPr>
          <w:rFonts w:hAnsi="Times New Roman" w:ascii="Times New Roman"/>
          <w:szCs w:val="24"/>
        </w:rPr>
        <w:t>o</w:t>
      </w:r>
      <w:proofErr w:type="gramEnd"/>
      <w:r w:rsidR="008A59DF" w:rsidRPr="0061243D">
        <w:rPr>
          <w:rFonts w:hAnsi="Times New Roman" w:ascii="Times New Roman"/>
          <w:szCs w:val="24"/>
        </w:rPr>
        <w:t xml:space="preserve">. o. u </w:t>
      </w:r>
      <w:proofErr w:type="spellStart"/>
      <w:r w:rsidR="008A59DF" w:rsidRPr="0061243D">
        <w:rPr>
          <w:rFonts w:hAnsi="Times New Roman" w:ascii="Times New Roman"/>
          <w:szCs w:val="24"/>
        </w:rPr>
        <w:t>stečaju</w:t>
      </w:r>
      <w:proofErr w:type="spellEnd"/>
      <w:r w:rsidR="008A59DF" w:rsidRPr="0061243D">
        <w:rPr>
          <w:rFonts w:hAnsi="Times New Roman" w:ascii="Times New Roman"/>
          <w:szCs w:val="24"/>
        </w:rPr>
        <w:t xml:space="preserve">, Zagreb, </w:t>
      </w:r>
      <w:proofErr w:type="spellStart"/>
      <w:r w:rsidR="008A59DF" w:rsidRPr="0061243D">
        <w:rPr>
          <w:rFonts w:hAnsi="Times New Roman" w:ascii="Times New Roman"/>
          <w:szCs w:val="24"/>
        </w:rPr>
        <w:t>Zeleni</w:t>
      </w:r>
      <w:proofErr w:type="spellEnd"/>
      <w:r w:rsidR="008A59DF" w:rsidRPr="0061243D">
        <w:rPr>
          <w:rFonts w:hAnsi="Times New Roman" w:ascii="Times New Roman"/>
          <w:szCs w:val="24"/>
        </w:rPr>
        <w:t xml:space="preserve"> </w:t>
      </w:r>
      <w:proofErr w:type="spellStart"/>
      <w:r w:rsidR="008A59DF" w:rsidRPr="0061243D">
        <w:rPr>
          <w:rFonts w:hAnsi="Times New Roman" w:ascii="Times New Roman"/>
          <w:szCs w:val="24"/>
        </w:rPr>
        <w:t>trg</w:t>
      </w:r>
      <w:proofErr w:type="spellEnd"/>
      <w:r w:rsidR="008A59DF" w:rsidRPr="0061243D">
        <w:rPr>
          <w:rFonts w:hAnsi="Times New Roman" w:ascii="Times New Roman"/>
          <w:szCs w:val="24"/>
        </w:rPr>
        <w:t xml:space="preserve"> 2, </w:t>
      </w:r>
      <w:proofErr w:type="spellStart"/>
      <w:r w:rsidR="008A59DF" w:rsidRPr="0061243D">
        <w:rPr>
          <w:rFonts w:hAnsi="Times New Roman" w:ascii="Times New Roman"/>
          <w:szCs w:val="24"/>
        </w:rPr>
        <w:t>OIB</w:t>
      </w:r>
      <w:proofErr w:type="spellEnd"/>
      <w:r w:rsidR="008A59DF" w:rsidRPr="0061243D">
        <w:rPr>
          <w:rFonts w:hAnsi="Times New Roman" w:ascii="Times New Roman"/>
          <w:szCs w:val="24"/>
        </w:rPr>
        <w:t xml:space="preserve"> 14876662354, </w:t>
      </w:r>
      <w:r w:rsidR="008A59DF" w:rsidRPr="0061243D">
        <w:rPr>
          <w:rFonts w:hAnsi="Times New Roman" w:ascii="Times New Roman"/>
          <w:szCs w:val="24"/>
          <w:lang w:val="pt-BR"/>
        </w:rPr>
        <w:t>10. ožujka 2017.</w:t>
      </w:r>
    </w:p>
    <w:p w:rsidRDefault="00852869" w:rsidP="00675449" w:rsidR="00852869" w:rsidRPr="0061243D">
      <w:pPr>
        <w:jc w:val="both"/>
        <w:rPr>
          <w:rFonts w:hAnsi="Times New Roman" w:ascii="Times New Roman"/>
          <w:szCs w:val="24"/>
          <w:lang w:val="hr-HR"/>
        </w:rPr>
      </w:pPr>
    </w:p>
    <w:p w:rsidRDefault="0042550E" w:rsidR="0042550E" w:rsidRPr="0061243D">
      <w:pPr>
        <w:jc w:val="center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>r i j e š i o  j e</w:t>
      </w:r>
    </w:p>
    <w:p w:rsidRDefault="00F9652C" w:rsidR="00F9652C" w:rsidRPr="0061243D">
      <w:pPr>
        <w:jc w:val="center"/>
        <w:rPr>
          <w:rFonts w:hAnsi="Times New Roman" w:ascii="Times New Roman"/>
          <w:szCs w:val="24"/>
          <w:lang w:val="hr-HR"/>
        </w:rPr>
      </w:pPr>
    </w:p>
    <w:p w:rsidRDefault="00F9652C" w:rsidP="00F46997" w:rsidR="00852869" w:rsidRPr="0061243D">
      <w:pPr>
        <w:ind w:right="-1"/>
        <w:jc w:val="both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ab/>
      </w:r>
      <w:r w:rsidR="00852869" w:rsidRPr="0061243D">
        <w:rPr>
          <w:rFonts w:hAnsi="Times New Roman" w:ascii="Times New Roman"/>
          <w:szCs w:val="24"/>
          <w:lang w:val="hr-HR"/>
        </w:rPr>
        <w:t>1. Određuje se posebno ispitno ročište u stečajnom postupku nad dužnikom</w:t>
      </w:r>
      <w:r w:rsidR="00F46997" w:rsidRPr="006124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8A59DF" w:rsidRPr="0061243D">
        <w:rPr>
          <w:rFonts w:hAnsi="Times New Roman" w:ascii="Times New Roman"/>
          <w:szCs w:val="24"/>
        </w:rPr>
        <w:t>ESTETIC</w:t>
      </w:r>
      <w:proofErr w:type="spellEnd"/>
      <w:r w:rsidR="008A59DF" w:rsidRPr="0061243D">
        <w:rPr>
          <w:rFonts w:hAnsi="Times New Roman" w:ascii="Times New Roman"/>
          <w:szCs w:val="24"/>
        </w:rPr>
        <w:t xml:space="preserve"> </w:t>
      </w:r>
      <w:proofErr w:type="spellStart"/>
      <w:r w:rsidR="008A59DF" w:rsidRPr="0061243D">
        <w:rPr>
          <w:rFonts w:hAnsi="Times New Roman" w:ascii="Times New Roman"/>
          <w:szCs w:val="24"/>
        </w:rPr>
        <w:t>UVEMA</w:t>
      </w:r>
      <w:proofErr w:type="spellEnd"/>
      <w:r w:rsidR="008A59DF" w:rsidRPr="0061243D">
        <w:rPr>
          <w:rFonts w:hAnsi="Times New Roman" w:ascii="Times New Roman"/>
          <w:szCs w:val="24"/>
        </w:rPr>
        <w:t xml:space="preserve"> d. </w:t>
      </w:r>
      <w:proofErr w:type="gramStart"/>
      <w:r w:rsidR="008A59DF" w:rsidRPr="0061243D">
        <w:rPr>
          <w:rFonts w:hAnsi="Times New Roman" w:ascii="Times New Roman"/>
          <w:szCs w:val="24"/>
        </w:rPr>
        <w:t>o</w:t>
      </w:r>
      <w:proofErr w:type="gramEnd"/>
      <w:r w:rsidR="008A59DF" w:rsidRPr="0061243D">
        <w:rPr>
          <w:rFonts w:hAnsi="Times New Roman" w:ascii="Times New Roman"/>
          <w:szCs w:val="24"/>
        </w:rPr>
        <w:t xml:space="preserve">. o. u </w:t>
      </w:r>
      <w:proofErr w:type="spellStart"/>
      <w:r w:rsidR="008A59DF" w:rsidRPr="0061243D">
        <w:rPr>
          <w:rFonts w:hAnsi="Times New Roman" w:ascii="Times New Roman"/>
          <w:szCs w:val="24"/>
        </w:rPr>
        <w:t>stečaju</w:t>
      </w:r>
      <w:proofErr w:type="spellEnd"/>
      <w:r w:rsidR="008A59DF" w:rsidRPr="0061243D">
        <w:rPr>
          <w:rFonts w:hAnsi="Times New Roman" w:ascii="Times New Roman"/>
          <w:szCs w:val="24"/>
        </w:rPr>
        <w:t xml:space="preserve">, Zagreb, </w:t>
      </w:r>
      <w:proofErr w:type="spellStart"/>
      <w:r w:rsidR="008A59DF" w:rsidRPr="0061243D">
        <w:rPr>
          <w:rFonts w:hAnsi="Times New Roman" w:ascii="Times New Roman"/>
          <w:szCs w:val="24"/>
        </w:rPr>
        <w:t>Zeleni</w:t>
      </w:r>
      <w:proofErr w:type="spellEnd"/>
      <w:r w:rsidR="008A59DF" w:rsidRPr="0061243D">
        <w:rPr>
          <w:rFonts w:hAnsi="Times New Roman" w:ascii="Times New Roman"/>
          <w:szCs w:val="24"/>
        </w:rPr>
        <w:t xml:space="preserve"> </w:t>
      </w:r>
      <w:proofErr w:type="spellStart"/>
      <w:r w:rsidR="008A59DF" w:rsidRPr="0061243D">
        <w:rPr>
          <w:rFonts w:hAnsi="Times New Roman" w:ascii="Times New Roman"/>
          <w:szCs w:val="24"/>
        </w:rPr>
        <w:t>trg</w:t>
      </w:r>
      <w:proofErr w:type="spellEnd"/>
      <w:r w:rsidR="008A59DF" w:rsidRPr="0061243D">
        <w:rPr>
          <w:rFonts w:hAnsi="Times New Roman" w:ascii="Times New Roman"/>
          <w:szCs w:val="24"/>
        </w:rPr>
        <w:t xml:space="preserve"> 2, </w:t>
      </w:r>
      <w:proofErr w:type="spellStart"/>
      <w:r w:rsidR="008A59DF" w:rsidRPr="0061243D">
        <w:rPr>
          <w:rFonts w:hAnsi="Times New Roman" w:ascii="Times New Roman"/>
          <w:szCs w:val="24"/>
        </w:rPr>
        <w:t>OIB</w:t>
      </w:r>
      <w:proofErr w:type="spellEnd"/>
      <w:r w:rsidR="008A59DF" w:rsidRPr="0061243D">
        <w:rPr>
          <w:rFonts w:hAnsi="Times New Roman" w:ascii="Times New Roman"/>
          <w:szCs w:val="24"/>
        </w:rPr>
        <w:t xml:space="preserve"> 14876662354</w:t>
      </w:r>
      <w:r w:rsidR="0098050B" w:rsidRPr="0061243D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8A59DF" w:rsidRPr="0061243D">
        <w:rPr>
          <w:rFonts w:hAnsi="Times New Roman" w:ascii="Times New Roman"/>
          <w:szCs w:val="24"/>
          <w:lang w:val="hr-HR"/>
        </w:rPr>
        <w:t>11</w:t>
      </w:r>
      <w:proofErr w:type="spellEnd"/>
      <w:r w:rsidR="008A59DF" w:rsidRPr="0061243D">
        <w:rPr>
          <w:rFonts w:hAnsi="Times New Roman" w:ascii="Times New Roman"/>
          <w:szCs w:val="24"/>
          <w:lang w:val="hr-HR"/>
        </w:rPr>
        <w:t>. svibnja</w:t>
      </w:r>
      <w:r w:rsidR="009974FF" w:rsidRPr="0061243D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9974FF" w:rsidRPr="0061243D">
        <w:rPr>
          <w:rFonts w:hAnsi="Times New Roman" w:ascii="Times New Roman"/>
          <w:szCs w:val="24"/>
          <w:lang w:val="hr-HR"/>
        </w:rPr>
        <w:t>2017</w:t>
      </w:r>
      <w:proofErr w:type="spellEnd"/>
      <w:r w:rsidR="009974FF" w:rsidRPr="0061243D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9974FF" w:rsidRPr="0061243D">
        <w:rPr>
          <w:rFonts w:hAnsi="Times New Roman" w:ascii="Times New Roman"/>
          <w:szCs w:val="24"/>
          <w:lang w:val="hr-HR"/>
        </w:rPr>
        <w:t>11</w:t>
      </w:r>
      <w:proofErr w:type="spellEnd"/>
      <w:r w:rsidR="009974FF" w:rsidRPr="0061243D">
        <w:rPr>
          <w:rFonts w:hAnsi="Times New Roman" w:ascii="Times New Roman"/>
          <w:szCs w:val="24"/>
          <w:lang w:val="hr-HR"/>
        </w:rPr>
        <w:t>,</w:t>
      </w:r>
      <w:proofErr w:type="spellStart"/>
      <w:r w:rsidR="009974FF" w:rsidRPr="0061243D">
        <w:rPr>
          <w:rFonts w:hAnsi="Times New Roman" w:ascii="Times New Roman"/>
          <w:szCs w:val="24"/>
          <w:lang w:val="hr-HR"/>
        </w:rPr>
        <w:t>00</w:t>
      </w:r>
      <w:proofErr w:type="spellEnd"/>
      <w:r w:rsidR="009974FF" w:rsidRPr="0061243D">
        <w:rPr>
          <w:rFonts w:hAnsi="Times New Roman" w:ascii="Times New Roman"/>
          <w:szCs w:val="24"/>
          <w:lang w:val="hr-HR"/>
        </w:rPr>
        <w:t xml:space="preserve"> sati</w:t>
      </w:r>
      <w:r w:rsidR="00F46997" w:rsidRPr="0061243D">
        <w:rPr>
          <w:rFonts w:hAnsi="Times New Roman" w:ascii="Times New Roman"/>
          <w:szCs w:val="24"/>
          <w:lang w:val="hr-HR"/>
        </w:rPr>
        <w:t xml:space="preserve">, </w:t>
      </w:r>
      <w:r w:rsidR="00852869" w:rsidRPr="0061243D">
        <w:rPr>
          <w:rFonts w:hAnsi="Times New Roman" w:ascii="Times New Roman"/>
          <w:szCs w:val="24"/>
          <w:lang w:val="hr-HR"/>
        </w:rPr>
        <w:t xml:space="preserve">kod </w:t>
      </w:r>
      <w:r w:rsidR="00605271" w:rsidRPr="0061243D">
        <w:rPr>
          <w:rFonts w:hAnsi="Times New Roman" w:ascii="Times New Roman"/>
          <w:szCs w:val="24"/>
          <w:lang w:val="hr-HR"/>
        </w:rPr>
        <w:t xml:space="preserve">ovog suda, Petrinjska 8, soba </w:t>
      </w:r>
      <w:proofErr w:type="spellStart"/>
      <w:r w:rsidR="00605271" w:rsidRPr="0061243D">
        <w:rPr>
          <w:rFonts w:hAnsi="Times New Roman" w:ascii="Times New Roman"/>
          <w:szCs w:val="24"/>
          <w:lang w:val="hr-HR"/>
        </w:rPr>
        <w:t>93</w:t>
      </w:r>
      <w:proofErr w:type="spellEnd"/>
      <w:r w:rsidR="00852869" w:rsidRPr="0061243D">
        <w:rPr>
          <w:rFonts w:hAnsi="Times New Roman" w:ascii="Times New Roman"/>
          <w:szCs w:val="24"/>
          <w:lang w:val="hr-HR"/>
        </w:rPr>
        <w:t>/II</w:t>
      </w:r>
      <w:r w:rsidR="00F46997" w:rsidRPr="0061243D">
        <w:rPr>
          <w:rFonts w:hAnsi="Times New Roman" w:ascii="Times New Roman"/>
          <w:szCs w:val="24"/>
          <w:lang w:val="hr-HR"/>
        </w:rPr>
        <w:t>.</w:t>
      </w:r>
    </w:p>
    <w:p w:rsidRDefault="00852869" w:rsidP="00F46997" w:rsidR="001167B5" w:rsidRPr="0061243D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 xml:space="preserve">2. Na navedenom ročištu ispitat će se tražbine prijavljene nakon isteka roka za prijavljivanje, a koje nisu ispitane na prvom ispitnom ročištu, te tražbine prijavljene najkasnije u roku od tri mjeseca nakon prvog ispitnog ročišta.  </w:t>
      </w:r>
    </w:p>
    <w:p w:rsidRDefault="0076598D" w:rsidR="0042550E" w:rsidRPr="0061243D">
      <w:pPr>
        <w:jc w:val="center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9974FF" w:rsidRPr="0061243D">
        <w:rPr>
          <w:rFonts w:hAnsi="Times New Roman" w:ascii="Times New Roman"/>
          <w:szCs w:val="24"/>
          <w:lang w:val="hr-HR"/>
        </w:rPr>
        <w:t>1</w:t>
      </w:r>
      <w:r w:rsidR="0061243D" w:rsidRPr="0061243D">
        <w:rPr>
          <w:rFonts w:hAnsi="Times New Roman" w:ascii="Times New Roman"/>
          <w:szCs w:val="24"/>
          <w:lang w:val="hr-HR"/>
        </w:rPr>
        <w:t>0</w:t>
      </w:r>
      <w:proofErr w:type="spellEnd"/>
      <w:r w:rsidR="009974FF" w:rsidRPr="0061243D">
        <w:rPr>
          <w:rFonts w:hAnsi="Times New Roman" w:ascii="Times New Roman"/>
          <w:szCs w:val="24"/>
          <w:lang w:val="hr-HR"/>
        </w:rPr>
        <w:t xml:space="preserve">. ožujak </w:t>
      </w:r>
      <w:proofErr w:type="spellStart"/>
      <w:r w:rsidR="009974FF" w:rsidRPr="0061243D">
        <w:rPr>
          <w:rFonts w:hAnsi="Times New Roman" w:ascii="Times New Roman"/>
          <w:szCs w:val="24"/>
          <w:lang w:val="hr-HR"/>
        </w:rPr>
        <w:t>2017</w:t>
      </w:r>
      <w:proofErr w:type="spellEnd"/>
      <w:r w:rsidR="009974FF" w:rsidRPr="0061243D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61243D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852869" w:rsidRPr="0061243D">
      <w:pPr>
        <w:jc w:val="both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="00866847" w:rsidRPr="0061243D">
        <w:rPr>
          <w:rFonts w:hAnsi="Times New Roman" w:ascii="Times New Roman"/>
          <w:szCs w:val="24"/>
          <w:lang w:val="hr-HR"/>
        </w:rPr>
        <w:tab/>
      </w:r>
      <w:r w:rsidR="00866847" w:rsidRPr="0061243D">
        <w:rPr>
          <w:rFonts w:hAnsi="Times New Roman" w:ascii="Times New Roman"/>
          <w:szCs w:val="24"/>
          <w:lang w:val="hr-HR"/>
        </w:rPr>
        <w:tab/>
      </w:r>
      <w:r w:rsidR="00852869" w:rsidRPr="0061243D">
        <w:rPr>
          <w:rFonts w:hAnsi="Times New Roman" w:ascii="Times New Roman"/>
          <w:szCs w:val="24"/>
          <w:lang w:val="hr-HR"/>
        </w:rPr>
        <w:t>SUDAC:</w:t>
      </w:r>
    </w:p>
    <w:p w:rsidRDefault="00852869" w:rsidR="00852869" w:rsidRPr="0061243D">
      <w:pPr>
        <w:jc w:val="both"/>
        <w:rPr>
          <w:rFonts w:hAnsi="Times New Roman" w:ascii="Times New Roman"/>
          <w:szCs w:val="24"/>
          <w:lang w:val="hr-HR"/>
        </w:rPr>
      </w:pP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</w:r>
      <w:r w:rsidRPr="0061243D">
        <w:rPr>
          <w:rFonts w:hAnsi="Times New Roman" w:ascii="Times New Roman"/>
          <w:szCs w:val="24"/>
          <w:lang w:val="hr-HR"/>
        </w:rPr>
        <w:tab/>
        <w:t>Vesna Malenica</w:t>
      </w:r>
      <w:r w:rsidR="00415B6A">
        <w:rPr>
          <w:rFonts w:hAnsi="Times New Roman" w:ascii="Times New Roman"/>
          <w:szCs w:val="24"/>
          <w:lang w:val="hr-HR"/>
        </w:rPr>
        <w:t xml:space="preserve"> v. r. </w:t>
      </w:r>
      <w:r w:rsidRPr="0061243D">
        <w:rPr>
          <w:rFonts w:hAnsi="Times New Roman" w:ascii="Times New Roman"/>
          <w:szCs w:val="24"/>
          <w:lang w:val="hr-HR"/>
        </w:rPr>
        <w:t xml:space="preserve"> </w:t>
      </w:r>
    </w:p>
    <w:p w:rsidRDefault="00FC7A31" w:rsidR="00FC7A31" w:rsidRPr="0061243D">
      <w:pPr>
        <w:jc w:val="both"/>
        <w:rPr>
          <w:rFonts w:hAnsi="Times New Roman" w:ascii="Times New Roman"/>
          <w:szCs w:val="24"/>
          <w:lang w:val="hr-HR"/>
        </w:rPr>
      </w:pPr>
    </w:p>
    <w:p w:rsidRDefault="00415B6A" w:rsidP="00AB7A2F" w:rsidR="00415B6A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415B6A" w:rsidP="00995CE9" w:rsidR="00415B6A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61243D">
      <w:pPr>
        <w:jc w:val="both"/>
        <w:rPr>
          <w:rFonts w:hAnsi="Times New Roman" w:ascii="Times New Roman"/>
          <w:szCs w:val="24"/>
          <w:lang w:val="hr-HR"/>
        </w:rPr>
      </w:pPr>
    </w:p>
    <w:sectPr w:rsidSect="00AD0A6D" w:rsidR="0042550E" w:rsidRPr="0061243D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1620A"/>
    <w:rsid w:val="00073B64"/>
    <w:rsid w:val="000C221A"/>
    <w:rsid w:val="000D7126"/>
    <w:rsid w:val="0011451E"/>
    <w:rsid w:val="001167B5"/>
    <w:rsid w:val="001237D6"/>
    <w:rsid w:val="00142675"/>
    <w:rsid w:val="001A17B3"/>
    <w:rsid w:val="001C7084"/>
    <w:rsid w:val="001D0F1F"/>
    <w:rsid w:val="00256451"/>
    <w:rsid w:val="00274C35"/>
    <w:rsid w:val="002D0EEC"/>
    <w:rsid w:val="002D22A9"/>
    <w:rsid w:val="002F387C"/>
    <w:rsid w:val="003438E7"/>
    <w:rsid w:val="00381188"/>
    <w:rsid w:val="003E7F02"/>
    <w:rsid w:val="00415B6A"/>
    <w:rsid w:val="00423C21"/>
    <w:rsid w:val="0042550E"/>
    <w:rsid w:val="0045498D"/>
    <w:rsid w:val="004628C6"/>
    <w:rsid w:val="004912AE"/>
    <w:rsid w:val="00530CF8"/>
    <w:rsid w:val="00576AA1"/>
    <w:rsid w:val="005A30C3"/>
    <w:rsid w:val="00605271"/>
    <w:rsid w:val="0061243D"/>
    <w:rsid w:val="00650B0E"/>
    <w:rsid w:val="00675449"/>
    <w:rsid w:val="00723D3F"/>
    <w:rsid w:val="0072542F"/>
    <w:rsid w:val="0076598D"/>
    <w:rsid w:val="00781B20"/>
    <w:rsid w:val="007843A8"/>
    <w:rsid w:val="007A3731"/>
    <w:rsid w:val="00852869"/>
    <w:rsid w:val="00866847"/>
    <w:rsid w:val="00881BDF"/>
    <w:rsid w:val="00892FDE"/>
    <w:rsid w:val="008943A1"/>
    <w:rsid w:val="008A59DF"/>
    <w:rsid w:val="008B0F88"/>
    <w:rsid w:val="008D694A"/>
    <w:rsid w:val="008D6E5C"/>
    <w:rsid w:val="0098050B"/>
    <w:rsid w:val="009974FF"/>
    <w:rsid w:val="00A07E62"/>
    <w:rsid w:val="00A41D45"/>
    <w:rsid w:val="00A457CA"/>
    <w:rsid w:val="00AB37F4"/>
    <w:rsid w:val="00AD0A6D"/>
    <w:rsid w:val="00B11BC1"/>
    <w:rsid w:val="00B34AFB"/>
    <w:rsid w:val="00BA7D8E"/>
    <w:rsid w:val="00C0369A"/>
    <w:rsid w:val="00D41AA7"/>
    <w:rsid w:val="00D84943"/>
    <w:rsid w:val="00DB403B"/>
    <w:rsid w:val="00DF7404"/>
    <w:rsid w:val="00E81F92"/>
    <w:rsid w:val="00EF46B1"/>
    <w:rsid w:val="00EF6F5D"/>
    <w:rsid w:val="00F20B0C"/>
    <w:rsid w:val="00F46997"/>
    <w:rsid w:val="00F828B6"/>
    <w:rsid w:val="00F85C05"/>
    <w:rsid w:val="00F9652C"/>
    <w:rsid w:val="00FB6A8E"/>
    <w:rsid w:val="00FC7A31"/>
    <w:rsid w:val="00FD2103"/>
    <w:rsid w:val="00FD594C"/>
    <w:rsid w:val="00FE0772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75449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5B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5B6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5B6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5B6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5B6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6754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75449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5B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5B6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5B6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5B6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5B6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posebno sipitno</izvorni_sadrzaj>
    <derivirana_varijabla naziv="DomainObject.Primjedba_1">posebno sipitno</derivirana_varijabla>
  </DomainObject.Primjedba>
  <DomainObject.Oznaka>
    <izvorni_sadrzaj>St-161/2015-43</izvorni_sadrzaj>
    <derivirana_varijabla naziv="DomainObject.Oznaka_1">St-161/2015-43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</izvorni_sadrzaj>
    <derivirana_varijabla naziv="DomainObject.Predmet.Broj_1">161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2015.</izvorni_sadrzaj>
    <derivirana_varijabla naziv="DomainObject.Predmet.DatumOsnivanja_1">25.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St-161/2015</izvorni_sadrzaj>
    <derivirana_varijabla naziv="DomainObject.Predmet.OznakaBroj_1">St-161/2015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ESTETIC UVEMA društvo s ograničenom odgovornošću za usluge, trgovinu i propagandu zastupanog po punomoćniku Slavko Čabraja</izvorni_sadrzaj>
    <derivirana_varijabla naziv="DomainObject.Predmet.ProtustrankaFormated_1">  ESTETIC UVEMA društvo s ograničenom odgovornošću za usluge, trgovinu i propagandu zastupanog po punomoćniku Slavko Čabraja</derivirana_varijabla>
  </DomainObject.Predmet.ProtustrankaFormated>
  <DomainObject.Predmet.ProtustrankaFormatedOIB>
    <izvorni_sadrzaj>  ESTETIC UVEMA društvo s ograničenom odgovornošću za usluge, trgovinu i propagandu, OIB 14876662354 zastupanog po punomoćniku Slavko Čabraja</izvorni_sadrzaj>
    <derivirana_varijabla naziv="DomainObject.Predmet.ProtustrankaFormatedOIB_1">  ESTETIC UVEMA društvo s ograničenom odgovornošću za usluge, trgovinu i propagandu, OIB 14876662354 zastupanog po punomoćniku Slavko Čabraja</derivirana_varijabla>
  </DomainObject.Predmet.ProtustrankaFormatedOIB>
  <DomainObject.Predmet.ProtustrankaFormatedWithAdress>
    <izvorni_sadrzaj> ESTETIC UVEMA društvo s ograničenom odgovornošću za usluge, trgovinu i propagandu, Zeleni Trg 2, 10000 Zagreb zastupanog po punomoćniku Slavko Čabraja</izvorni_sadrzaj>
    <derivirana_varijabla naziv="DomainObject.Predmet.ProtustrankaFormatedWithAdress_1"> ESTETIC UVEMA društvo s ograničenom odgovornošću za usluge, trgovinu i propagandu, Zeleni Trg 2, 10000 Zagreb zastupanog po punomoćniku Slavko Čabraja</derivirana_varijabla>
  </DomainObject.Predmet.ProtustrankaFormatedWithAdress>
  <DomainObject.Predmet.ProtustrankaFormatedWithAdressOIB>
    <izvorni_sadrzaj> ESTETIC UVEMA društvo s ograničenom odgovornošću za usluge, trgovinu i propagandu, OIB 14876662354, Zeleni Trg 2, 10000 Zagreb zastupanog po punomoćniku Slavko Čabraja</izvorni_sadrzaj>
    <derivirana_varijabla naziv="DomainObject.Predmet.ProtustrankaFormatedWithAdressOIB_1"> ESTETIC UVEMA društvo s ograničenom odgovornošću za usluge, trgovinu i propagandu, OIB 14876662354, Zeleni Trg 2, 10000 Zagreb zastupanog po punomoćniku Slavko Čabraja</derivirana_varijabla>
  </DomainObject.Predmet.ProtustrankaFormatedWithAdressOIB>
  <DomainObject.Predmet.ProtustrankaWithAdress>
    <izvorni_sadrzaj>ESTETIC UVEMA društvo s ograničenom odgovornošću za usluge, trgovinu i propagandu Zeleni Trg 2, 10000 Zagreb</izvorni_sadrzaj>
    <derivirana_varijabla naziv="DomainObject.Predmet.ProtustrankaWithAdress_1">ESTETIC UVEMA društvo s ograničenom odgovornošću za usluge, trgovinu i propagandu Zeleni Trg 2, 10000 Zagreb</derivirana_varijabla>
  </DomainObject.Predmet.ProtustrankaWithAdress>
  <DomainObject.Predmet.ProtustrankaWithAdressOIB>
    <izvorni_sadrzaj>ESTETIC UVEMA društvo s ograničenom odgovornošću za usluge, trgovinu i propagandu, OIB 14876662354, Zeleni Trg 2, 10000 Zagreb</izvorni_sadrzaj>
    <derivirana_varijabla naziv="DomainObject.Predmet.ProtustrankaWithAdressOIB_1">ESTETIC UVEMA društvo s ograničenom odgovornošću za usluge, trgovinu i propagandu, OIB 14876662354, Zeleni Trg 2, 10000 Zagreb</derivirana_varijabla>
  </DomainObject.Predmet.ProtustrankaWithAdressOIB>
  <DomainObject.Predmet.ProtustrankaNazivFormated>
    <izvorni_sadrzaj>ESTETIC UVEMA društvo s ograničenom odgovornošću za usluge, trgovinu i propagandu</izvorni_sadrzaj>
    <derivirana_varijabla naziv="DomainObject.Predmet.ProtustrankaNazivFormated_1">ESTETIC UVEMA društvo s ograničenom odgovornošću za usluge, trgovinu i propagandu</derivirana_varijabla>
  </DomainObject.Predmet.ProtustrankaNazivFormated>
  <DomainObject.Predmet.ProtustrankaNazivFormatedOIB>
    <izvorni_sadrzaj>ESTETIC UVEMA društvo s ograničenom odgovornošću za usluge, trgovinu i propagandu, OIB 14876662354</izvorni_sadrzaj>
    <derivirana_varijabla naziv="DomainObject.Predmet.ProtustrankaNazivFormatedOIB_1">ESTETIC UVEMA društvo s ograničenom odgovornošću za usluge, trgovinu i propagandu, OIB 14876662354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Marija Mišić zastupanog po punomoćniku OD ŠPEHAR &amp; ŠPEHAR</izvorni_sadrzaj>
    <derivirana_varijabla naziv="DomainObject.Predmet.StrankaFormated_1">  Marija Mišić zastupanog po punomoćniku OD ŠPEHAR &amp; ŠPEHAR</derivirana_varijabla>
  </DomainObject.Predmet.StrankaFormated>
  <DomainObject.Predmet.StrankaFormatedOIB>
    <izvorni_sadrzaj>  Marija Mišić, OIB 78465422388 zastupanog po punomoćniku OD ŠPEHAR &amp; ŠPEHAR</izvorni_sadrzaj>
    <derivirana_varijabla naziv="DomainObject.Predmet.StrankaFormatedOIB_1">  Marija Mišić, OIB 78465422388 zastupanog po punomoćniku OD ŠPEHAR &amp; ŠPEHAR</derivirana_varijabla>
  </DomainObject.Predmet.StrankaFormatedOIB>
  <DomainObject.Predmet.StrankaFormatedWithAdress>
    <izvorni_sadrzaj> Marija Mišić, Medulinska 12, 10000 Zagreb zastupanog po punomoćniku OD ŠPEHAR &amp; ŠPEHAR</izvorni_sadrzaj>
    <derivirana_varijabla naziv="DomainObject.Predmet.StrankaFormatedWithAdress_1"> Marija Mišić, Medulinska 12, 10000 Zagreb zastupanog po punomoćniku OD ŠPEHAR &amp; ŠPEHAR</derivirana_varijabla>
  </DomainObject.Predmet.StrankaFormatedWithAdress>
  <DomainObject.Predmet.StrankaFormatedWithAdressOIB>
    <izvorni_sadrzaj> Marija Mišić, OIB 78465422388, Medulinska 12, 10000 Zagreb zastupanog po punomoćniku OD ŠPEHAR &amp; ŠPEHAR</izvorni_sadrzaj>
    <derivirana_varijabla naziv="DomainObject.Predmet.StrankaFormatedWithAdressOIB_1"> Marija Mišić, OIB 78465422388, Medulinska 12, 10000 Zagreb zastupanog po punomoćniku OD ŠPEHAR &amp; ŠPEHAR</derivirana_varijabla>
  </DomainObject.Predmet.StrankaFormatedWithAdressOIB>
  <DomainObject.Predmet.StrankaWithAdress>
    <izvorni_sadrzaj>Marija Mišić Medulinska 12,10000 Zagreb</izvorni_sadrzaj>
    <derivirana_varijabla naziv="DomainObject.Predmet.StrankaWithAdress_1">Marija Mišić Medulinska 12,10000 Zagreb</derivirana_varijabla>
  </DomainObject.Predmet.StrankaWithAdress>
  <DomainObject.Predmet.StrankaWithAdressOIB>
    <izvorni_sadrzaj>Marija Mišić, OIB 78465422388, Medulinska 12,10000 Zagreb</izvorni_sadrzaj>
    <derivirana_varijabla naziv="DomainObject.Predmet.StrankaWithAdressOIB_1">Marija Mišić, OIB 78465422388, Medulinska 12,10000 Zagreb</derivirana_varijabla>
  </DomainObject.Predmet.StrankaWithAdressOIB>
  <DomainObject.Predmet.StrankaNazivFormated>
    <izvorni_sadrzaj>Marija Mišić</izvorni_sadrzaj>
    <derivirana_varijabla naziv="DomainObject.Predmet.StrankaNazivFormated_1">Marija Mišić</derivirana_varijabla>
  </DomainObject.Predmet.StrankaNazivFormated>
  <DomainObject.Predmet.StrankaNazivFormatedOIB>
    <izvorni_sadrzaj>Marija Mišić, OIB 78465422388</izvorni_sadrzaj>
    <derivirana_varijabla naziv="DomainObject.Predmet.StrankaNazivFormatedOIB_1">Marija Mišić, OIB 78465422388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Marija Mišić zastupanog po punomoćniku OD ŠPEHAR &amp; ŠPEHAR</item>
    </izvorni_sadrzaj>
    <derivirana_varijabla naziv="DomainObject.Predmet.StrankaListFormated_1">
      <item>Marija Mišić zastupanog po punomoćniku OD ŠPEHAR &amp; ŠPEHAR</item>
    </derivirana_varijabla>
  </DomainObject.Predmet.StrankaListFormated>
  <DomainObject.Predmet.StrankaListFormatedOIB>
    <izvorni_sadrzaj>
      <item>Marija Mišić, OIB 78465422388 zastupanog po punomoćniku OD ŠPEHAR &amp; ŠPEHAR</item>
    </izvorni_sadrzaj>
    <derivirana_varijabla naziv="DomainObject.Predmet.StrankaListFormatedOIB_1">
      <item>Marija Mišić, OIB 78465422388 zastupanog po punomoćniku OD ŠPEHAR &amp; ŠPEHAR</item>
    </derivirana_varijabla>
  </DomainObject.Predmet.StrankaListFormatedOIB>
  <DomainObject.Predmet.StrankaListFormatedWithAdress>
    <izvorni_sadrzaj>
      <item>Marija Mišić, Medulinska 12, 10000 Zagreb zastupanog po punomoćniku OD ŠPEHAR &amp; ŠPEHAR</item>
    </izvorni_sadrzaj>
    <derivirana_varijabla naziv="DomainObject.Predmet.StrankaListFormatedWithAdress_1">
      <item>Marija Mišić, Medulinska 12, 10000 Zagreb zastupanog po punomoćniku OD ŠPEHAR &amp; ŠPEHAR</item>
    </derivirana_varijabla>
  </DomainObject.Predmet.StrankaListFormatedWithAdress>
  <DomainObject.Predmet.StrankaListFormatedWithAdressOIB>
    <izvorni_sadrzaj>
      <item>Marija Mišić, OIB 78465422388, Medulinska 12, 10000 Zagreb zastupanog po punomoćniku OD ŠPEHAR &amp; ŠPEHAR</item>
    </izvorni_sadrzaj>
    <derivirana_varijabla naziv="DomainObject.Predmet.StrankaListFormatedWithAdressOIB_1">
      <item>Marija Mišić, OIB 78465422388, Medulinska 12, 10000 Zagreb zastupanog po punomoćniku OD ŠPEHAR &amp; ŠPEHAR</item>
    </derivirana_varijabla>
  </DomainObject.Predmet.StrankaListFormatedWithAdressOIB>
  <DomainObject.Predmet.StrankaListNazivFormated>
    <izvorni_sadrzaj>
      <item>Marija Mišić</item>
    </izvorni_sadrzaj>
    <derivirana_varijabla naziv="DomainObject.Predmet.StrankaListNazivFormated_1">
      <item>Marija Mišić</item>
    </derivirana_varijabla>
  </DomainObject.Predmet.StrankaListNazivFormated>
  <DomainObject.Predmet.StrankaListNazivFormatedOIB>
    <izvorni_sadrzaj>
      <item>Marija Mišić, OIB 78465422388</item>
    </izvorni_sadrzaj>
    <derivirana_varijabla naziv="DomainObject.Predmet.StrankaListNazivFormatedOIB_1">
      <item>Marija Mišić, OIB 78465422388</item>
    </derivirana_varijabla>
  </DomainObject.Predmet.StrankaListNazivFormatedOIB>
  <DomainObject.Predmet.ProtuStrankaListFormated>
    <izvorni_sadrzaj>
      <item>ESTETIC UVEMA društvo s ograničenom odgovornošću za usluge, trgovinu i propagandu zastupanog po punomoćniku Slavko Čabraja</item>
    </izvorni_sadrzaj>
    <derivirana_varijabla naziv="DomainObject.Predmet.ProtuStrankaListFormated_1">
      <item>ESTETIC UVEMA društvo s ograničenom odgovornošću za usluge, trgovinu i propagandu zastupanog po punomoćniku Slavko Čabraja</item>
    </derivirana_varijabla>
  </DomainObject.Predmet.ProtuStrankaListFormated>
  <DomainObject.Predmet.ProtuStrankaListFormatedOIB>
    <izvorni_sadrzaj>
      <item>ESTETIC UVEMA društvo s ograničenom odgovornošću za usluge, trgovinu i propagandu, OIB 14876662354 zastupanog po punomoćniku Slavko Čabraja</item>
    </izvorni_sadrzaj>
    <derivirana_varijabla naziv="DomainObject.Predmet.ProtuStrankaListFormatedOIB_1">
      <item>ESTETIC UVEMA društvo s ograničenom odgovornošću za usluge, trgovinu i propagandu, OIB 14876662354 zastupanog po punomoćniku Slavko Čabraja</item>
    </derivirana_varijabla>
  </DomainObject.Predmet.ProtuStrankaListFormatedOIB>
  <DomainObject.Predmet.ProtuStrankaListFormatedWithAdress>
    <izvorni_sadrzaj>
      <item>ESTETIC UVEMA društvo s ograničenom odgovornošću za usluge, trgovinu i propagandu, Zeleni Trg 2, 10000 Zagreb zastupanog po punomoćniku Slavko Čabraja</item>
    </izvorni_sadrzaj>
    <derivirana_varijabla naziv="DomainObject.Predmet.ProtuStrankaListFormatedWithAdress_1">
      <item>ESTETIC UVEMA društvo s ograničenom odgovornošću za usluge, trgovinu i propagandu, Zeleni Trg 2, 10000 Zagreb zastupanog po punomoćniku Slavko Čabraja</item>
    </derivirana_varijabla>
  </DomainObject.Predmet.ProtuStrankaListFormatedWithAdress>
  <DomainObject.Predmet.ProtuStrankaListFormatedWithAdressOIB>
    <izvorni_sadrzaj>
      <item>ESTETIC UVEMA društvo s ograničenom odgovornošću za usluge, trgovinu i propagandu, OIB 14876662354, Zeleni Trg 2, 10000 Zagreb zastupanog po punomoćniku Slavko Čabraja</item>
    </izvorni_sadrzaj>
    <derivirana_varijabla naziv="DomainObject.Predmet.ProtuStrankaListFormatedWithAdressOIB_1">
      <item>ESTETIC UVEMA društvo s ograničenom odgovornošću za usluge, trgovinu i propagandu, OIB 14876662354, Zeleni Trg 2, 10000 Zagreb zastupanog po punomoćniku Slavko Čabraja</item>
    </derivirana_varijabla>
  </DomainObject.Predmet.ProtuStrankaListFormatedWithAdressOIB>
  <DomainObject.Predmet.ProtuStrankaListNazivFormated>
    <izvorni_sadrzaj>
      <item>ESTETIC UVEMA društvo s ograničenom odgovornošću za usluge, trgovinu i propagandu</item>
    </izvorni_sadrzaj>
    <derivirana_varijabla naziv="DomainObject.Predmet.ProtuStrankaListNazivFormated_1">
      <item>ESTETIC UVEMA društvo s ograničenom odgovornošću za usluge, trgovinu i propagandu</item>
    </derivirana_varijabla>
  </DomainObject.Predmet.ProtuStrankaListNazivFormated>
  <DomainObject.Predmet.ProtuStrankaListNazivFormatedOIB>
    <izvorni_sadrzaj>
      <item>ESTETIC UVEMA društvo s ograničenom odgovornošću za usluge, trgovinu i propagandu, OIB 14876662354</item>
    </izvorni_sadrzaj>
    <derivirana_varijabla naziv="DomainObject.Predmet.ProtuStrankaListNazivFormatedOIB_1">
      <item>ESTETIC UVEMA društvo s ograničenom odgovornošću za usluge, trgovinu i propagandu, OIB 14876662354</item>
    </derivirana_varijabla>
  </DomainObject.Predmet.ProtuStrankaListNazivFormatedOIB>
  <DomainObject.Predmet.OstaliListFormated>
    <izvorni_sadrzaj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izvorni_sadrzaj>
    <derivirana_varijabla naziv="DomainObject.Predmet.OstaliListFormated_1">
      <item>OD ŠPEHAR &amp; ŠPEHAR punomoćnik sudionika u postupku Marija Mišić</item>
      <item>Slavko Čabraja punomoćnik sudionika u postupku ESTETIC UVEMA društvo s ograničenom odgovornošću za usluge, trgovinu i propagandu</item>
      <item>Marina Babić</item>
      <item>Domagoj Krpačić</item>
    </derivirana_varijabla>
  </DomainObject.Predmet.OstaliListFormated>
  <DomainObject.Predmet.OstaliListFormatedOIB>
    <izvorni_sadrzaj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izvorni_sadrzaj>
    <derivirana_varijabla naziv="DomainObject.Predmet.OstaliListFormatedOIB_1">
      <item>OD ŠPEHAR &amp; ŠPEHAR punomoćnik sudionika u postupku Marija Mišić</item>
      <item>Slavko Čabraja, OIB 93861671133 punomoćnik sudionika u postupku ESTETIC UVEMA društvo s ograničenom odgovornošću za usluge, trgovinu i propagandu</item>
      <item>Marina Babić</item>
      <item>Domagoj Krpačić, OIB 18593686473</item>
    </derivirana_varijabla>
  </DomainObject.Predmet.OstaliListFormatedOIB>
  <DomainObject.Predmet.OstaliListFormatedWithAdress>
    <izvorni_sadrzaj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izvorni_sadrzaj>
    <derivirana_varijabla naziv="DomainObject.Predmet.OstaliListFormatedWithAdress_1">
      <item>OD ŠPEHAR &amp; ŠPEHAR, MASARIKOVA 7, 10000 Zagreb punomoćnik sudionika u postupku Marija Mišić</item>
      <item>Slavko Čabraja, Velikopoljska 7, 10000 Zagreb punomoćnik sudionika u postupku ESTETIC UVEMA društvo s ograničenom odgovornošću za usluge, trgovinu i propagandu</item>
      <item>Marina Babić, Trnjanska cesta 63, 10000 Zagreb</item>
      <item>Domagoj Krpačić, Stupno 66, 44000 Stupno</item>
    </derivirana_varijabla>
  </DomainObject.Predmet.OstaliListFormatedWithAdress>
  <DomainObject.Predmet.OstaliListFormatedWithAdressOIB>
    <izvorni_sadrzaj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izvorni_sadrzaj>
    <derivirana_varijabla naziv="DomainObject.Predmet.OstaliListFormatedWithAdressOIB_1">
      <item>OD ŠPEHAR &amp; ŠPEHAR, MASARIKOVA 7, 10000 Zagreb punomoćnik sudionika u postupku Marija Mišić</item>
      <item>Slavko Čabraja, OIB 93861671133, Velikopoljska 7, 10000 Zagreb punomoćnik sudionika u postupku ESTETIC UVEMA društvo s ograničenom odgovornošću za usluge, trgovinu i propagandu</item>
      <item>Marina Babić, Trnjanska cesta 63, 10000 Zagreb</item>
      <item>Domagoj Krpačić, OIB 18593686473, Stupno 66, 44000 Stupno</item>
    </derivirana_varijabla>
  </DomainObject.Predmet.OstaliListFormatedWithAdressOIB>
  <DomainObject.Predmet.OstaliListNazivFormated>
    <izvorni_sadrzaj>
      <item>OD ŠPEHAR &amp; ŠPEHAR</item>
      <item>Slavko Čabraja</item>
      <item>Marina Babić</item>
      <item>Domagoj Krpačić</item>
    </izvorni_sadrzaj>
    <derivirana_varijabla naziv="DomainObject.Predmet.OstaliListNazivFormated_1">
      <item>OD ŠPEHAR &amp; ŠPEHAR</item>
      <item>Slavko Čabraja</item>
      <item>Marina Babić</item>
      <item>Domagoj Krpačić</item>
    </derivirana_varijabla>
  </DomainObject.Predmet.OstaliListNazivFormated>
  <DomainObject.Predmet.OstaliListNazivFormatedOIB>
    <izvorni_sadrzaj>
      <item>OD ŠPEHAR &amp; ŠPEHAR</item>
      <item>Slavko Čabraja, OIB 93861671133</item>
      <item>Marina Babić</item>
      <item>Domagoj Krpačić, OIB 18593686473</item>
    </izvorni_sadrzaj>
    <derivirana_varijabla naziv="DomainObject.Predmet.OstaliListNazivFormatedOIB_1">
      <item>OD ŠPEHAR &amp; ŠPEHAR</item>
      <item>Slavko Čabraja, OIB 93861671133</item>
      <item>Marina Babić</item>
      <item>Domagoj Krpačić, OIB 18593686473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>St-161/2015-43</izvorni_sadrzaj>
    <derivirana_varijabla naziv="DomainObject.PoslovniBrojDokumenta_1">St-161/2015-43</derivirana_varijabla>
  </DomainObject.PoslovniBrojDokumenta>
  <DomainObject.Predmet.StrankaIDrugi>
    <izvorni_sadrzaj>Marija Mišić</izvorni_sadrzaj>
    <derivirana_varijabla naziv="DomainObject.Predmet.StrankaIDrugi_1">Marija Mišić</derivirana_varijabla>
  </DomainObject.Predmet.StrankaIDrugi>
  <DomainObject.Predmet.ProtustrankaIDrugi>
    <izvorni_sadrzaj>ESTETIC UVEMA društvo s ograničenom odgovornošću za usluge, trgovinu i propagandu</izvorni_sadrzaj>
    <derivirana_varijabla naziv="DomainObject.Predmet.ProtustrankaIDrugi_1">ESTETIC UVEMA društvo s ograničenom odgovornošću za usluge, trgovinu i propagandu</derivirana_varijabla>
  </DomainObject.Predmet.ProtustrankaIDrugi>
  <DomainObject.Predmet.StrankaIDrugiAdressOIB>
    <izvorni_sadrzaj>Marija Mišić, OIB 78465422388, Medulinska 12, 10000 Zagreb</izvorni_sadrzaj>
    <derivirana_varijabla naziv="DomainObject.Predmet.StrankaIDrugiAdressOIB_1">Marija Mišić, OIB 78465422388, Medulinska 12, 10000 Zagreb</derivirana_varijabla>
  </DomainObject.Predmet.StrankaIDrugiAdressOIB>
  <DomainObject.Predmet.ProtustrankaIDrugiAdressOIB>
    <izvorni_sadrzaj>ESTETIC UVEMA društvo s ograničenom odgovornošću za usluge, trgovinu i propagandu, OIB 14876662354, Zeleni Trg 2, 10000 Zagreb</izvorni_sadrzaj>
    <derivirana_varijabla naziv="DomainObject.Predmet.ProtustrankaIDrugiAdressOIB_1">ESTETIC UVEMA društvo s ograničenom odgovornošću za usluge, trgovinu i propagandu, OIB 14876662354, Zeleni Trg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izvorni_sadrzaj>
    <derivirana_varijabla naziv="DomainObject.Predmet.SudioniciListNaziv_1">
      <item>Marija Mišić</item>
      <item>ESTETIC UVEMA društvo s ograničenom odgovornošću za usluge, trgovinu i propagandu</item>
      <item>OD ŠPEHAR &amp; ŠPEHAR</item>
      <item>Slavko Čabraja</item>
      <item>Marina Babić</item>
      <item>Domagoj Krpačić</item>
    </derivirana_varijabla>
  </DomainObject.Predmet.SudioniciListNaziv>
  <DomainObject.Predmet.SudioniciListAdressOIB>
    <izvorni_sadrzaj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izvorni_sadrzaj>
    <derivirana_varijabla naziv="DomainObject.Predmet.SudioniciListAdressOIB_1">
      <item>Marija Mišić, OIB 78465422388, Medulinska 12,10000 Zagreb</item>
      <item>ESTETIC UVEMA društvo s ograničenom odgovornošću za usluge, trgovinu i propagandu, OIB 14876662354, Zeleni Trg 2,10000 Zagreb</item>
      <item>OD ŠPEHAR &amp; ŠPEHAR, MASARIKOVA 7,10000 Zagreb</item>
      <item>Slavko Čabraja, OIB 93861671133, Velikopoljska 7,10000 Zagreb</item>
      <item>Marina Babić, Trnjanska cesta 63,10000 Zagreb</item>
      <item>Domagoj Krpačić, OIB 18593686473, Stupno 66,44000 Stupno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78465422388</item>
      <item>, OIB 14876662354</item>
      <item>, OIB null</item>
      <item>, OIB 93861671133</item>
      <item>, OIB null</item>
      <item>, OIB 18593686473</item>
    </izvorni_sadrzaj>
    <derivirana_varijabla naziv="DomainObject.Predmet.SudioniciListNazivOIB_1">
      <item>, OIB 78465422388</item>
      <item>, OIB 14876662354</item>
      <item>, OIB null</item>
      <item>, OIB 93861671133</item>
      <item>, OIB null</item>
      <item>, OIB 18593686473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167</properties:Words>
  <properties:Characters>737</properties:Characters>
  <properties:Lines>28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2017-03-10T08:28:00Z</dcterms:created>
  <dc:creator>Sudsko vijeće</dc:creator>
  <cp:lastModifiedBy>Kristina Švajger</cp:lastModifiedBy>
  <cp:lastPrinted>2017-03-10T08:35:00Z</cp:lastPrinted>
  <dcterms:modified xmlns:xsi="http://www.w3.org/2001/XMLSchema-instance" xsi:type="dcterms:W3CDTF">2017-03-10T08:35:00Z</dcterms:modified>
  <cp:revision>6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St-161/2015-43 / Odluka - Rješenje o zakazivanju ispitnog - izvještajnog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