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d905" w14:paraId="0b4d905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025A0C">
        <w:rPr>
          <w:rFonts w:hAnsi="Times New Roman" w:ascii="Times New Roman"/>
          <w:b/>
          <w:sz w:val="24"/>
          <w:szCs w:val="24"/>
        </w:rPr>
        <w:t>23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="002F5779">
        <w:rPr>
          <w:rFonts w:hAnsi="Times New Roman" w:ascii="Times New Roman"/>
          <w:b/>
          <w:sz w:val="24"/>
          <w:szCs w:val="24"/>
        </w:rPr>
        <w:t>2017</w:t>
      </w:r>
    </w:p>
    <w:p w:rsidRDefault="006F4648" w:rsidP="006F4648" w:rsidR="006F4648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7735BB" w:rsidP="006F4648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CF3B5B" w:rsidRPr="00CF3B5B">
        <w:rPr>
          <w:rFonts w:hAnsi="Times New Roman" w:ascii="Times New Roman"/>
          <w:lang w:eastAsia="hr-HR" w:val="en-AU"/>
        </w:rPr>
        <w:t>EMPERADOR d.o.o. za ugostiteljstvo i usluge, Antuna Gustava Matoša 44, Split, MBS: 060307004, OIB: 92471092763</w:t>
      </w:r>
      <w:r w:rsidR="00CF3B5B" w:rsidRPr="00CF3B5B">
        <w:rPr>
          <w:rFonts w:hAnsi="Times New Roman" w:ascii="Times New Roman"/>
          <w:bCs/>
          <w:lang w:eastAsia="hr-HR"/>
        </w:rPr>
        <w:t>, zastupano po stečajnom upravitelju Marku Fak iz Zagreba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6102D3" w:rsidR="00AC3FA7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AC3FA7" w:rsidP="00F2214F" w:rsidR="00AC3FA7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6E356B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</w:t>
      </w:r>
      <w:r w:rsidR="00E154D0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2977"/>
        <w:gridCol w:w="1561"/>
        <w:gridCol w:w="2268"/>
        <w:gridCol w:w="1701"/>
        <w:gridCol w:w="1701"/>
        <w:gridCol w:w="1417"/>
        <w:gridCol w:w="2083"/>
      </w:tblGrid>
      <w:tr w:rsidTr="00B94897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773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80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80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83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0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B94897" w:rsidR="00B94897" w:rsidRPr="00B40BEB">
        <w:trPr>
          <w:trHeight w:val="632"/>
        </w:trPr>
        <w:tc>
          <w:tcPr>
            <w:tcW w:type="pct" w:w="327"/>
            <w:vAlign w:val="center"/>
          </w:tcPr>
          <w:p w:rsidRDefault="00B94897" w:rsidP="00B94897" w:rsidR="00B94897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B94897" w:rsidP="00B94897" w:rsidR="00B94897" w:rsidRPr="00DC0DCA">
            <w:pPr>
              <w:rPr>
                <w:rFonts w:hAnsi="Times New Roman" w:ascii="Times New Roman"/>
              </w:rPr>
            </w:pPr>
            <w:r w:rsidRPr="00A7369A">
              <w:rPr>
                <w:rFonts w:eastAsia="Times New Roman" w:hAnsi="Times New Roman" w:ascii="Times New Roman"/>
                <w:lang w:eastAsia="hr-HR"/>
              </w:rPr>
              <w:t>REPUBLIKA HRVATSKA MINISTARSTVO FINANCIJA,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Porezna uprava</w:t>
            </w:r>
          </w:p>
        </w:tc>
        <w:tc>
          <w:tcPr>
            <w:tcW w:type="pct" w:w="532"/>
            <w:vAlign w:val="center"/>
          </w:tcPr>
          <w:p w:rsidRDefault="00B94897" w:rsidP="00B94897" w:rsidR="00B94897" w:rsidRPr="00DC0DCA">
            <w:pPr>
              <w:pStyle w:val="Bezproreda"/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73"/>
            <w:vAlign w:val="center"/>
          </w:tcPr>
          <w:p w:rsidRDefault="00B94897" w:rsidP="00B94897" w:rsidR="00B94897" w:rsidRPr="00DC0DCA">
            <w:pPr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>Split, Trg Franje Tuđmana 4</w:t>
            </w:r>
          </w:p>
        </w:tc>
        <w:tc>
          <w:tcPr>
            <w:tcW w:type="pct" w:w="580"/>
            <w:vAlign w:val="center"/>
          </w:tcPr>
          <w:p w:rsidRDefault="00B94897" w:rsidP="00B94897" w:rsidR="00B94897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42.220,76</w:t>
            </w:r>
          </w:p>
        </w:tc>
        <w:tc>
          <w:tcPr>
            <w:tcW w:type="pct" w:w="580"/>
            <w:vAlign w:val="center"/>
          </w:tcPr>
          <w:p w:rsidRDefault="005F0EC6" w:rsidP="00B94897" w:rsidR="00B94897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20.929,78</w:t>
            </w:r>
          </w:p>
        </w:tc>
        <w:tc>
          <w:tcPr>
            <w:tcW w:type="pct" w:w="483"/>
            <w:vAlign w:val="center"/>
          </w:tcPr>
          <w:p w:rsidRDefault="005F0EC6" w:rsidP="005F0EC6" w:rsidR="00B94897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21.290,98</w:t>
            </w:r>
          </w:p>
        </w:tc>
        <w:tc>
          <w:tcPr>
            <w:tcW w:type="pct" w:w="710"/>
            <w:vAlign w:val="center"/>
          </w:tcPr>
          <w:p w:rsidRDefault="00B94897" w:rsidP="00B94897" w:rsidR="00B94897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</w:tbl>
    <w:p w:rsidRDefault="00686196" w:rsidP="00702487" w:rsidR="00686196">
      <w:pPr>
        <w:pStyle w:val="Bezproreda"/>
        <w:rPr>
          <w:rFonts w:hAnsi="Times New Roman" w:ascii="Times New Roman"/>
          <w:b/>
          <w:sz w:val="24"/>
        </w:rPr>
      </w:pPr>
    </w:p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p w:rsidRDefault="004B4CFB" w:rsidP="004B4CFB" w:rsidR="004B4CFB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D0204B" w:rsidR="004B4CFB" w:rsidRPr="00B40BEB">
        <w:tc>
          <w:tcPr>
            <w:tcW w:type="pct" w:w="327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B4CFB" w:rsidP="00D0204B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D0204B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D0204B" w:rsidR="00404977" w:rsidRPr="00B40BEB">
        <w:trPr>
          <w:trHeight w:val="632"/>
        </w:trPr>
        <w:tc>
          <w:tcPr>
            <w:tcW w:type="pct" w:w="327"/>
            <w:vAlign w:val="center"/>
          </w:tcPr>
          <w:p w:rsidRDefault="00404977" w:rsidP="00404977" w:rsidR="00404977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404977" w:rsidP="00404977" w:rsidR="00404977">
            <w:pPr>
              <w:rPr>
                <w:rFonts w:eastAsia="Times New Roman" w:hAnsi="Times New Roman" w:ascii="Times New Roman"/>
                <w:lang w:eastAsia="hr-HR"/>
              </w:rPr>
            </w:pPr>
            <w:r w:rsidRPr="00B95C9D">
              <w:rPr>
                <w:rFonts w:eastAsia="Times New Roman" w:hAnsi="Times New Roman" w:ascii="Times New Roman"/>
                <w:lang w:eastAsia="hr-HR"/>
              </w:rPr>
              <w:t>REPUBLIKA HRVATSKA MINISTARSTVO FINANCIJA, POREZNA UPRAVA, Područni ured Dalmacija</w:t>
            </w:r>
          </w:p>
        </w:tc>
        <w:tc>
          <w:tcPr>
            <w:tcW w:type="pct" w:w="532"/>
            <w:vAlign w:val="center"/>
          </w:tcPr>
          <w:p w:rsidRDefault="00404977" w:rsidP="00404977" w:rsidR="00404977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B95C9D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404977" w:rsidP="00404977" w:rsidR="00404977">
            <w:pPr>
              <w:rPr>
                <w:rFonts w:eastAsia="Times New Roman" w:hAnsi="Times New Roman" w:ascii="Times New Roman"/>
                <w:lang w:eastAsia="hr-HR"/>
              </w:rPr>
            </w:pPr>
            <w:r w:rsidRPr="00B95C9D">
              <w:rPr>
                <w:rFonts w:eastAsia="Times New Roman" w:hAnsi="Times New Roman" w:ascii="Times New Roman"/>
                <w:lang w:eastAsia="hr-HR"/>
              </w:rPr>
              <w:t>Split,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Trg. F. Tuđmana 4</w:t>
            </w:r>
          </w:p>
        </w:tc>
        <w:tc>
          <w:tcPr>
            <w:tcW w:type="pct" w:w="532"/>
            <w:vAlign w:val="center"/>
          </w:tcPr>
          <w:p w:rsidRDefault="00146DB0" w:rsidP="00404977" w:rsidR="00404977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217.355,38</w:t>
            </w:r>
          </w:p>
        </w:tc>
        <w:tc>
          <w:tcPr>
            <w:tcW w:type="pct" w:w="531"/>
            <w:vAlign w:val="center"/>
          </w:tcPr>
          <w:p w:rsidRDefault="00146DB0" w:rsidP="00404977" w:rsidR="00404977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146DB0">
              <w:rPr>
                <w:rFonts w:hAnsi="Times New Roman" w:ascii="Times New Roman"/>
              </w:rPr>
              <w:t>217.355,38</w:t>
            </w:r>
          </w:p>
        </w:tc>
        <w:tc>
          <w:tcPr>
            <w:tcW w:type="pct" w:w="531"/>
            <w:vAlign w:val="center"/>
          </w:tcPr>
          <w:p w:rsidRDefault="00404977" w:rsidP="00404977" w:rsidR="00404977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404977" w:rsidP="00404977" w:rsidR="00404977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204B" w:rsidR="00404977" w:rsidRPr="00B40BEB">
        <w:trPr>
          <w:trHeight w:val="547"/>
        </w:trPr>
        <w:tc>
          <w:tcPr>
            <w:tcW w:type="pct" w:w="327"/>
            <w:vAlign w:val="center"/>
          </w:tcPr>
          <w:p w:rsidRDefault="00404977" w:rsidP="00404977" w:rsidR="004049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015"/>
            <w:vAlign w:val="center"/>
          </w:tcPr>
          <w:p w:rsidRDefault="00404977" w:rsidP="00404977" w:rsidR="00404977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404977" w:rsidP="00404977" w:rsidR="00404977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B95C9D"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404977" w:rsidP="00404977" w:rsidR="00404977">
            <w:pPr>
              <w:rPr>
                <w:rFonts w:eastAsia="Times New Roman" w:hAnsi="Times New Roman" w:ascii="Times New Roman"/>
                <w:lang w:eastAsia="hr-HR"/>
              </w:rPr>
            </w:pPr>
            <w:r w:rsidRPr="00B95C9D">
              <w:rPr>
                <w:rFonts w:eastAsia="Times New Roman" w:hAnsi="Times New Roman" w:ascii="Times New Roman"/>
                <w:lang w:eastAsia="hr-HR"/>
              </w:rPr>
              <w:t>Split,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Branimirova obala 17</w:t>
            </w:r>
          </w:p>
        </w:tc>
        <w:tc>
          <w:tcPr>
            <w:tcW w:type="pct" w:w="532"/>
            <w:vAlign w:val="center"/>
          </w:tcPr>
          <w:p w:rsidRDefault="0000094B" w:rsidP="00404977" w:rsidR="00404977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121.821,67</w:t>
            </w:r>
          </w:p>
        </w:tc>
        <w:tc>
          <w:tcPr>
            <w:tcW w:type="pct" w:w="531"/>
            <w:vAlign w:val="center"/>
          </w:tcPr>
          <w:p w:rsidRDefault="0000094B" w:rsidP="00404977" w:rsidR="00404977" w:rsidRPr="00DC0DCA">
            <w:pPr>
              <w:jc w:val="right"/>
              <w:rPr>
                <w:rFonts w:hAnsi="Times New Roman" w:ascii="Times New Roman"/>
              </w:rPr>
            </w:pPr>
            <w:r w:rsidRPr="0000094B">
              <w:rPr>
                <w:rFonts w:hAnsi="Times New Roman" w:ascii="Times New Roman"/>
              </w:rPr>
              <w:t>121.821,67</w:t>
            </w:r>
          </w:p>
        </w:tc>
        <w:tc>
          <w:tcPr>
            <w:tcW w:type="pct" w:w="531"/>
            <w:vAlign w:val="center"/>
          </w:tcPr>
          <w:p w:rsidRDefault="00404977" w:rsidP="00404977" w:rsidR="004049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404977" w:rsidP="00404977" w:rsidR="00404977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204B" w:rsidR="00404977" w:rsidRPr="00B40BEB">
        <w:trPr>
          <w:trHeight w:val="547"/>
        </w:trPr>
        <w:tc>
          <w:tcPr>
            <w:tcW w:type="pct" w:w="327"/>
            <w:vAlign w:val="center"/>
          </w:tcPr>
          <w:p w:rsidRDefault="00404977" w:rsidP="00404977" w:rsidR="004049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146DB0" w:rsidP="00146DB0" w:rsidR="00404977">
            <w:pPr>
              <w:rPr>
                <w:rFonts w:eastAsia="Times New Roman" w:hAnsi="Times New Roman" w:ascii="Times New Roman"/>
                <w:lang w:eastAsia="hr-HR"/>
              </w:rPr>
            </w:pPr>
            <w:r w:rsidRPr="00146DB0">
              <w:rPr>
                <w:rFonts w:eastAsia="Times New Roman" w:hAnsi="Times New Roman" w:ascii="Times New Roman"/>
                <w:lang w:eastAsia="hr-HR"/>
              </w:rPr>
              <w:t xml:space="preserve">HRVATSKO DRUŠTVO </w:t>
            </w:r>
            <w:r>
              <w:rPr>
                <w:rFonts w:eastAsia="Times New Roman" w:hAnsi="Times New Roman" w:ascii="Times New Roman"/>
                <w:lang w:eastAsia="hr-HR"/>
              </w:rPr>
              <w:t>SKLADATELJA</w:t>
            </w:r>
          </w:p>
        </w:tc>
        <w:tc>
          <w:tcPr>
            <w:tcW w:type="pct" w:w="532"/>
            <w:vAlign w:val="center"/>
          </w:tcPr>
          <w:p w:rsidRDefault="00146DB0" w:rsidP="00404977" w:rsidR="00404977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146DB0">
              <w:rPr>
                <w:rFonts w:hAnsi="Times New Roman" w:ascii="Times New Roman"/>
                <w:lang w:eastAsia="hr-HR"/>
              </w:rPr>
              <w:t>56668956985</w:t>
            </w:r>
          </w:p>
        </w:tc>
        <w:tc>
          <w:tcPr>
            <w:tcW w:type="pct" w:w="821"/>
            <w:vAlign w:val="center"/>
          </w:tcPr>
          <w:p w:rsidRDefault="00146DB0" w:rsidP="00404977" w:rsidR="00404977">
            <w:pPr>
              <w:rPr>
                <w:rFonts w:eastAsia="Times New Roman" w:hAnsi="Times New Roman" w:ascii="Times New Roman"/>
                <w:lang w:eastAsia="hr-HR"/>
              </w:rPr>
            </w:pPr>
            <w:r w:rsidRPr="00146DB0">
              <w:rPr>
                <w:rFonts w:eastAsia="Times New Roman" w:hAnsi="Times New Roman" w:ascii="Times New Roman"/>
                <w:lang w:eastAsia="hr-HR"/>
              </w:rPr>
              <w:t>Zagreb,</w:t>
            </w:r>
            <w:r w:rsidR="0000094B">
              <w:rPr>
                <w:rFonts w:eastAsia="Times New Roman" w:hAnsi="Times New Roman" w:ascii="Times New Roman"/>
                <w:lang w:eastAsia="hr-HR"/>
              </w:rPr>
              <w:t xml:space="preserve"> Berislavićeva 9</w:t>
            </w:r>
          </w:p>
        </w:tc>
        <w:tc>
          <w:tcPr>
            <w:tcW w:type="pct" w:w="532"/>
            <w:vAlign w:val="center"/>
          </w:tcPr>
          <w:p w:rsidRDefault="00146DB0" w:rsidP="00404977" w:rsidR="00404977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 w:rsidRPr="00146DB0">
              <w:rPr>
                <w:rFonts w:hAnsi="Times New Roman" w:ascii="Times New Roman"/>
                <w:lang w:eastAsia="hr-HR"/>
              </w:rPr>
              <w:t>8.503,04</w:t>
            </w:r>
          </w:p>
        </w:tc>
        <w:tc>
          <w:tcPr>
            <w:tcW w:type="pct" w:w="531"/>
            <w:vAlign w:val="center"/>
          </w:tcPr>
          <w:p w:rsidRDefault="00146DB0" w:rsidP="00146DB0" w:rsidR="00404977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146DB0">
              <w:rPr>
                <w:rFonts w:eastAsia="Times New Roman" w:hAnsi="Times New Roman" w:ascii="Times New Roman"/>
                <w:lang w:eastAsia="hr-HR"/>
              </w:rPr>
              <w:t>8.503,04</w:t>
            </w:r>
          </w:p>
        </w:tc>
        <w:tc>
          <w:tcPr>
            <w:tcW w:type="pct" w:w="531"/>
            <w:vAlign w:val="center"/>
          </w:tcPr>
          <w:p w:rsidRDefault="00404977" w:rsidP="00404977" w:rsidR="004049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404977" w:rsidP="00404977" w:rsidR="00404977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0204B" w:rsidR="00146DB0" w:rsidRPr="00B40BEB">
        <w:trPr>
          <w:trHeight w:val="547"/>
        </w:trPr>
        <w:tc>
          <w:tcPr>
            <w:tcW w:type="pct" w:w="327"/>
            <w:vAlign w:val="center"/>
          </w:tcPr>
          <w:p w:rsidRDefault="00146DB0" w:rsidP="00146DB0" w:rsidR="00146DB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146DB0" w:rsidP="00146DB0" w:rsidR="00146DB0">
            <w:pPr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ČISTOĆA d.o.o.</w:t>
            </w:r>
          </w:p>
        </w:tc>
        <w:tc>
          <w:tcPr>
            <w:tcW w:type="pct" w:w="532"/>
            <w:vAlign w:val="center"/>
          </w:tcPr>
          <w:p w:rsidRDefault="00146DB0" w:rsidP="00146DB0" w:rsidR="00146DB0">
            <w:pPr>
              <w:pStyle w:val="Bezproreda"/>
              <w:jc w:val="center"/>
              <w:rPr>
                <w:rFonts w:hAnsi="Times New Roman" w:ascii="Times New Roman"/>
                <w:lang w:eastAsia="hr-HR"/>
              </w:rPr>
            </w:pPr>
            <w:r w:rsidRPr="00B95C9D">
              <w:rPr>
                <w:rFonts w:hAnsi="Times New Roman" w:ascii="Times New Roman"/>
                <w:lang w:eastAsia="hr-HR"/>
              </w:rPr>
              <w:t>38812451417</w:t>
            </w:r>
          </w:p>
        </w:tc>
        <w:tc>
          <w:tcPr>
            <w:tcW w:type="pct" w:w="821"/>
            <w:vAlign w:val="center"/>
          </w:tcPr>
          <w:p w:rsidRDefault="00146DB0" w:rsidP="00146DB0" w:rsidR="00146DB0">
            <w:pPr>
              <w:rPr>
                <w:rFonts w:eastAsia="Times New Roman" w:hAnsi="Times New Roman" w:ascii="Times New Roman"/>
                <w:lang w:eastAsia="hr-HR"/>
              </w:rPr>
            </w:pPr>
            <w:r w:rsidRPr="00B95C9D">
              <w:rPr>
                <w:rFonts w:eastAsia="Times New Roman" w:hAnsi="Times New Roman" w:ascii="Times New Roman"/>
                <w:lang w:eastAsia="hr-HR"/>
              </w:rPr>
              <w:t>Split,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Put Plokita 81</w:t>
            </w:r>
          </w:p>
        </w:tc>
        <w:tc>
          <w:tcPr>
            <w:tcW w:type="pct" w:w="532"/>
            <w:vAlign w:val="center"/>
          </w:tcPr>
          <w:p w:rsidRDefault="0000094B" w:rsidP="00146DB0" w:rsidR="00146DB0">
            <w:pPr>
              <w:pStyle w:val="Bezproreda"/>
              <w:jc w:val="right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5.456,31</w:t>
            </w:r>
          </w:p>
        </w:tc>
        <w:tc>
          <w:tcPr>
            <w:tcW w:type="pct" w:w="531"/>
            <w:vAlign w:val="center"/>
          </w:tcPr>
          <w:p w:rsidRDefault="0000094B" w:rsidP="00146DB0" w:rsidR="00146DB0">
            <w:pPr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00094B">
              <w:rPr>
                <w:rFonts w:eastAsia="Times New Roman" w:hAnsi="Times New Roman" w:ascii="Times New Roman"/>
                <w:lang w:eastAsia="hr-HR"/>
              </w:rPr>
              <w:t>5.456,31</w:t>
            </w:r>
          </w:p>
        </w:tc>
        <w:tc>
          <w:tcPr>
            <w:tcW w:type="pct" w:w="531"/>
            <w:vAlign w:val="center"/>
          </w:tcPr>
          <w:p w:rsidRDefault="00146DB0" w:rsidP="00146DB0" w:rsidR="00146DB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146DB0" w:rsidP="00146DB0" w:rsidR="00146DB0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</w:p>
    <w:p w:rsidRDefault="000312A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02734B">
        <w:rPr>
          <w:rFonts w:hAnsi="Times New Roman" w:ascii="Times New Roman"/>
          <w:sz w:val="24"/>
        </w:rPr>
        <w:t>1. listopada 2018.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02734B">
        <w:rPr>
          <w:rFonts w:hAnsi="Times New Roman" w:ascii="Times New Roman"/>
          <w:sz w:val="24"/>
        </w:rPr>
        <w:t>Sudac</w:t>
      </w:r>
    </w:p>
    <w:p w:rsidRDefault="00EE0E4C" w:rsidP="00702487" w:rsidR="00EE0E4C" w:rsidRPr="00E57D35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E57D35" w:rsidR="00EE0E4C">
      <w:pgSz w:orient="landscape" w:h="11906" w:w="16838"/>
      <w:pgMar w:gutter="0" w:footer="708" w:header="708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94B"/>
    <w:rsid w:val="000249DC"/>
    <w:rsid w:val="00025A0C"/>
    <w:rsid w:val="0002734B"/>
    <w:rsid w:val="000312A7"/>
    <w:rsid w:val="00035020"/>
    <w:rsid w:val="000362EC"/>
    <w:rsid w:val="00052F72"/>
    <w:rsid w:val="00057439"/>
    <w:rsid w:val="0006079B"/>
    <w:rsid w:val="0006142A"/>
    <w:rsid w:val="00065DB3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23B8A"/>
    <w:rsid w:val="0012419C"/>
    <w:rsid w:val="001252E1"/>
    <w:rsid w:val="00145EFF"/>
    <w:rsid w:val="00146DB0"/>
    <w:rsid w:val="001530DF"/>
    <w:rsid w:val="00173DED"/>
    <w:rsid w:val="0019308E"/>
    <w:rsid w:val="001A3695"/>
    <w:rsid w:val="001B1EBF"/>
    <w:rsid w:val="001C3F60"/>
    <w:rsid w:val="001D5391"/>
    <w:rsid w:val="001E0E3E"/>
    <w:rsid w:val="001E27E9"/>
    <w:rsid w:val="001F043B"/>
    <w:rsid w:val="00211044"/>
    <w:rsid w:val="00211F7D"/>
    <w:rsid w:val="002202AF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428E"/>
    <w:rsid w:val="002C581D"/>
    <w:rsid w:val="002F5264"/>
    <w:rsid w:val="002F5779"/>
    <w:rsid w:val="002F7853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04977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E3598"/>
    <w:rsid w:val="004F3CD6"/>
    <w:rsid w:val="00523689"/>
    <w:rsid w:val="00524130"/>
    <w:rsid w:val="00524410"/>
    <w:rsid w:val="00566B2F"/>
    <w:rsid w:val="005837EE"/>
    <w:rsid w:val="00587155"/>
    <w:rsid w:val="00596811"/>
    <w:rsid w:val="005B1334"/>
    <w:rsid w:val="005C05D3"/>
    <w:rsid w:val="005C2269"/>
    <w:rsid w:val="005E7B9B"/>
    <w:rsid w:val="005F0EC6"/>
    <w:rsid w:val="005F47CA"/>
    <w:rsid w:val="00601723"/>
    <w:rsid w:val="00602AA9"/>
    <w:rsid w:val="006102D3"/>
    <w:rsid w:val="00614547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FD"/>
    <w:rsid w:val="006A0FC2"/>
    <w:rsid w:val="006D72B9"/>
    <w:rsid w:val="006E356B"/>
    <w:rsid w:val="006F4648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36138"/>
    <w:rsid w:val="00B366DF"/>
    <w:rsid w:val="00B50B88"/>
    <w:rsid w:val="00B70E4B"/>
    <w:rsid w:val="00B75F6A"/>
    <w:rsid w:val="00B83943"/>
    <w:rsid w:val="00B84E14"/>
    <w:rsid w:val="00B94897"/>
    <w:rsid w:val="00B95C9D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CF3B5B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2214F"/>
    <w:rsid w:val="00F526B8"/>
    <w:rsid w:val="00F52DE8"/>
    <w:rsid w:val="00F53F7C"/>
    <w:rsid w:val="00F56B70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3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3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39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3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3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53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3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39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3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3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PRVI I ZADNJI TOM U SUCA OSTATAK U STALAŽI KAL. 10</izvorni_sadrzaj>
    <derivirana_varijabla naziv="DomainObject.Predmet.PrimjedbaSuca_1">Čl. 110. st. 1. SZ
PRVI I ZADNJI TOM U SUCA OSTATAK U STALAŽI KAL. 10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FINANCIJSKA AGENCIJA, RC SPLIT</item>
    </izvorni_sadrzaj>
    <derivirana_varijabla naziv="DomainObject.Predmet.SudioniciListNaziv_1">
      <item>EMPERADOR d.o.o. za ugostiteljstvo i usluge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85821130368</item>
    </izvorni_sadrzaj>
    <derivirana_varijabla naziv="DomainObject.Predmet.SudioniciListNazivOIB_1">
      <item>, OIB 92471092763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B2279-DA38-4C95-AED0-F01C77B7E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168</properties:Words>
  <properties:Characters>1113</properties:Characters>
  <properties:Lines>102</properties:Lines>
  <properties:Paragraphs>57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2018-07-12T06:48:00Z</dcterms:created>
  <dc:creator>ADMINIBM</dc:creator>
  <cp:lastModifiedBy>Katarina Mikulić</cp:lastModifiedBy>
  <cp:lastPrinted>2018-10-01T10:13:00Z</cp:lastPrinted>
  <dcterms:modified xmlns:xsi="http://www.w3.org/2001/XMLSchema-instance" xsi:type="dcterms:W3CDTF">2018-10-01T10:26:00Z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