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a2cc" w14:paraId="a61a2cc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CE0425" w:rsidR="00C6342D" w:rsidRPr="00EB06D0">
      <w:pPr>
        <w:ind w:left="5040"/>
        <w:jc w:val="right"/>
        <w:rPr>
          <w:b/>
        </w:rPr>
      </w:pPr>
    </w:p>
    <w:p w:rsidRDefault="00EB06D0" w:rsidP="00EB06D0" w:rsidR="00EB06D0" w:rsidRPr="00EB06D0">
      <w:pPr>
        <w:ind w:firstLine="360"/>
        <w:jc w:val="right"/>
        <w:rPr>
          <w:b/>
        </w:rPr>
      </w:pPr>
      <w:r w:rsidRPr="00EB06D0">
        <w:rPr>
          <w:b/>
        </w:rPr>
        <w:t xml:space="preserve">SNEŽANA PLAVŠIĆ, Srbija, Kula, Sivac, </w:t>
      </w:r>
    </w:p>
    <w:p w:rsidRDefault="00EB06D0" w:rsidP="00EB06D0" w:rsidR="008C4B1A" w:rsidRPr="00EB06D0">
      <w:pPr>
        <w:ind w:firstLine="360"/>
        <w:jc w:val="right"/>
        <w:rPr>
          <w:b/>
        </w:rPr>
      </w:pPr>
      <w:r w:rsidRPr="00EB06D0">
        <w:rPr>
          <w:b/>
        </w:rPr>
        <w:t>Maršala Tita 169</w:t>
      </w:r>
    </w:p>
    <w:p w:rsidRDefault="00EB06D0" w:rsidP="000E2300" w:rsidR="00EB06D0">
      <w:pPr>
        <w:ind w:firstLine="360"/>
        <w:jc w:val="both"/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8C4B1A">
        <w:t>7</w:t>
      </w:r>
      <w:r w:rsidR="00EB06D0">
        <w:t>9</w:t>
      </w:r>
      <w:r w:rsidR="00C31F32">
        <w:t>/16-</w:t>
      </w:r>
      <w:r w:rsidR="00EB06D0">
        <w:t>4</w:t>
      </w:r>
      <w:r w:rsidR="001A7D41">
        <w:t xml:space="preserve"> </w:t>
      </w:r>
      <w:r w:rsidRPr="00B0613D">
        <w:t xml:space="preserve">od </w:t>
      </w:r>
      <w:r w:rsidR="00BA4A89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EB06D0">
        <w:t>ARTUS d.o.o., Zadar, Rampada 15 C, OIB:39201518803</w:t>
      </w:r>
      <w:r w:rsidR="008C4B1A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A4A89">
        <w:rPr>
          <w:bCs/>
        </w:rPr>
        <w:t>27. travnja</w:t>
      </w:r>
      <w:r w:rsidR="0064551A" w:rsidRPr="0064551A">
        <w:rPr>
          <w:bCs/>
        </w:rPr>
        <w:t xml:space="preserve"> 2016. u </w:t>
      </w:r>
      <w:r w:rsidR="00BA4A89">
        <w:rPr>
          <w:bCs/>
        </w:rPr>
        <w:t>9,50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A4A89">
        <w:rPr>
          <w:bCs/>
        </w:rPr>
        <w:t>27. travnja</w:t>
      </w:r>
      <w:r w:rsidR="0064551A" w:rsidRPr="0064551A">
        <w:rPr>
          <w:bCs/>
        </w:rPr>
        <w:t xml:space="preserve"> 2016. u </w:t>
      </w:r>
      <w:r w:rsidR="00BA4A89">
        <w:rPr>
          <w:bCs/>
        </w:rPr>
        <w:t>10,00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BA4A89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EB06D0">
      <w:t>379/16-5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1D682E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4B1A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4A89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3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6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8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8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8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8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6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8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8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8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8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ARTUS društvo s ograničenom odgovornošću za proizvodnju, trgovinu i poslovne usluge zastupanog po punomoćniku Snežana Plavšić</izvorni_sadrzaj>
    <derivirana_varijabla naziv="DomainObject.Predmet.ProtustrankaFormated_1">  ARTUS društvo s ograničenom odgovornošću za proizvodnju, trgovinu i poslovne usluge zastupanog po punomoćniku Snežana Plavšić</derivirana_varijabla>
  </DomainObject.Predmet.ProtustrankaFormated>
  <DomainObject.Predmet.ProtustrankaFormatedOIB>
    <izvorni_sadrzaj>  ARTUS društvo s ograničenom odgovornošću za proizvodnju, trgovinu i poslovne usluge, OIB 32901518803 zastupanog po punomoćniku Snežana Plavšić</izvorni_sadrzaj>
    <derivirana_varijabla naziv="DomainObject.Predmet.ProtustrankaFormatedOIB_1">  ARTUS društvo s ograničenom odgovornošću za proizvodnju, trgovinu i poslovne usluge, OIB 32901518803 zastupanog po punomoćniku Snežana Plavšić</derivirana_varijabla>
  </DomainObject.Predmet.ProtustrankaFormatedOIB>
  <DomainObject.Predmet.ProtustrankaFormatedWithAdress>
    <izvorni_sadrzaj> ARTUS društvo s ograničenom odgovornošću za proizvodnju, trgovinu i poslovne usluge, Rampada 15/C, 23000 Zadar zastupanog po punomoćniku Snežana Plavšić</izvorni_sadrzaj>
    <derivirana_varijabla naziv="DomainObject.Predmet.ProtustrankaFormatedWithAdress_1"> ARTUS društvo s ograničenom odgovornošću za proizvodnju, trgovinu i poslovne usluge, Rampada 15/C, 23000 Zadar zastupanog po punomoćniku Snežana Plavšić</derivirana_varijabla>
  </DomainObject.Predmet.ProtustrankaFormatedWithAdress>
  <DomainObject.Predmet.ProtustrankaFormatedWithAdressOIB>
    <izvorni_sadrzaj> ARTUS društvo s ograničenom odgovornošću za proizvodnju, trgovinu i poslovne usluge, OIB 32901518803, Rampada 15/C, 23000 Zadar zastupanog po punomoćniku Snežana Plavšić</izvorni_sadrzaj>
    <derivirana_varijabla naziv="DomainObject.Predmet.ProtustrankaFormatedWithAdressOIB_1"> ARTUS društvo s ograničenom odgovornošću za proizvodnju, trgovinu i poslovne usluge, OIB 32901518803, Rampada 15/C, 23000 Zadar zastupanog po punomoćniku Snežana Plavšić</derivirana_varijabla>
  </DomainObject.Predmet.ProtustrankaFormatedWithAdressOIB>
  <DomainObject.Predmet.ProtustrankaWithAdress>
    <izvorni_sadrzaj>ARTUS društvo s ograničenom odgovornošću za proizvodnju, trgovinu i poslovne usluge Rampada 15/C, 23000 Zadar</izvorni_sadrzaj>
    <derivirana_varijabla naziv="DomainObject.Predmet.ProtustrankaWithAdress_1">ARTUS društvo s ograničenom odgovornošću za proizvodnju, trgovinu i poslovne usluge Rampada 15/C, 23000 Zadar</derivirana_varijabla>
  </DomainObject.Predmet.ProtustrankaWithAdress>
  <DomainObject.Predmet.ProtustrankaWithAdressOIB>
    <izvorni_sadrzaj>ARTUS društvo s ograničenom odgovornošću za proizvodnju, trgovinu i poslovne usluge, OIB 32901518803, Rampada 15/C, 23000 Zadar</izvorni_sadrzaj>
    <derivirana_varijabla naziv="DomainObject.Predmet.ProtustrankaWithAdressOIB_1">ARTUS društvo s ograničenom odgovornošću za proizvodnju, trgovinu i poslovne usluge, OIB 32901518803, Rampada 15/C, 23000 Zadar</derivirana_varijabla>
  </DomainObject.Predmet.ProtustrankaWithAdressOIB>
  <DomainObject.Predmet.ProtustrankaNazivFormated>
    <izvorni_sadrzaj>ARTUS društvo s ograničenom odgovornošću za proizvodnju, trgovinu i poslovne usluge</izvorni_sadrzaj>
    <derivirana_varijabla naziv="DomainObject.Predmet.ProtustrankaNazivFormated_1">ARTUS društvo s ograničenom odgovornošću za proizvodnju, trgovinu i poslovne usluge</derivirana_varijabla>
  </DomainObject.Predmet.ProtustrankaNazivFormated>
  <DomainObject.Predmet.ProtustrankaNazivFormatedOIB>
    <izvorni_sadrzaj>ARTUS društvo s ograničenom odgovornošću za proizvodnju, trgovinu i poslovne usluge, OIB 32901518803</izvorni_sadrzaj>
    <derivirana_varijabla naziv="DomainObject.Predmet.ProtustrankaNazivFormatedOIB_1">ARTUS društvo s ograničenom odgovornošću za proizvodnju, trgovinu i poslovne usluge, OIB 32901518803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45125.86</izvorni_sadrzaj>
    <derivirana_varijabla naziv="DomainObject.Predmet.TrenutnaVrijednost_1">45125.86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ARTUS društvo s ograničenom odgovornošću za proizvodnju, trgovinu i poslovne usluge zastupanog po punomoćniku Snežana Plavšić</item>
    </izvorni_sadrzaj>
    <derivirana_varijabla naziv="DomainObject.Predmet.ProtuStrankaListFormated_1">
      <item>ARTUS društvo s ograničenom odgovornošću za proizvodnju, trgovinu i poslovne usluge zastupanog po punomoćniku Snežana Plavšić</item>
    </derivirana_varijabla>
  </DomainObject.Predmet.ProtuStrankaListFormated>
  <DomainObject.Predmet.ProtuStrankaListFormatedOIB>
    <izvorni_sadrzaj>
      <item>ARTUS društvo s ograničenom odgovornošću za proizvodnju, trgovinu i poslovne usluge, OIB 32901518803 zastupanog po punomoćniku Snežana Plavšić</item>
    </izvorni_sadrzaj>
    <derivirana_varijabla naziv="DomainObject.Predmet.ProtuStrankaListFormatedOIB_1">
      <item>ARTUS društvo s ograničenom odgovornošću za proizvodnju, trgovinu i poslovne usluge, OIB 32901518803 zastupanog po punomoćniku Snežana Plavšić</item>
    </derivirana_varijabla>
  </DomainObject.Predmet.ProtuStrankaListFormatedOIB>
  <DomainObject.Predmet.ProtuStrankaListFormatedWithAdress>
    <izvorni_sadrzaj>
      <item>ARTUS društvo s ograničenom odgovornošću za proizvodnju, trgovinu i poslovne usluge, Rampada 15/C, 23000 Zadar zastupanog po punomoćniku Snežana Plavšić</item>
    </izvorni_sadrzaj>
    <derivirana_varijabla naziv="DomainObject.Predmet.ProtuStrankaListFormatedWithAdress_1">
      <item>ARTUS društvo s ograničenom odgovornošću za proizvodnju, trgovinu i poslovne usluge, Rampada 15/C, 23000 Zadar zastupanog po punomoćniku Snežana Plavšić</item>
    </derivirana_varijabla>
  </DomainObject.Predmet.ProtuStrankaListFormatedWithAdress>
  <DomainObject.Predmet.ProtuStrankaListFormatedWithAdressOIB>
    <izvorni_sadrzaj>
      <item>ARTUS društvo s ograničenom odgovornošću za proizvodnju, trgovinu i poslovne usluge, OIB 32901518803, Rampada 15/C, 23000 Zadar zastupanog po punomoćniku Snežana Plavšić</item>
    </izvorni_sadrzaj>
    <derivirana_varijabla naziv="DomainObject.Predmet.ProtuStrankaListFormatedWithAdressOIB_1">
      <item>ARTUS društvo s ograničenom odgovornošću za proizvodnju, trgovinu i poslovne usluge, OIB 32901518803, Rampada 15/C, 23000 Zadar zastupanog po punomoćniku Snežana Plavšić</item>
    </derivirana_varijabla>
  </DomainObject.Predmet.ProtuStrankaListFormatedWithAdressOIB>
  <DomainObject.Predmet.ProtuStrankaListNazivFormated>
    <izvorni_sadrzaj>
      <item>ARTUS društvo s ograničenom odgovornošću za proizvodnju, trgovinu i poslovne usluge</item>
    </izvorni_sadrzaj>
    <derivirana_varijabla naziv="DomainObject.Predmet.ProtuStrankaListNazivFormated_1">
      <item>ARTUS društvo s ograničenom odgovornošću za proizvodnju, trgovinu i poslovne usluge</item>
    </derivirana_varijabla>
  </DomainObject.Predmet.ProtuStrankaListNazivFormated>
  <DomainObject.Predmet.ProtuStrankaListNazivFormatedOIB>
    <izvorni_sadrzaj>
      <item>ARTUS društvo s ograničenom odgovornošću za proizvodnju, trgovinu i poslovne usluge, OIB 32901518803</item>
    </izvorni_sadrzaj>
    <derivirana_varijabla naziv="DomainObject.Predmet.ProtuStrankaListNazivFormatedOIB_1">
      <item>ARTUS društvo s ograničenom odgovornošću za proizvodnju, trgovinu i poslovne usluge, OIB 32901518803</item>
    </derivirana_varijabla>
  </DomainObject.Predmet.ProtuStrankaListNazivFormatedOIB>
  <DomainObject.Predmet.OstaliListFormated>
    <izvorni_sadrzaj>
      <item>Snežana Plavšić punomoćnik sudionika u postupku ARTUS društvo s ograničenom odgovornošću za proizvodnju, trgovinu i poslovne usluge</item>
    </izvorni_sadrzaj>
    <derivirana_varijabla naziv="DomainObject.Predmet.OstaliListFormated_1">
      <item>Snežana Plavšić punomoćnik sudionika u postupku ARTUS društvo s ograničenom odgovornošću za proizvodnju, trgovinu i poslovne usluge</item>
    </derivirana_varijabla>
  </DomainObject.Predmet.OstaliListFormated>
  <DomainObject.Predmet.OstaliListFormatedOIB>
    <izvorni_sadrzaj>
      <item>Snežana Plavšić, OIB 91193225907 punomoćnik sudionika u postupku ARTUS društvo s ograničenom odgovornošću za proizvodnju, trgovinu i poslovne usluge</item>
    </izvorni_sadrzaj>
    <derivirana_varijabla naziv="DomainObject.Predmet.OstaliListFormatedOIB_1">
      <item>Snežana Plavšić, OIB 91193225907 punomoćnik sudionika u postupku ARTUS društvo s ograničenom odgovornošću za proizvodnju, trgovinu i poslovne usluge</item>
    </derivirana_varijabla>
  </DomainObject.Predmet.OstaliListFormatedOIB>
  <DomainObject.Predmet.OstaliListFormatedWithAdress>
    <izvorni_sadrzaj>
      <item>Snežana Plavšić, Maršala Tita 169, 25230 Sivac, Kula  punomoćnik sudionika u postupku ARTUS društvo s ograničenom odgovornošću za proizvodnju, trgovinu i poslovne usluge</item>
    </izvorni_sadrzaj>
    <derivirana_varijabla naziv="DomainObject.Predmet.OstaliListFormatedWithAdress_1">
      <item>Snežana Plavšić, Maršala Tita 169, 25230 Sivac, Kula  punomoćnik sudionika u postupku ARTUS društvo s ograničenom odgovornošću za proizvodnju, trgovinu i poslovne usluge</item>
    </derivirana_varijabla>
  </DomainObject.Predmet.OstaliListFormatedWithAdress>
  <DomainObject.Predmet.OstaliListFormatedWithAdressOIB>
    <izvorni_sadrzaj>
      <item>Snežana Plavšić, OIB 91193225907, Maršala Tita 169, 25230 Sivac, Kula  punomoćnik sudionika u postupku ARTUS društvo s ograničenom odgovornošću za proizvodnju, trgovinu i poslovne usluge</item>
    </izvorni_sadrzaj>
    <derivirana_varijabla naziv="DomainObject.Predmet.OstaliListFormatedWithAdressOIB_1">
      <item>Snežana Plavšić, OIB 91193225907, Maršala Tita 169, 25230 Sivac, Kula  punomoćnik sudionika u postupku ARTUS društvo s ograničenom odgovornošću za proizvodnju, trgovinu i poslovne usluge</item>
    </derivirana_varijabla>
  </DomainObject.Predmet.OstaliListFormatedWithAdressOIB>
  <DomainObject.Predmet.OstaliListNazivFormated>
    <izvorni_sadrzaj>
      <item>Snežana Plavšić</item>
    </izvorni_sadrzaj>
    <derivirana_varijabla naziv="DomainObject.Predmet.OstaliListNazivFormated_1">
      <item>Snežana Plavšić</item>
    </derivirana_varijabla>
  </DomainObject.Predmet.OstaliListNazivFormated>
  <DomainObject.Predmet.OstaliListNazivFormatedOIB>
    <izvorni_sadrzaj>
      <item>Snežana Plavšić, OIB 91193225907</item>
    </izvorni_sadrzaj>
    <derivirana_varijabla naziv="DomainObject.Predmet.OstaliListNazivFormatedOIB_1">
      <item>Snežana Plavšić, OIB 91193225907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ARTUS društvo s ograničenom odgovornošću za proizvodnju, trgovinu i poslovne usluge</izvorni_sadrzaj>
    <derivirana_varijabla naziv="DomainObject.Predmet.ProtustrankaIDrugi_1">ARTUS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ARTUS društvo s ograničenom odgovornošću za proizvodnju, trgovinu i poslovne usluge, OIB 32901518803, Rampada 15/C, 23000 Zadar</izvorni_sadrzaj>
    <derivirana_varijabla naziv="DomainObject.Predmet.ProtustrankaIDrugiAdressOIB_1">ARTUS društvo s ograničenom odgovornošću za proizvodnju, trgovinu i poslovne usluge, OIB 32901518803, Rampada 15/C,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ARTUS društvo s ograničenom odgovornošću za proizvodnju, trgovinu i poslovne usluge</item>
      <item>Snežana Plavšić</item>
    </izvorni_sadrzaj>
    <derivirana_varijabla naziv="DomainObject.Predmet.SudioniciListNaziv_1">
      <item>FINA</item>
      <item>ARTUS društvo s ograničenom odgovornošću za proizvodnju, trgovinu i poslovne usluge</item>
      <item>Snežana Plavšić</item>
    </derivirana_varijabla>
  </DomainObject.Predmet.SudioniciListNaziv>
  <DomainObject.Predmet.SudioniciListAdressOIB>
    <izvorni_sadrzaj>
      <item>FINA, OIB 85821130368</item>
      <item>ARTUS društvo s ograničenom odgovornošću za proizvodnju, trgovinu i poslovne usluge, OIB 32901518803, Rampada 15/C,23000 Zadar</item>
      <item>Snežana Plavšić, OIB 91193225907, Maršala Tita 169,25230 Sivac, Kula </item>
    </izvorni_sadrzaj>
    <derivirana_varijabla naziv="DomainObject.Predmet.SudioniciListAdressOIB_1">
      <item>FINA, OIB 85821130368</item>
      <item>ARTUS društvo s ograničenom odgovornošću za proizvodnju, trgovinu i poslovne usluge, OIB 32901518803, Rampada 15/C,23000 Zadar</item>
      <item>Snežana Plavšić, OIB 91193225907, Maršala Tita 169,25230 Sivac, Kula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32901518803</item>
      <item>, OIB 91193225907</item>
    </izvorni_sadrzaj>
    <derivirana_varijabla naziv="DomainObject.Predmet.SudioniciListNazivOIB_1">
      <item>, OIB 85821130368</item>
      <item>, OIB 32901518803</item>
      <item>, OIB 91193225907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B7881A-F9B7-45CF-BF39-76992AFBD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797</properties:Characters>
  <properties:Lines>39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2016-03-16T13:39:00Z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2016-03-31T12:36:00Z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