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09951" w14:paraId="a409951" w:rsidRDefault="00CC4B4D" w:rsidP="00CC4B4D" w:rsidR="00CC4B4D" w:rsidRPr="004020D1">
      <w:pPr>
        <w:tabs>
          <w:tab w:pos="6150" w:val="left"/>
        </w:tabs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4020D1">
        <w:rPr>
          <w:rFonts w:cs="Times New Roman" w:eastAsia="Times New Roman"/>
          <w:szCs w:val="24"/>
          <w:lang w:eastAsia="hr-HR"/>
        </w:rPr>
        <w:tab/>
      </w:r>
    </w:p>
    <w:p w:rsidRDefault="00CC4B4D" w:rsidP="00CC4B4D" w:rsidR="00CC4B4D" w:rsidRPr="004020D1">
      <w:pPr>
        <w:tabs>
          <w:tab w:pos="6150" w:val="left"/>
        </w:tabs>
        <w:rPr>
          <w:rFonts w:cs="Times New Roman" w:eastAsia="Times New Roman"/>
          <w:b/>
          <w:szCs w:val="24"/>
          <w:lang w:eastAsia="hr-HR"/>
        </w:rPr>
      </w:pPr>
    </w:p>
    <w:p w:rsidRDefault="00CC4B4D" w:rsidP="00CC4B4D" w:rsidR="00CC4B4D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    </w:t>
      </w:r>
      <w:r w:rsidRPr="004020D1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20D1">
        <w:rPr>
          <w:rFonts w:cs="Times New Roman" w:eastAsia="Times New Roman"/>
          <w:szCs w:val="24"/>
          <w:lang w:eastAsia="hr-HR"/>
        </w:rPr>
        <w:t xml:space="preserve">              </w:t>
      </w:r>
    </w:p>
    <w:p w:rsidRDefault="00CC4B4D" w:rsidP="00CC4B4D" w:rsidR="00CC4B4D" w:rsidRPr="004020D1">
      <w:pPr>
        <w:tabs>
          <w:tab w:pos="7020" w:val="left"/>
        </w:tabs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Republika Hrvatska</w:t>
      </w:r>
    </w:p>
    <w:p w:rsidRDefault="00CC4B4D" w:rsidP="00CC4B4D" w:rsidR="00CC4B4D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Trgovački sud u Zagrebu</w:t>
      </w:r>
    </w:p>
    <w:p w:rsidRDefault="00CC4B4D" w:rsidP="00CC4B4D" w:rsidR="00CC4B4D" w:rsidRPr="004020D1">
      <w:pPr>
        <w:ind w:firstLine="708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Zagreb</w:t>
      </w:r>
    </w:p>
    <w:p w:rsidRDefault="00CC4B4D" w:rsidP="00CC4B4D" w:rsidR="00CC4B4D" w:rsidRPr="004020D1">
      <w:pPr>
        <w:rPr>
          <w:rFonts w:cs="Times New Roman" w:eastAsia="Times New Roman"/>
          <w:szCs w:val="24"/>
          <w:lang w:eastAsia="hr-HR"/>
        </w:rPr>
      </w:pPr>
    </w:p>
    <w:p w:rsidRDefault="00CC4B4D" w:rsidP="00CC4B4D" w:rsidR="00CC4B4D" w:rsidRPr="004020D1">
      <w:pPr>
        <w:rPr>
          <w:rFonts w:cs="Times New Roman" w:eastAsia="Times New Roman"/>
          <w:szCs w:val="24"/>
          <w:lang w:eastAsia="hr-HR"/>
        </w:rPr>
      </w:pPr>
    </w:p>
    <w:p w:rsidRDefault="00CC4B4D" w:rsidP="00CC4B4D" w:rsidR="00CC4B4D" w:rsidRPr="004020D1">
      <w:pPr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  <w:r w:rsidRPr="004020D1">
        <w:rPr>
          <w:rFonts w:cs="Times New Roman" w:eastAsia="Times New Roman"/>
          <w:szCs w:val="24"/>
          <w:lang w:eastAsia="hr-HR"/>
        </w:rPr>
        <w:tab/>
        <w:t>TRGOVAČKI SUD U ZAGREBU, u skraćenom stečajnom postupku pod poslovnim brojem St-</w:t>
      </w:r>
      <w:r>
        <w:rPr>
          <w:rFonts w:cs="Times New Roman" w:eastAsia="Times New Roman"/>
          <w:szCs w:val="24"/>
          <w:lang w:eastAsia="hr-HR"/>
        </w:rPr>
        <w:t>128</w:t>
      </w:r>
      <w:r w:rsidRPr="004020D1">
        <w:rPr>
          <w:rFonts w:cs="Times New Roman" w:eastAsia="Times New Roman"/>
          <w:szCs w:val="24"/>
          <w:lang w:eastAsia="hr-HR"/>
        </w:rPr>
        <w:t>/17, temeljem odredbe članka 430 Stečajnog zakona ("Narodne novine", broj 71/15.), 13. ožujka 2017., objavljuje:</w:t>
      </w:r>
    </w:p>
    <w:p w:rsidRDefault="00CC4B4D" w:rsidP="00CC4B4D" w:rsidR="00CC4B4D" w:rsidRPr="004020D1">
      <w:pPr>
        <w:jc w:val="both"/>
        <w:rPr>
          <w:rFonts w:cs="Times New Roman" w:eastAsia="Times New Roman"/>
          <w:szCs w:val="24"/>
          <w:lang w:eastAsia="hr-HR"/>
        </w:rPr>
      </w:pPr>
    </w:p>
    <w:p w:rsidRDefault="00CC4B4D" w:rsidP="00CC4B4D" w:rsidR="00CC4B4D" w:rsidRPr="004020D1">
      <w:pPr>
        <w:jc w:val="center"/>
        <w:rPr>
          <w:rFonts w:cs="Times New Roman" w:eastAsia="Times New Roman"/>
          <w:b/>
          <w:szCs w:val="24"/>
          <w:lang w:eastAsia="hr-HR"/>
        </w:rPr>
      </w:pPr>
      <w:r w:rsidRPr="004020D1">
        <w:rPr>
          <w:rFonts w:cs="Times New Roman" w:eastAsia="Times New Roman"/>
          <w:b/>
          <w:szCs w:val="24"/>
          <w:lang w:eastAsia="hr-HR"/>
        </w:rPr>
        <w:t>O G L A S</w:t>
      </w:r>
    </w:p>
    <w:p w:rsidRDefault="00CC4B4D" w:rsidP="00CC4B4D" w:rsidR="00CC4B4D" w:rsidRPr="004020D1">
      <w:pPr>
        <w:rPr>
          <w:rFonts w:cs="Times New Roman" w:eastAsia="Times New Roman"/>
          <w:b/>
          <w:szCs w:val="24"/>
          <w:lang w:eastAsia="hr-HR"/>
        </w:rPr>
      </w:pPr>
    </w:p>
    <w:p w:rsidRDefault="00CC4B4D" w:rsidP="00CC4B4D" w:rsidR="00CC4B4D" w:rsidRPr="004020D1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Za dužnika </w:t>
      </w:r>
      <w:r>
        <w:rPr>
          <w:rFonts w:cs="Times New Roman" w:eastAsia="Times New Roman"/>
          <w:szCs w:val="24"/>
          <w:lang w:eastAsia="hr-HR"/>
        </w:rPr>
        <w:t>AS-METAL d.o.o.</w:t>
      </w:r>
      <w:r w:rsidRPr="004020D1">
        <w:rPr>
          <w:rFonts w:cs="Times New Roman" w:eastAsia="Times New Roman"/>
          <w:szCs w:val="24"/>
          <w:lang w:eastAsia="hr-HR"/>
        </w:rPr>
        <w:t xml:space="preserve">, OIB </w:t>
      </w:r>
      <w:r>
        <w:rPr>
          <w:rFonts w:cs="Times New Roman" w:eastAsia="Times New Roman"/>
          <w:szCs w:val="24"/>
          <w:lang w:eastAsia="hr-HR"/>
        </w:rPr>
        <w:t>08810333877</w:t>
      </w:r>
      <w:r w:rsidRPr="004020D1">
        <w:rPr>
          <w:rFonts w:cs="Times New Roman" w:eastAsia="Times New Roman"/>
          <w:szCs w:val="24"/>
          <w:lang w:eastAsia="hr-HR"/>
        </w:rPr>
        <w:t xml:space="preserve">, MBS </w:t>
      </w:r>
      <w:r w:rsidR="008140CB">
        <w:rPr>
          <w:rFonts w:cs="Times New Roman" w:eastAsia="Times New Roman"/>
          <w:szCs w:val="24"/>
          <w:lang w:eastAsia="hr-HR"/>
        </w:rPr>
        <w:t>080328609</w:t>
      </w:r>
      <w:r w:rsidRPr="004020D1">
        <w:rPr>
          <w:rFonts w:cs="Times New Roman" w:eastAsia="Times New Roman"/>
          <w:szCs w:val="24"/>
          <w:lang w:eastAsia="hr-HR"/>
        </w:rPr>
        <w:t xml:space="preserve">, iz </w:t>
      </w:r>
      <w:proofErr w:type="spellStart"/>
      <w:r w:rsidR="008140CB">
        <w:rPr>
          <w:rFonts w:cs="Times New Roman" w:eastAsia="Times New Roman"/>
          <w:szCs w:val="24"/>
          <w:lang w:eastAsia="hr-HR"/>
        </w:rPr>
        <w:t>Brdovca</w:t>
      </w:r>
      <w:proofErr w:type="spellEnd"/>
      <w:r w:rsidR="008140CB">
        <w:rPr>
          <w:rFonts w:cs="Times New Roman" w:eastAsia="Times New Roman"/>
          <w:szCs w:val="24"/>
          <w:lang w:eastAsia="hr-HR"/>
        </w:rPr>
        <w:t>, Matije Gupca 17.</w:t>
      </w:r>
    </w:p>
    <w:p w:rsidRDefault="00CC4B4D" w:rsidP="00CC4B4D" w:rsidR="00CC4B4D" w:rsidRPr="004020D1">
      <w:pPr>
        <w:ind w:left="1428"/>
        <w:contextualSpacing/>
        <w:rPr>
          <w:rFonts w:cs="Times New Roman" w:eastAsia="Times New Roman"/>
          <w:szCs w:val="24"/>
          <w:lang w:eastAsia="hr-HR"/>
        </w:rPr>
      </w:pPr>
    </w:p>
    <w:p w:rsidRDefault="00CC4B4D" w:rsidP="00CC4B4D" w:rsidR="00CC4B4D" w:rsidRPr="004020D1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Iznos duga evidentiran na temelju neizvršenih osnova za plaćanje je </w:t>
      </w:r>
      <w:r w:rsidR="008140CB">
        <w:rPr>
          <w:rFonts w:cs="Times New Roman" w:eastAsia="Times New Roman"/>
          <w:szCs w:val="24"/>
          <w:lang w:eastAsia="hr-HR"/>
        </w:rPr>
        <w:t xml:space="preserve">5.660,37 </w:t>
      </w:r>
      <w:r w:rsidRPr="004020D1">
        <w:rPr>
          <w:rFonts w:cs="Times New Roman" w:eastAsia="Times New Roman"/>
          <w:szCs w:val="24"/>
          <w:lang w:eastAsia="hr-HR"/>
        </w:rPr>
        <w:t>kn.</w:t>
      </w:r>
    </w:p>
    <w:p w:rsidRDefault="00CC4B4D" w:rsidP="00CC4B4D" w:rsidR="00CC4B4D" w:rsidRPr="004020D1">
      <w:pPr>
        <w:ind w:left="360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</w:p>
    <w:p w:rsidRDefault="00CC4B4D" w:rsidP="00CC4B4D" w:rsidR="00CC4B4D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CC4B4D" w:rsidP="00CC4B4D" w:rsidR="00CC4B4D" w:rsidRPr="004020D1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CC4B4D" w:rsidP="00CC4B4D" w:rsidR="00CC4B4D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CC4B4D" w:rsidP="00CC4B4D" w:rsidR="00CC4B4D" w:rsidRPr="004020D1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CC4B4D" w:rsidP="00CC4B4D" w:rsidR="00CC4B4D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UPOZORENJE:</w:t>
      </w:r>
    </w:p>
    <w:p w:rsidRDefault="00CC4B4D" w:rsidP="00CC4B4D" w:rsidR="00CC4B4D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CC4B4D" w:rsidP="00CC4B4D" w:rsidR="00CC4B4D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CC4B4D" w:rsidP="00CC4B4D" w:rsidR="00CC4B4D" w:rsidRPr="004020D1">
      <w:pPr>
        <w:jc w:val="center"/>
        <w:rPr>
          <w:rFonts w:cs="Times New Roman" w:eastAsia="Times New Roman"/>
          <w:szCs w:val="24"/>
          <w:lang w:eastAsia="hr-HR"/>
        </w:rPr>
      </w:pPr>
    </w:p>
    <w:p w:rsidRDefault="00CC4B4D" w:rsidP="00CC4B4D" w:rsidR="00CC4B4D" w:rsidRPr="004020D1">
      <w:pPr>
        <w:jc w:val="center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Zagreb, 13. ožujka 2017. </w:t>
      </w:r>
    </w:p>
    <w:p w:rsidRDefault="00CC4B4D" w:rsidP="00CC4B4D" w:rsidR="00CC4B4D" w:rsidRPr="004020D1">
      <w:pPr>
        <w:rPr>
          <w:rFonts w:cs="Times New Roman" w:eastAsia="Times New Roman"/>
          <w:szCs w:val="24"/>
          <w:lang w:eastAsia="hr-HR"/>
        </w:rPr>
      </w:pPr>
    </w:p>
    <w:p w:rsidRDefault="00CC4B4D" w:rsidP="00CC4B4D" w:rsidR="00CC4B4D" w:rsidRPr="004020D1">
      <w:pPr>
        <w:jc w:val="right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Sudska savjetnica</w:t>
      </w:r>
    </w:p>
    <w:p w:rsidRDefault="00CC4B4D" w:rsidP="00CC4B4D" w:rsidR="00CC4B4D" w:rsidRPr="004020D1">
      <w:pPr>
        <w:jc w:val="right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  Nikolina Mikulić </w:t>
      </w:r>
    </w:p>
    <w:p w:rsidRDefault="00CC4B4D" w:rsidP="00CC4B4D" w:rsidR="00CC4B4D" w:rsidRPr="004020D1">
      <w:pPr>
        <w:jc w:val="right"/>
        <w:rPr>
          <w:rFonts w:cs="Times New Roman" w:eastAsia="Times New Roman"/>
          <w:szCs w:val="24"/>
          <w:lang w:eastAsia="hr-HR"/>
        </w:rPr>
      </w:pPr>
    </w:p>
    <w:p w:rsidRDefault="00CC4B4D" w:rsidP="00CC4B4D" w:rsidR="00CC4B4D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DNA:</w:t>
      </w:r>
    </w:p>
    <w:p w:rsidRDefault="00CC4B4D" w:rsidP="00CC4B4D" w:rsidR="00CC4B4D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e- oglasna ploča 45 dana</w:t>
      </w:r>
    </w:p>
    <w:p w:rsidRDefault="00CC4B4D" w:rsidR="00872E39" w:rsidRPr="00CC4B4D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spis (ovdje)</w:t>
      </w:r>
    </w:p>
    <w:sectPr w:rsidSect="00ED6AA8" w:rsidR="00872E39" w:rsidRPr="00CC4B4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73C1" w:rsidR="00000000">
      <w:r>
        <w:separator/>
      </w:r>
    </w:p>
  </w:endnote>
  <w:endnote w:id="0" w:type="continuationSeparator">
    <w:p w:rsidRDefault="009C73C1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73C1" w:rsidR="00000000">
      <w:r>
        <w:separator/>
      </w:r>
    </w:p>
  </w:footnote>
  <w:footnote w:id="0" w:type="continuationSeparator">
    <w:p w:rsidRDefault="009C73C1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40CB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C73C1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40CB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4B4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C73C1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4B4D"/>
    <w:rsid w:val="008140CB"/>
    <w:rsid w:val="00872E39"/>
    <w:rsid w:val="009C73C1"/>
    <w:rsid w:val="00CC4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4B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CC4B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CC4B4D"/>
  </w:style>
  <w:style w:styleId="Brojstranice" w:type="character">
    <w:name w:val="page number"/>
    <w:basedOn w:val="Zadanifontodlomka"/>
    <w:rsid w:val="00CC4B4D"/>
  </w:style>
  <w:style w:styleId="Tekstbalonia" w:type="paragraph">
    <w:name w:val="Balloon Text"/>
    <w:basedOn w:val="Normal"/>
    <w:link w:val="TekstbaloniaChar"/>
    <w:uiPriority w:val="99"/>
    <w:semiHidden/>
    <w:unhideWhenUsed/>
    <w:rsid w:val="00CC4B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4B4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73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73C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73C1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73C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73C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4B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CC4B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CC4B4D"/>
  </w:style>
  <w:style w:styleId="Brojstranice" w:type="character">
    <w:name w:val="page number"/>
    <w:basedOn w:val="Zadanifontodlomka"/>
    <w:rsid w:val="00CC4B4D"/>
  </w:style>
  <w:style w:styleId="Tekstbalonia" w:type="paragraph">
    <w:name w:val="Balloon Text"/>
    <w:basedOn w:val="Normal"/>
    <w:link w:val="TekstbaloniaChar"/>
    <w:uiPriority w:val="99"/>
    <w:semiHidden/>
    <w:unhideWhenUsed/>
    <w:rsid w:val="00CC4B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4B4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73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73C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73C1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73C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73C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St-128/2017</izvorni_sadrzaj>
    <derivirana_varijabla naziv="DomainObject.Predmet.OznakaBroj_1">St-128/2017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AS-METAL d.o.o.</izvorni_sadrzaj>
    <derivirana_varijabla naziv="DomainObject.Predmet.ProtustrankaFormated_1">  AS-METAL d.o.o.</derivirana_varijabla>
  </DomainObject.Predmet.ProtustrankaFormated>
  <DomainObject.Predmet.ProtustrankaFormatedOIB>
    <izvorni_sadrzaj>  AS-METAL d.o.o., OIB 08810333877</izvorni_sadrzaj>
    <derivirana_varijabla naziv="DomainObject.Predmet.ProtustrankaFormatedOIB_1">  AS-METAL d.o.o., OIB 08810333877</derivirana_varijabla>
  </DomainObject.Predmet.ProtustrankaFormatedOIB>
  <DomainObject.Predmet.ProtustrankaFormatedWithAdress>
    <izvorni_sadrzaj> AS-METAL d.o.o., Matije Gupca 17, 10291 Brdovec</izvorni_sadrzaj>
    <derivirana_varijabla naziv="DomainObject.Predmet.ProtustrankaFormatedWithAdress_1"> AS-METAL d.o.o., Matije Gupca 17, 10291 Brdovec</derivirana_varijabla>
  </DomainObject.Predmet.ProtustrankaFormatedWithAdress>
  <DomainObject.Predmet.ProtustrankaFormatedWithAdressOIB>
    <izvorni_sadrzaj> AS-METAL d.o.o., OIB 08810333877, Matije Gupca 17, 10291 Brdovec</izvorni_sadrzaj>
    <derivirana_varijabla naziv="DomainObject.Predmet.ProtustrankaFormatedWithAdressOIB_1"> AS-METAL d.o.o., OIB 08810333877, Matije Gupca 17, 10291 Brdovec</derivirana_varijabla>
  </DomainObject.Predmet.ProtustrankaFormatedWithAdressOIB>
  <DomainObject.Predmet.ProtustrankaWithAdress>
    <izvorni_sadrzaj>AS-METAL d.o.o. Matije Gupca 17, 10291 Brdovec</izvorni_sadrzaj>
    <derivirana_varijabla naziv="DomainObject.Predmet.ProtustrankaWithAdress_1">AS-METAL d.o.o. Matije Gupca 17, 10291 Brdovec</derivirana_varijabla>
  </DomainObject.Predmet.ProtustrankaWithAdress>
  <DomainObject.Predmet.ProtustrankaWithAdressOIB>
    <izvorni_sadrzaj>AS-METAL d.o.o., OIB 08810333877, Matije Gupca 17, 10291 Brdovec</izvorni_sadrzaj>
    <derivirana_varijabla naziv="DomainObject.Predmet.ProtustrankaWithAdressOIB_1">AS-METAL d.o.o., OIB 08810333877, Matije Gupca 17, 10291 Brdovec</derivirana_varijabla>
  </DomainObject.Predmet.ProtustrankaWithAdressOIB>
  <DomainObject.Predmet.ProtustrankaNazivFormated>
    <izvorni_sadrzaj>AS-METAL d.o.o.</izvorni_sadrzaj>
    <derivirana_varijabla naziv="DomainObject.Predmet.ProtustrankaNazivFormated_1">AS-METAL d.o.o.</derivirana_varijabla>
  </DomainObject.Predmet.ProtustrankaNazivFormated>
  <DomainObject.Predmet.ProtustrankaNazivFormatedOIB>
    <izvorni_sadrzaj>AS-METAL d.o.o., OIB 08810333877</izvorni_sadrzaj>
    <derivirana_varijabla naziv="DomainObject.Predmet.ProtustrankaNazivFormatedOIB_1">AS-METAL d.o.o., OIB 08810333877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AS-METAL d.o.o.</item>
    </izvorni_sadrzaj>
    <derivirana_varijabla naziv="DomainObject.Predmet.ProtuStrankaListFormated_1">
      <item>AS-METAL d.o.o.</item>
    </derivirana_varijabla>
  </DomainObject.Predmet.ProtuStrankaListFormated>
  <DomainObject.Predmet.ProtuStrankaListFormatedOIB>
    <izvorni_sadrzaj>
      <item>AS-METAL d.o.o., OIB 08810333877</item>
    </izvorni_sadrzaj>
    <derivirana_varijabla naziv="DomainObject.Predmet.ProtuStrankaListFormatedOIB_1">
      <item>AS-METAL d.o.o., OIB 08810333877</item>
    </derivirana_varijabla>
  </DomainObject.Predmet.ProtuStrankaListFormatedOIB>
  <DomainObject.Predmet.ProtuStrankaListFormatedWithAdress>
    <izvorni_sadrzaj>
      <item>AS-METAL d.o.o., Matije Gupca 17, 10291 Brdovec</item>
    </izvorni_sadrzaj>
    <derivirana_varijabla naziv="DomainObject.Predmet.ProtuStrankaListFormatedWithAdress_1">
      <item>AS-METAL d.o.o., Matije Gupca 17, 10291 Brdovec</item>
    </derivirana_varijabla>
  </DomainObject.Predmet.ProtuStrankaListFormatedWithAdress>
  <DomainObject.Predmet.ProtuStrankaListFormatedWithAdressOIB>
    <izvorni_sadrzaj>
      <item>AS-METAL d.o.o., OIB 08810333877, Matije Gupca 17, 10291 Brdovec</item>
    </izvorni_sadrzaj>
    <derivirana_varijabla naziv="DomainObject.Predmet.ProtuStrankaListFormatedWithAdressOIB_1">
      <item>AS-METAL d.o.o., OIB 08810333877, Matije Gupca 17, 10291 Brdovec</item>
    </derivirana_varijabla>
  </DomainObject.Predmet.ProtuStrankaListFormatedWithAdressOIB>
  <DomainObject.Predmet.ProtuStrankaListNazivFormated>
    <izvorni_sadrzaj>
      <item>AS-METAL d.o.o.</item>
    </izvorni_sadrzaj>
    <derivirana_varijabla naziv="DomainObject.Predmet.ProtuStrankaListNazivFormated_1">
      <item>AS-METAL d.o.o.</item>
    </derivirana_varijabla>
  </DomainObject.Predmet.ProtuStrankaListNazivFormated>
  <DomainObject.Predmet.ProtuStrankaListNazivFormatedOIB>
    <izvorni_sadrzaj>
      <item>AS-METAL d.o.o., OIB 08810333877</item>
    </izvorni_sadrzaj>
    <derivirana_varijabla naziv="DomainObject.Predmet.ProtuStrankaListNazivFormatedOIB_1">
      <item>AS-METAL d.o.o., OIB 08810333877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AS-METAL d.o.o.</izvorni_sadrzaj>
    <derivirana_varijabla naziv="DomainObject.Predmet.ProtustrankaIDrugi_1">AS-METAL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AS-METAL d.o.o., OIB 08810333877, Matije Gupca 17, 10291 Brdovec</izvorni_sadrzaj>
    <derivirana_varijabla naziv="DomainObject.Predmet.ProtustrankaIDrugiAdressOIB_1">AS-METAL d.o.o., OIB 08810333877, Matije Gupca 17, 10291 Brdovec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AS-METAL d.o.o.</item>
    </izvorni_sadrzaj>
    <derivirana_varijabla naziv="DomainObject.Predmet.SudioniciListNaziv_1">
      <item>FINA Regionalni centar Zagreb</item>
      <item>AS-METAL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AS-METAL d.o.o., OIB 08810333877, Matije Gupca 17,10291 Brdovec</item>
    </izvorni_sadrzaj>
    <derivirana_varijabla naziv="DomainObject.Predmet.SudioniciListAdressOIB_1">
      <item>FINA Regionalni centar Zagreb, OIB 85821130368, Trg svibanjskih žrtava 1995. br. 1,10000 Zagreb</item>
      <item>AS-METAL d.o.o., OIB 08810333877, Matije Gupca 17,10291 Brdovec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08810333877</item>
    </izvorni_sadrzaj>
    <derivirana_varijabla naziv="DomainObject.Predmet.SudioniciListNazivOIB_1">
      <item>, OIB 85821130368</item>
      <item>, OIB 08810333877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1317</properties:Characters>
  <properties:Lines>47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2017-03-13T12:25:00Z</dcterms:created>
  <dc:creator>Nikolina Mikulić</dc:creator>
  <cp:lastModifiedBy>Nikolina Mikulić</cp:lastModifiedBy>
  <dcterms:modified xmlns:xsi="http://www.w3.org/2001/XMLSchema-instance" xsi:type="dcterms:W3CDTF">2017-03-13T12:30:00Z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