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2925" w14:paraId="4c2292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E404E0" w:rsidP="003F01E4" w:rsidR="00E404E0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3F01E4" w:rsidP="003F01E4" w:rsidR="003F01E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E404E0" w:rsidP="0065129A" w:rsidR="00E404E0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C22B56">
        <w:t>PODLOVICS d.o.o., Kardinala Alojzija Stepinca bb, Trogir, OIB: 03779921470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E404E0" w:rsidP="0065129A" w:rsidR="00E404E0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22B56">
        <w:t>PODLOVICS d.o.o., Kardinala Alojzija Stepinca bb, Trogir, OIB: 03779921470</w:t>
      </w:r>
      <w:r>
        <w:t xml:space="preserve">, zaprimljen na ovom sudu </w:t>
      </w:r>
      <w:r w:rsidR="00C22B56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E404E0" w:rsidP="00967806" w:rsidR="00E404E0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C22B56">
        <w:t>21</w:t>
      </w:r>
      <w:r>
        <w:t xml:space="preserve">. rujna 2015. godine podnio zahtjev za provedbu skraćenog stečajnog postupka nad dužnikom </w:t>
      </w:r>
      <w:r w:rsidR="00C22B56">
        <w:t>PODLOVICS d.o.o., Kardinala Alojzija Stepinca bb, Trogir, OIB: 03779921470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C22B56">
        <w:t>672</w:t>
      </w:r>
      <w:r>
        <w:t xml:space="preserve">-1 od </w:t>
      </w:r>
      <w:r w:rsidR="00C22B56">
        <w:t>24. rujna</w:t>
      </w:r>
      <w:r>
        <w:t xml:space="preserve"> 2015. godine  pokrenut postupak brisanja po čl. 7</w:t>
      </w:r>
      <w:r w:rsidR="00E404E0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E404E0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C1" w:rsidR="00B831C1">
      <w:r>
        <w:separator/>
      </w:r>
    </w:p>
  </w:endnote>
  <w:endnote w:id="0" w:type="continuationSeparator">
    <w:p w:rsidRDefault="00B831C1" w:rsidR="00B83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C1" w:rsidR="00B831C1">
      <w:r>
        <w:separator/>
      </w:r>
    </w:p>
  </w:footnote>
  <w:footnote w:id="0" w:type="continuationSeparator">
    <w:p w:rsidRDefault="00B831C1" w:rsidR="00B831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451CD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8E2E8C">
      <w:t>257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E2E8C">
      <w:t>257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01E4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2314"/>
    <w:rsid w:val="004F4486"/>
    <w:rsid w:val="004F7147"/>
    <w:rsid w:val="0051075D"/>
    <w:rsid w:val="00513BC5"/>
    <w:rsid w:val="005303C5"/>
    <w:rsid w:val="00535795"/>
    <w:rsid w:val="005451CD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E7ACD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E2E8C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B0604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831C1"/>
    <w:rsid w:val="00B97668"/>
    <w:rsid w:val="00BB3D86"/>
    <w:rsid w:val="00BB5EDE"/>
    <w:rsid w:val="00BC1BB8"/>
    <w:rsid w:val="00BC1EB9"/>
    <w:rsid w:val="00BD37FE"/>
    <w:rsid w:val="00BE64CD"/>
    <w:rsid w:val="00C071DF"/>
    <w:rsid w:val="00C07DA5"/>
    <w:rsid w:val="00C1723C"/>
    <w:rsid w:val="00C22B56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34EB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04E0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3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PODLOVICS d.o.o. za trgovinu i usluge</izvorni_sadrzaj>
    <derivirana_varijabla naziv="DomainObject.Predmet.ProtustrankaFormated_1">  PODLOVICS d.o.o. za trgovinu i usluge</derivirana_varijabla>
  </DomainObject.Predmet.ProtustrankaFormated>
  <DomainObject.Predmet.ProtustrankaFormatedOIB>
    <izvorni_sadrzaj>  PODLOVICS d.o.o. za trgovinu i usluge, OIB 03779921470</izvorni_sadrzaj>
    <derivirana_varijabla naziv="DomainObject.Predmet.ProtustrankaFormatedOIB_1">  PODLOVICS d.o.o. za trgovinu i usluge, OIB 03779921470</derivirana_varijabla>
  </DomainObject.Predmet.ProtustrankaFormatedOIB>
  <DomainObject.Predmet.ProtustrankaFormatedWithAdress>
    <izvorni_sadrzaj> PODLOVICS d.o.o. za trgovinu i usluge, Kardinala Alojzija Stepinca/bb, 21220 Trogir</izvorni_sadrzaj>
    <derivirana_varijabla naziv="DomainObject.Predmet.ProtustrankaFormatedWithAdress_1"> PODLOVICS d.o.o. za trgovinu i usluge, Kardinala Alojzija Stepinca/bb, 21220 Trogir</derivirana_varijabla>
  </DomainObject.Predmet.ProtustrankaFormatedWithAdress>
  <DomainObject.Predmet.ProtustrankaFormatedWithAdressOIB>
    <izvorni_sadrzaj> PODLOVICS d.o.o. za trgovinu i usluge, OIB 03779921470, Kardinala Alojzija Stepinca/bb, 21220 Trogir</izvorni_sadrzaj>
    <derivirana_varijabla naziv="DomainObject.Predmet.ProtustrankaFormatedWithAdressOIB_1"> PODLOVICS d.o.o. za trgovinu i usluge, OIB 03779921470, Kardinala Alojzija Stepinca/bb, 21220 Trogir</derivirana_varijabla>
  </DomainObject.Predmet.ProtustrankaFormatedWithAdressOIB>
  <DomainObject.Predmet.ProtustrankaWithAdress>
    <izvorni_sadrzaj>PODLOVICS d.o.o. za trgovinu i usluge Kardinala Alojzija Stepinca/bb, 21220 Trogir</izvorni_sadrzaj>
    <derivirana_varijabla naziv="DomainObject.Predmet.ProtustrankaWithAdress_1">PODLOVICS d.o.o. za trgovinu i usluge Kardinala Alojzija Stepinca/bb, 21220 Trogir</derivirana_varijabla>
  </DomainObject.Predmet.ProtustrankaWithAdress>
  <DomainObject.Predmet.ProtustrankaWithAdressOIB>
    <izvorni_sadrzaj>PODLOVICS d.o.o. za trgovinu i usluge, OIB 03779921470, Kardinala Alojzija Stepinca/bb, 21220 Trogir</izvorni_sadrzaj>
    <derivirana_varijabla naziv="DomainObject.Predmet.ProtustrankaWithAdressOIB_1">PODLOVICS d.o.o. za trgovinu i usluge, OIB 03779921470, Kardinala Alojzija Stepinca/bb, 21220 Trogir</derivirana_varijabla>
  </DomainObject.Predmet.ProtustrankaWithAdressOIB>
  <DomainObject.Predmet.ProtustrankaNazivFormated>
    <izvorni_sadrzaj>PODLOVICS d.o.o. za trgovinu i usluge</izvorni_sadrzaj>
    <derivirana_varijabla naziv="DomainObject.Predmet.ProtustrankaNazivFormated_1">PODLOVICS d.o.o. za trgovinu i usluge</derivirana_varijabla>
  </DomainObject.Predmet.ProtustrankaNazivFormated>
  <DomainObject.Predmet.ProtustrankaNazivFormatedOIB>
    <izvorni_sadrzaj>PODLOVICS d.o.o. za trgovinu i usluge, OIB 03779921470</izvorni_sadrzaj>
    <derivirana_varijabla naziv="DomainObject.Predmet.ProtustrankaNazivFormatedOIB_1">PODLOVICS d.o.o. za trgovinu i usluge, OIB 03779921470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28213.34</izvorni_sadrzaj>
    <derivirana_varijabla naziv="DomainObject.Predmet.TrenutnaVrijednost_1">28213.34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PODLOVICS d.o.o. za trgovinu i usluge</item>
    </izvorni_sadrzaj>
    <derivirana_varijabla naziv="DomainObject.Predmet.ProtuStrankaListFormated_1">
      <item>PODLOVICS d.o.o. za trgovinu i usluge</item>
    </derivirana_varijabla>
  </DomainObject.Predmet.ProtuStrankaListFormated>
  <DomainObject.Predmet.ProtuStrankaListFormatedOIB>
    <izvorni_sadrzaj>
      <item>PODLOVICS d.o.o. za trgovinu i usluge, OIB 03779921470</item>
    </izvorni_sadrzaj>
    <derivirana_varijabla naziv="DomainObject.Predmet.ProtuStrankaListFormatedOIB_1">
      <item>PODLOVICS d.o.o. za trgovinu i usluge, OIB 03779921470</item>
    </derivirana_varijabla>
  </DomainObject.Predmet.ProtuStrankaListFormatedOIB>
  <DomainObject.Predmet.ProtuStrankaListFormatedWithAdress>
    <izvorni_sadrzaj>
      <item>PODLOVICS d.o.o. za trgovinu i usluge, Kardinala Alojzija Stepinca/bb, 21220 Trogir</item>
    </izvorni_sadrzaj>
    <derivirana_varijabla naziv="DomainObject.Predmet.ProtuStrankaListFormatedWithAdress_1">
      <item>PODLOVICS d.o.o. za trgovinu i usluge, Kardinala Alojzija Stepinca/bb, 21220 Trogir</item>
    </derivirana_varijabla>
  </DomainObject.Predmet.ProtuStrankaListFormatedWithAdress>
  <DomainObject.Predmet.ProtuStrankaListFormatedWithAdressOIB>
    <izvorni_sadrzaj>
      <item>PODLOVICS d.o.o. za trgovinu i usluge, OIB 03779921470, Kardinala Alojzija Stepinca/bb, 21220 Trogir</item>
    </izvorni_sadrzaj>
    <derivirana_varijabla naziv="DomainObject.Predmet.ProtuStrankaListFormatedWithAdressOIB_1">
      <item>PODLOVICS d.o.o. za trgovinu i usluge, OIB 03779921470, Kardinala Alojzija Stepinca/bb, 21220 Trogir</item>
    </derivirana_varijabla>
  </DomainObject.Predmet.ProtuStrankaListFormatedWithAdressOIB>
  <DomainObject.Predmet.ProtuStrankaListNazivFormated>
    <izvorni_sadrzaj>
      <item>PODLOVICS d.o.o. za trgovinu i usluge</item>
    </izvorni_sadrzaj>
    <derivirana_varijabla naziv="DomainObject.Predmet.ProtuStrankaListNazivFormated_1">
      <item>PODLOVICS d.o.o. za trgovinu i usluge</item>
    </derivirana_varijabla>
  </DomainObject.Predmet.ProtuStrankaListNazivFormated>
  <DomainObject.Predmet.ProtuStrankaListNazivFormatedOIB>
    <izvorni_sadrzaj>
      <item>PODLOVICS d.o.o. za trgovinu i usluge, OIB 03779921470</item>
    </izvorni_sadrzaj>
    <derivirana_varijabla naziv="DomainObject.Predmet.ProtuStrankaListNazivFormatedOIB_1">
      <item>PODLOVICS d.o.o. za trgovinu i usluge, OIB 03779921470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PODLOVICS d.o.o. za trgovinu i usluge</izvorni_sadrzaj>
    <derivirana_varijabla naziv="DomainObject.Predmet.ProtustrankaIDrugi_1">PODLOVICS d.o.o.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PODLOVICS d.o.o. za trgovinu i usluge, OIB 03779921470, Kardinala Alojzija Stepinca/bb, 21220 Trogir</izvorni_sadrzaj>
    <derivirana_varijabla naziv="DomainObject.Predmet.ProtustrankaIDrugiAdressOIB_1">PODLOVICS d.o.o. za trgovinu i usluge, OIB 03779921470, Kardinala Alojzija Stepinca/bb,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PODLOVICS d.o.o. za trgovinu i usluge</item>
    </izvorni_sadrzaj>
    <derivirana_varijabla naziv="DomainObject.Predmet.SudioniciListNaziv_1">
      <item>FINA SPLIT</item>
      <item>PODLOVICS d.o.o. za trgovinu i usluge</item>
    </derivirana_varijabla>
  </DomainObject.Predmet.SudioniciListNaziv>
  <DomainObject.Predmet.SudioniciListAdressOIB>
    <izvorni_sadrzaj>
      <item>FINA SPLIT, Mažuranićevo šetalište 24 b,21000 Split</item>
      <item>PODLOVICS d.o.o. za trgovinu i usluge, OIB 03779921470, Kardinala Alojzija Stepinca/bb,21220 Trogir</item>
    </izvorni_sadrzaj>
    <derivirana_varijabla naziv="DomainObject.Predmet.SudioniciListAdressOIB_1">
      <item>FINA SPLIT, Mažuranićevo šetalište 24 b,21000 Split</item>
      <item>PODLOVICS d.o.o. za trgovinu i usluge, OIB 03779921470, Kardinala Alojzija Stepinca/bb,21220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03779921470</item>
    </izvorni_sadrzaj>
    <derivirana_varijabla naziv="DomainObject.Predmet.SudioniciListNazivOIB_1">
      <item>, OIB null</item>
      <item>, OIB 03779921470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DAC0C-02F6-466F-B3D0-BF1D7C550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1979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2015-10-28T11:24:00Z</dcterms:created>
  <dc:creator>nmarkovic</dc:creator>
  <cp:lastModifiedBy>Katarina Mikulić</cp:lastModifiedBy>
  <cp:lastPrinted>2015-10-29T08:01:00Z</cp:lastPrinted>
  <dcterms:modified xmlns:xsi="http://www.w3.org/2001/XMLSchema-instance" xsi:type="dcterms:W3CDTF">2015-10-29T09:22:00Z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