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5644" w14:paraId="8815644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23F1F">
        <w:t>50</w:t>
      </w:r>
      <w:r w:rsidR="00251BF7">
        <w:t>7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623F1F" w:rsidRPr="00780671">
        <w:t>QUALITY j.d.o.o., Zagreb, Lhotkina 24, OIB 49635993528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251BF7">
        <w:t>9.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23F1F" w:rsidRPr="00780671">
        <w:t>QUALITY j.d.o.o., Zagreb, Lhotkina 24, OIB 49635993528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251BF7">
        <w:t>9. svibnja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251BF7">
        <w:t>0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E6257">
        <w:t>Marinko Paić, Zagreb, VI. Požarinje 6</w:t>
      </w:r>
      <w:r w:rsidR="00A42F27" w:rsidRPr="00357BEE">
        <w:t>, OIB</w:t>
      </w:r>
      <w:r w:rsidR="004C3C15">
        <w:t xml:space="preserve"> </w:t>
      </w:r>
      <w:r w:rsidR="003E6257">
        <w:t>55654806007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23F1F" w:rsidRPr="00780671">
        <w:t>QUALITY j.d.o.o., Zagreb, Lhotkina 24, OIB 49635993528</w:t>
      </w:r>
      <w:r w:rsidR="008C5EB2">
        <w:t xml:space="preserve">, s danom </w:t>
      </w:r>
      <w:r w:rsidR="00251BF7">
        <w:t>9.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23F1F" w:rsidRPr="00780671">
        <w:t>QUALITY j.d.o.o., Zagreb, Lhotkina 24, OIB 49635993528</w:t>
      </w:r>
      <w:r>
        <w:t>, će biti brisan iz sudskog registra ovog suda.</w:t>
      </w:r>
    </w:p>
    <w:p w:rsidRDefault="002A0E04" w:rsidP="002A0E04" w:rsidR="002A0E04">
      <w:pPr>
        <w:pStyle w:val="Odlomakpopisa"/>
      </w:pPr>
    </w:p>
    <w:p w:rsidRDefault="002A0E04" w:rsidP="002A0E04" w:rsidR="002A0E04">
      <w:pPr>
        <w:pStyle w:val="Odlomakpopisa"/>
        <w:numPr>
          <w:ilvl w:val="0"/>
          <w:numId w:val="9"/>
        </w:numPr>
        <w:jc w:val="both"/>
      </w:pPr>
      <w:r>
        <w:t>Nalaže se Financijskoj agenciji da naloži banci prijenos zaplijenjenog iznosa predujma od 3.870,00 kn na račun ovog suda IBAN: HR9223900011300000460, model HR00, pozivom na broj 507-17.</w:t>
      </w:r>
    </w:p>
    <w:p w:rsidRDefault="004C3C15" w:rsidP="002A0E04" w:rsidR="004C3C15"/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713A4B" w:rsidP="00713A4B" w:rsidR="00713A4B">
      <w:pPr>
        <w:ind w:firstLine="708"/>
        <w:jc w:val="both"/>
      </w:pPr>
      <w:r>
        <w:t xml:space="preserve">FINA-a Regionalni centar Zagreb, podnijela je ovom sudu dana 16. veljače 2017. prijedlog za otvaranje stečajnog postupka nad dužnikom </w:t>
      </w:r>
      <w:r w:rsidRPr="00780671">
        <w:t>QUALITY j.d.o.o., Zagreb, Lhotkina 24, OIB 49635993528</w:t>
      </w:r>
      <w:r>
        <w:t xml:space="preserve">. </w:t>
      </w:r>
    </w:p>
    <w:p w:rsidRDefault="00713A4B" w:rsidP="00713A4B" w:rsidR="00713A4B">
      <w:pPr>
        <w:ind w:firstLine="708"/>
        <w:jc w:val="both"/>
      </w:pPr>
      <w:r>
        <w:t xml:space="preserve"> </w:t>
      </w:r>
    </w:p>
    <w:p w:rsidRDefault="00713A4B" w:rsidP="00713A4B" w:rsidR="00713A4B">
      <w:pPr>
        <w:ind w:firstLine="708"/>
        <w:jc w:val="both"/>
      </w:pPr>
      <w:r>
        <w:lastRenderedPageBreak/>
        <w:t xml:space="preserve">Prijedlog je podnesen temeljem odredbe članka 110. stavka 1. Stečajnog zakona (Narodne novine broj 78/15, 104/17, dalje u tekstu: SZ-a). U prijedlogu predlagatelj navodi da na dan 13. veljače 2017. godine dužnik u Očevidniku redoslijeda osnova za plaćanje ima evidentirane neizvršene osnove za plaćanje u neprekinutom razdoblju od 120 dana u ukupnom iznosu od 37.464,45 kn, te da dužnik ima jednog zaposlenog. </w:t>
      </w:r>
    </w:p>
    <w:p w:rsidRDefault="00713A4B" w:rsidP="00713A4B" w:rsidR="00713A4B">
      <w:pPr>
        <w:ind w:firstLine="708"/>
        <w:jc w:val="both"/>
      </w:pPr>
    </w:p>
    <w:p w:rsidRDefault="00713A4B" w:rsidP="00713A4B" w:rsidR="00713A4B" w:rsidRPr="005F7ED3">
      <w:pPr>
        <w:ind w:firstLine="708"/>
        <w:jc w:val="both"/>
      </w:pPr>
      <w:r>
        <w:t>Rješenjem ovog suda posl.br. 4 St-507/17 od 1. rujna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22. studeni 2017. godine.</w:t>
      </w:r>
    </w:p>
    <w:p w:rsidRDefault="00713A4B" w:rsidP="00713A4B" w:rsidR="00713A4B" w:rsidRPr="005F7ED3">
      <w:pPr>
        <w:jc w:val="both"/>
      </w:pPr>
    </w:p>
    <w:p w:rsidRDefault="00713A4B" w:rsidP="00713A4B" w:rsidR="00713A4B">
      <w:pPr>
        <w:ind w:firstLine="708"/>
        <w:jc w:val="both"/>
      </w:pPr>
      <w:r>
        <w:t xml:space="preserve">Podneskom od 5. rujna 2017. godine FINA je izvijestila sud da ostaje kod prijedloga za otvaranje stečajnog postupka. </w:t>
      </w:r>
    </w:p>
    <w:p w:rsidRDefault="00713A4B" w:rsidP="00713A4B" w:rsidR="00713A4B">
      <w:pPr>
        <w:ind w:firstLine="708"/>
        <w:jc w:val="both"/>
      </w:pPr>
    </w:p>
    <w:p w:rsidRDefault="00713A4B" w:rsidP="00713A4B" w:rsidR="00713A4B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22. studenog 2017. godine, niti na ročište radi rasprave o pretpostavkama za otvaranje stečajnog postupka od 14. veljače 2018. godine, nisu pristupili niti predlagatelj, niti dužnik, niti zakonski zastupnik dužnika, a niti je dužnik postupio po zaključku suda od 1. rujna 2017. godine da dostavi sudu popis imovine i obveza dužnika. Sud je zaključkom od 24. studenog 2017. godine zatražio od javnih tijela koja vode evidenciju o određenoj vrsti imovine dostavu podataka iz njihovih službenih evidencija o tome da li je dužnik evidentiran kao vlasnik imovine. </w:t>
      </w:r>
    </w:p>
    <w:p w:rsidRDefault="00713A4B" w:rsidP="00713A4B" w:rsidR="00713A4B">
      <w:pPr>
        <w:ind w:firstLine="708"/>
        <w:jc w:val="both"/>
      </w:pPr>
    </w:p>
    <w:p w:rsidRDefault="00713A4B" w:rsidP="00713A4B" w:rsidR="00713A4B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16 i 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</w:t>
      </w:r>
      <w:r>
        <w:t xml:space="preserve"> od</w:t>
      </w:r>
      <w:r w:rsidRPr="00A44D76">
        <w:t xml:space="preserve"> </w:t>
      </w:r>
      <w:r>
        <w:t>22. studenog 2017. godine (list 20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29. studenog </w:t>
      </w:r>
      <w:r w:rsidRPr="00A44D76">
        <w:t xml:space="preserve">2017. godine (list </w:t>
      </w:r>
      <w:r>
        <w:t>22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28. studenog 2017. godine (list 21 spisa) utvrđeno je da dužnik nije evidentiran kao vlasnik vozila. Uvidom u </w:t>
      </w:r>
      <w:r w:rsidRPr="003A3ECE">
        <w:t>uvjeren</w:t>
      </w:r>
      <w:r>
        <w:t>je Državne geodetske uprave od 11. prosinca</w:t>
      </w:r>
      <w:r w:rsidRPr="003A3ECE">
        <w:t xml:space="preserve"> 2017. godine (list </w:t>
      </w:r>
      <w:r>
        <w:t>25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12. prosinca</w:t>
      </w:r>
      <w:r w:rsidRPr="00A44D76">
        <w:t xml:space="preserve"> 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713A4B" w:rsidP="00713A4B" w:rsidR="00713A4B">
      <w:pPr>
        <w:ind w:firstLine="708"/>
        <w:jc w:val="both"/>
      </w:pPr>
    </w:p>
    <w:p w:rsidRDefault="00713A4B" w:rsidP="00713A4B" w:rsidR="00713A4B">
      <w:pPr>
        <w:ind w:firstLine="708"/>
        <w:jc w:val="both"/>
      </w:pPr>
      <w:r>
        <w:t xml:space="preserve">Nadalje, uvidom u potvrdu FINA-e o blokadi računa i novčanih sredstava dužnika od 28. studenog 2017. godine (list 19 spisa) sud je utvrdio da na dan izdavanja potvrde u Očevidniku redoslijeda osnova za plaćanje dužnik ima evidentirane neizvršene osnove za plaćanje u neprekinutom razdoblju od 407 dana, time da nepodmirene obveze na dan izdavanja potvrde iznose 58.067,69 kn. </w:t>
      </w:r>
    </w:p>
    <w:p w:rsidRDefault="00713A4B" w:rsidP="00713A4B" w:rsidR="00713A4B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</w:t>
      </w:r>
      <w:r>
        <w:lastRenderedPageBreak/>
        <w:t>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713A4B">
        <w:t>28. studenog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713A4B">
        <w:t>50</w:t>
      </w:r>
      <w:r w:rsidR="005E6E20">
        <w:t>7</w:t>
      </w:r>
      <w:r w:rsidR="005555FF">
        <w:t>/1</w:t>
      </w:r>
      <w:r w:rsidR="00F275E4">
        <w:t>7</w:t>
      </w:r>
      <w:r w:rsidRPr="00692A21">
        <w:t xml:space="preserve"> od </w:t>
      </w:r>
      <w:r w:rsidR="00713A4B">
        <w:t>14. veljače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E6E20">
        <w:t>9. svibnja</w:t>
      </w:r>
      <w:r w:rsidR="00D30745">
        <w:t xml:space="preserve"> 2018</w:t>
      </w:r>
      <w:r w:rsidRPr="00692A21">
        <w:t xml:space="preserve">. nije uplaćen predujam za pokriće troškova stečajnog postupka, na plaćanje kojeg su pozvani </w:t>
      </w:r>
      <w:r w:rsidRPr="00692A21">
        <w:lastRenderedPageBreak/>
        <w:t>vjerovnici rješenje</w:t>
      </w:r>
      <w:r w:rsidR="00667114" w:rsidRPr="00692A21">
        <w:t>m</w:t>
      </w:r>
      <w:r w:rsidRPr="00692A21">
        <w:t xml:space="preserve"> od </w:t>
      </w:r>
      <w:r w:rsidR="00713A4B">
        <w:t>14. veljače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13A4B">
        <w:t>14. veljače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2A0E04" w:rsidP="00C515B4" w:rsidR="002A0E04">
      <w:pPr>
        <w:ind w:firstLine="708"/>
        <w:jc w:val="both"/>
      </w:pPr>
    </w:p>
    <w:p w:rsidRDefault="002A0E04" w:rsidP="002A0E04" w:rsidR="002A0E04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Slijedom navedenog, a obzirom da je FINA u prijedlogu za otvaranje stečajnog postupka obavijestila suda da na ime predujma za namirenje troškova stečajnoga postupka ima zaplijenjena novčana sredstva u iznosu od 3.870,00 kn,  riješeno je kao pod točkom V. izreke ovog rješenja.</w:t>
      </w:r>
    </w:p>
    <w:p w:rsidRDefault="002A0E04" w:rsidP="00C515B4" w:rsidR="002A0E04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5E6E20">
        <w:t>9.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93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623F1F">
      <w:t>50</w:t>
    </w:r>
    <w:r w:rsidR="005E6E20">
      <w:t>7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30C6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A0E04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E6257"/>
    <w:rsid w:val="00401BEE"/>
    <w:rsid w:val="00405CEA"/>
    <w:rsid w:val="00415C28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6CC"/>
    <w:rsid w:val="005D0EB4"/>
    <w:rsid w:val="005D1623"/>
    <w:rsid w:val="005D5F5F"/>
    <w:rsid w:val="005E67DB"/>
    <w:rsid w:val="005E6E20"/>
    <w:rsid w:val="005F5763"/>
    <w:rsid w:val="005F71CE"/>
    <w:rsid w:val="00602765"/>
    <w:rsid w:val="00623F1F"/>
    <w:rsid w:val="006360F9"/>
    <w:rsid w:val="00640F2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3A4B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3193A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730C8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3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3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St-507/2017-21</izvorni_sadrzaj>
    <derivirana_varijabla naziv="DomainObject.Oznaka_1">St-507/2017-21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jednostavno društvo s ograničenom odgovornošću za ugostiteljstvo zastupanog po punomoćniku Tomislav Švagelj</izvorni_sadrzaj>
    <derivirana_varijabla naziv="DomainObject.Predmet.ProtustrankaFormated_1">  QUALITY jednostavno društvo s ograničenom odgovornošću za ugostiteljstvo zastupanog po punomoćniku Tomislav Švagelj</derivirana_varijabla>
  </DomainObject.Predmet.ProtustrankaFormated>
  <DomainObject.Predmet.ProtustrankaFormatedOIB>
    <izvorni_sadrzaj>  QUALITY jednostavno društvo s ograničenom odgovornošću za ugostiteljstvo, OIB 49635993528 zastupanog po punomoćniku Tomislav Švagelj</izvorni_sadrzaj>
    <derivirana_varijabla naziv="DomainObject.Predmet.ProtustrankaFormatedOIB_1">  QUALITY jednostavno društvo s ograničenom odgovornošću za ugostiteljstvo, OIB 49635993528 zastupanog po punomoćniku Tomislav Švagelj</derivirana_varijabla>
  </DomainObject.Predmet.ProtustrankaFormatedOIB>
  <DomainObject.Predmet.ProtustrankaFormatedWithAdress>
    <izvorni_sadrzaj> QUALITY jednostavno društvo s ograničenom odgovornošću za ugostiteljstvo, Lhotkina 24, 10000 Zagreb zastupanog po punomoćniku Tomislav Švagelj</izvorni_sadrzaj>
    <derivirana_varijabla naziv="DomainObject.Predmet.ProtustrankaFormatedWithAdress_1"> QUALITY jednostavno društvo s ograničenom odgovornošću za ugostiteljstvo, Lhotkina 24, 10000 Zagreb zastupanog po punomoćniku Tomislav Švagelj</derivirana_varijabla>
  </DomainObject.Predmet.ProtustrankaFormatedWithAdress>
  <DomainObject.Predmet.ProtustrankaFormatedWithAdressOIB>
    <izvorni_sadrzaj> QUALITY jednostavno društvo s ograničenom odgovornošću za ugostiteljstvo, OIB 49635993528, Lhotkina 24, 10000 Zagreb zastupanog po punomoćniku Tomislav Švagelj</izvorni_sadrzaj>
    <derivirana_varijabla naziv="DomainObject.Predmet.ProtustrankaFormatedWithAdressOIB_1"> QUALITY jednostavno društvo s ograničenom odgovornošću za ugostiteljstvo, OIB 49635993528, Lhotkina 24, 10000 Zagreb zastupanog po punomoćniku Tomislav Švagelj</derivirana_varijabla>
  </DomainObject.Predmet.ProtustrankaFormatedWithAdressOIB>
  <DomainObject.Predmet.ProtustrankaWithAdress>
    <izvorni_sadrzaj>QUALITY jednostavno društvo s ograničenom odgovornošću za ugostiteljstvo Lhotkina 24, 10000 Zagreb</izvorni_sadrzaj>
    <derivirana_varijabla naziv="DomainObject.Predmet.ProtustrankaWithAdress_1">QUALITY jednostavno društvo s ograničenom odgovornošću za ugostiteljstvo Lhotkina 24, 10000 Zagreb</derivirana_varijabla>
  </DomainObject.Predmet.ProtustrankaWithAdress>
  <DomainObject.Predmet.ProtustrankaWithAdressOIB>
    <izvorni_sadrzaj>QUALITY jednostavno društvo s ograničenom odgovornošću za ugostiteljstvo, OIB 49635993528, Lhotkina 24, 10000 Zagreb</izvorni_sadrzaj>
    <derivirana_varijabla naziv="DomainObject.Predmet.ProtustrankaWithAdressOIB_1">QUALITY jednostavno društvo s ograničenom odgovornošću za ugostiteljstvo, OIB 49635993528, Lhotkina 24, 10000 Zagreb</derivirana_varijabla>
  </DomainObject.Predmet.ProtustrankaWithAdressOIB>
  <DomainObject.Predmet.ProtustrankaNazivFormated>
    <izvorni_sadrzaj>QUALITY jednostavno društvo s ograničenom odgovornošću za ugostiteljstvo</izvorni_sadrzaj>
    <derivirana_varijabla naziv="DomainObject.Predmet.ProtustrankaNazivFormated_1">QUALITY jednostavno društvo s ograničenom odgovornošću za ugostiteljstvo</derivirana_varijabla>
  </DomainObject.Predmet.ProtustrankaNazivFormated>
  <DomainObject.Predmet.ProtustrankaNazivFormatedOIB>
    <izvorni_sadrzaj>QUALITY jednostavno društvo s ograničenom odgovornošću za ugostiteljstvo, OIB 49635993528</izvorni_sadrzaj>
    <derivirana_varijabla naziv="DomainObject.Predmet.ProtustrankaNazivFormatedOIB_1">QUALITY jednostavno društvo s ograničenom odgovornošću za ugostiteljstvo, OIB 49635993528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QUALITY jednostavno društvo s ograničenom odgovornošću za ugostiteljstvo zastupanog po punomoćniku Tomislav Švagelj</item>
    </izvorni_sadrzaj>
    <derivirana_varijabla naziv="DomainObject.Predmet.ProtuStrankaListFormated_1">
      <item>QUALITY jednostavno društvo s ograničenom odgovornošću za ugostiteljstvo zastupanog po punomoćniku Tomislav Švagelj</item>
    </derivirana_varijabla>
  </DomainObject.Predmet.ProtuStrankaListFormated>
  <DomainObject.Predmet.ProtuStrankaListFormatedOIB>
    <izvorni_sadrzaj>
      <item>QUALITY jednostavno društvo s ograničenom odgovornošću za ugostiteljstvo, OIB 49635993528 zastupanog po punomoćniku Tomislav Švagelj</item>
    </izvorni_sadrzaj>
    <derivirana_varijabla naziv="DomainObject.Predmet.ProtuStrankaListFormatedOIB_1">
      <item>QUALITY jednostavno društvo s ograničenom odgovornošću za ugostiteljstvo, OIB 49635993528 zastupanog po punomoćniku Tomislav Švagelj</item>
    </derivirana_varijabla>
  </DomainObject.Predmet.ProtuStrankaListFormatedOIB>
  <DomainObject.Predmet.ProtuStrankaListFormatedWithAdress>
    <izvorni_sadrzaj>
      <item>QUALITY jednostavno društvo s ograničenom odgovornošću za ugostiteljstvo, Lhotkina 24, 10000 Zagreb zastupanog po punomoćniku Tomislav Švagelj</item>
    </izvorni_sadrzaj>
    <derivirana_varijabla naziv="DomainObject.Predmet.ProtuStrankaListFormatedWithAdress_1">
      <item>QUALITY jednostavno društvo s ograničenom odgovornošću za ugostiteljstvo, Lhotkina 24, 10000 Zagreb zastupanog po punomoćniku Tomislav Švagelj</item>
    </derivirana_varijabla>
  </DomainObject.Predmet.ProtuStrankaListFormatedWithAdress>
  <DomainObject.Predmet.ProtuStrankaListFormatedWithAdressOIB>
    <izvorni_sadrzaj>
      <item>QUALITY jednostavno društvo s ograničenom odgovornošću za ugostiteljstvo, OIB 49635993528, Lhotkina 24, 10000 Zagreb zastupanog po punomoćniku Tomislav Švagelj</item>
    </izvorni_sadrzaj>
    <derivirana_varijabla naziv="DomainObject.Predmet.ProtuStrankaListFormatedWithAdressOIB_1">
      <item>QUALITY jednostavno društvo s ograničenom odgovornošću za ugostiteljstvo, OIB 49635993528, Lhotkina 24, 10000 Zagreb zastupanog po punomoćniku Tomislav Švagelj</item>
    </derivirana_varijabla>
  </DomainObject.Predmet.ProtuStrankaListFormatedWithAdressOIB>
  <DomainObject.Predmet.ProtuStrankaListNazivFormated>
    <izvorni_sadrzaj>
      <item>QUALITY jednostavno društvo s ograničenom odgovornošću za ugostiteljstvo</item>
    </izvorni_sadrzaj>
    <derivirana_varijabla naziv="DomainObject.Predmet.ProtuStrankaListNazivFormated_1">
      <item>QUALITY jednostavno društvo s ograničenom odgovornošću za ugostiteljstvo</item>
    </derivirana_varijabla>
  </DomainObject.Predmet.ProtuStrankaListNazivFormated>
  <DomainObject.Predmet.ProtuStrankaListNazivFormatedOIB>
    <izvorni_sadrzaj>
      <item>QUALITY jednostavno društvo s ograničenom odgovornošću za ugostiteljstvo, OIB 49635993528</item>
    </izvorni_sadrzaj>
    <derivirana_varijabla naziv="DomainObject.Predmet.ProtuStrankaListNazivFormatedOIB_1">
      <item>QUALITY jednostavno društvo s ograničenom odgovornošću za ugostiteljstvo, OIB 49635993528</item>
    </derivirana_varijabla>
  </DomainObject.Predmet.ProtuStrankaListNazivFormatedOIB>
  <DomainObject.Predmet.OstaliListFormated>
    <izvorni_sadrzaj>
      <item>Tomislav Švagelj punomoćnik sudionika u postupku QUALITY jednostavno društvo s ograničenom odgovornošću za ugostiteljstvo</item>
    </izvorni_sadrzaj>
    <derivirana_varijabla naziv="DomainObject.Predmet.OstaliListFormated_1">
      <item>Tomislav Švagelj punomoćnik sudionika u postupku QUALITY jednostavno društvo s ograničenom odgovornošću za ugostiteljstvo</item>
    </derivirana_varijabla>
  </DomainObject.Predmet.OstaliListFormated>
  <DomainObject.Predmet.OstaliListFormatedOIB>
    <izvorni_sadrzaj>
      <item>Tomislav Švagelj, OIB 23111224307 punomoćnik sudionika u postupku QUALITY jednostavno društvo s ograničenom odgovornošću za ugostiteljstvo</item>
    </izvorni_sadrzaj>
    <derivirana_varijabla naziv="DomainObject.Predmet.OstaliListFormatedOIB_1">
      <item>Tomislav Švagelj, OIB 23111224307 punomoćnik sudionika u postupku QUALITY jednostavno društvo s ograničenom odgovornošću za ugostiteljstvo</item>
    </derivirana_varijabla>
  </DomainObject.Predmet.OstaliListFormatedOIB>
  <DomainObject.Predmet.OstaliListFormatedWithAdress>
    <izvorni_sadrzaj>
      <item>Tomislav Švagelj, Lhotkina 24, 10000 Zagreb punomoćnik sudionika u postupku QUALITY jednostavno društvo s ograničenom odgovornošću za ugostiteljstvo</item>
    </izvorni_sadrzaj>
    <derivirana_varijabla naziv="DomainObject.Predmet.OstaliListFormatedWithAdress_1">
      <item>Tomislav Švagelj, Lhotkina 24, 10000 Zagreb punomoćnik sudionika u postupku QUALITY jednostavno društvo s ograničenom odgovornošću za ugostiteljstvo</item>
    </derivirana_varijabla>
  </DomainObject.Predmet.OstaliListFormatedWithAdress>
  <DomainObject.Predmet.OstaliListFormatedWithAdressOIB>
    <izvorni_sadrzaj>
      <item>Tomislav Švagelj, OIB 23111224307, Lhotkina 24, 10000 Zagreb punomoćnik sudionika u postupku QUALITY jednostavno društvo s ograničenom odgovornošću za ugostiteljstvo</item>
    </izvorni_sadrzaj>
    <derivirana_varijabla naziv="DomainObject.Predmet.OstaliListFormatedWithAdressOIB_1">
      <item>Tomislav Švagelj, OIB 23111224307, Lhotkina 24, 10000 Zagreb punomoćnik sudionika u postupku QUALITY jednostavno društvo s ograničenom odgovornošću za ugostiteljstvo</item>
    </derivirana_varijabla>
  </DomainObject.Predmet.OstaliListFormatedWithAdressOIB>
  <DomainObject.Predmet.OstaliListNazivFormated>
    <izvorni_sadrzaj>
      <item>Tomislav Švagelj</item>
    </izvorni_sadrzaj>
    <derivirana_varijabla naziv="DomainObject.Predmet.OstaliListNazivFormated_1">
      <item>Tomislav Švagelj</item>
    </derivirana_varijabla>
  </DomainObject.Predmet.OstaliListNazivFormated>
  <DomainObject.Predmet.OstaliListNazivFormatedOIB>
    <izvorni_sadrzaj>
      <item>Tomislav Švagelj, OIB 23111224307</item>
    </izvorni_sadrzaj>
    <derivirana_varijabla naziv="DomainObject.Predmet.OstaliListNazivFormatedOIB_1">
      <item>Tomislav Švagelj, OIB 23111224307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St-507/2017-21</izvorni_sadrzaj>
    <derivirana_varijabla naziv="DomainObject.PoslovniBrojDokumenta_1">St-507/2017-21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QUALITY jednostavno društvo s ograničenom odgovornošću za ugostiteljstvo</izvorni_sadrzaj>
    <derivirana_varijabla naziv="DomainObject.Predmet.ProtustrankaIDrugi_1">QUALITY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QUALITY jednostavno društvo s ograničenom odgovornošću za ugostiteljstvo, OIB 49635993528, Lhotkina 24, 10000 Zagreb</izvorni_sadrzaj>
    <derivirana_varijabla naziv="DomainObject.Predmet.ProtustrankaIDrugiAdressOIB_1">QUALITY jednostavno društvo s ograničenom odgovornošću za ugostiteljstvo, OIB 49635993528, Lhotkina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QUALITY jednostavno društvo s ograničenom odgovornošću za ugostiteljstvo</item>
      <item>Tomislav Švagelj</item>
    </izvorni_sadrzaj>
    <derivirana_varijabla naziv="DomainObject.Predmet.SudioniciListNaziv_1">
      <item>FINA Regionalni centar Zagreb</item>
      <item>QUALITY jednostavno društvo s ograničenom odgovornošću za ugostiteljstvo</item>
      <item>Tomislav Švagelj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izvorni_sadrzaj>
    <derivirana_varijabla naziv="DomainObject.Predmet.SudioniciListAdressOIB_1"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49635993528</item>
      <item>, OIB 23111224307</item>
    </izvorni_sadrzaj>
    <derivirana_varijabla naziv="DomainObject.Predmet.SudioniciListNazivOIB_1">
      <item>, OIB 85821130368</item>
      <item>, OIB 49635993528</item>
      <item>, OIB 23111224307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1586</properties:Words>
  <properties:Characters>8895</properties:Characters>
  <properties:Lines>178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2018-05-09T08:02:00Z</dcterms:created>
  <dc:creator>Korisnik</dc:creator>
  <cp:lastModifiedBy>Goranka Boljkovac</cp:lastModifiedBy>
  <cp:lastPrinted>2018-05-09T07:53:00Z</cp:lastPrinted>
  <dcterms:modified xmlns:xsi="http://www.w3.org/2001/XMLSchema-instance" xsi:type="dcterms:W3CDTF">2018-05-09T08:10:00Z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St-507/2017-21 / Odluka - Rješenje - otvaranje i zaključenje stečajnog postupka (čl. 132) (RJEŠENJE.)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