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0b17" w14:paraId="9280b1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St-195/2017-5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D6E19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NIL jednostavno društvo s ograničenom odgovornošću za ugostiteljstvo i trgovinu, Daruvarski Brestovac, Daruvarski Brestovac 16, MBS: 010095802, OIB: 38302028592, 17. srpnja</w:t>
      </w:r>
      <w:r w:rsidRPr="007D6E19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r i j e š i o   j e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I. Pozivaju se osobe koje imaju interes za provedbom stečajnog postupka nad  dužnikom NIL jednostavno društvo s ograničenom odgovornošću za ugostiteljstvo i trgovinu, Daruvarski Brestovac, Daruvarski Brestovac 16, MBS: 010095802, OIB: 38302028592,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7D6E19">
        <w:rPr>
          <w:rFonts w:cs="Times New Roman" w:eastAsia="Times New Roman"/>
          <w:noProof/>
          <w:szCs w:val="20"/>
          <w:lang w:eastAsia="hr-HR"/>
        </w:rPr>
        <w:t xml:space="preserve"> model HR05 540-195-17.           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7D6E19">
        <w:rPr>
          <w:rFonts w:cs="Times New Roman" w:eastAsia="Times New Roman"/>
          <w:szCs w:val="20"/>
          <w:lang w:eastAsia="hr-HR"/>
        </w:rPr>
        <w:t>toč</w:t>
      </w:r>
      <w:proofErr w:type="spellEnd"/>
      <w:r w:rsidRPr="007D6E19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Obrazloženje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16. veljače 2017. podnijela prijedlog za otvaranje stečajnog postupka nad dužnikom. </w:t>
      </w:r>
      <w:r w:rsidRPr="007D6E19">
        <w:rPr>
          <w:rFonts w:cs="Times New Roman" w:eastAsia="Times New Roman"/>
          <w:szCs w:val="20"/>
          <w:lang w:eastAsia="hr-HR"/>
        </w:rPr>
        <w:t xml:space="preserve">U prijedlogu navodi da na dan 6. veljače 2017. dužnik u Očevidniku redoslijeda osnova za plaćanje ima evidentirane neizvršene osnove za plaćanje u neprekinutom razdoblju od 120 dana, u ukupnom iznosu od 12.694,52 kn, u koji iznos je uračunata kamata i naknada Financijske agencije za provedbu ovrhe na novčanim sredstvima. Prema podacima koje je FINI dostavio Hrvatski zavod za mirovinsko osiguranje </w:t>
      </w:r>
      <w:r w:rsidRPr="007D6E19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lastRenderedPageBreak/>
        <w:t xml:space="preserve">Temeljem čl.123. st.1. i čl.128. st.1. i 5. SZ-a zakazano je ročište radi izjašnjenja o prijedlogu i rasprave o uvjetima za otvaranje stečajnog postupka na koje su pozvani predlagatelj Financijska agencija i zakonski zastupnik dužnika Robert </w:t>
      </w:r>
      <w:proofErr w:type="spellStart"/>
      <w:r w:rsidRPr="007D6E19">
        <w:rPr>
          <w:rFonts w:cs="Times New Roman" w:eastAsia="Times New Roman"/>
          <w:szCs w:val="20"/>
          <w:lang w:eastAsia="hr-HR"/>
        </w:rPr>
        <w:t>Ulrih</w:t>
      </w:r>
      <w:proofErr w:type="spellEnd"/>
      <w:r w:rsidRPr="007D6E19">
        <w:rPr>
          <w:rFonts w:cs="Times New Roman" w:eastAsia="Times New Roman"/>
          <w:szCs w:val="20"/>
          <w:lang w:eastAsia="hr-HR"/>
        </w:rPr>
        <w:t xml:space="preserve">. 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Osoba ovlaštena za zastupanje dužnika po zakonu nije sukladno rješenju suda dostavio pisano izvješće o financijsko-gospodarskom stanju dužnika i nije pristupio na ročište 5. travnja 2017.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 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čl.132. st.1. SZ-a, </w:t>
      </w:r>
      <w:r w:rsidRPr="007D6E19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7D6E19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Sukladno odredbi čl.132. st.2. SZ-a sud je upozorio osobe pozvane na uplatu predujma da će, ukoliko predujam ne bude plaćen u roku od 15 dana, donijeti rješenje o otvaranju i zaključenju stečajnog postupka nad dužnikom.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U Bjelovaru, 17. srpnja 2017.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MARIJA PETRINA KUBICA v.r.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7D6E19" w:rsidP="007D6E19" w:rsidR="007D6E19" w:rsidRPr="007D6E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D6E19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D6E19" w:rsidP="007D6E19" w:rsidR="007D6E19" w:rsidRPr="007D6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6E1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19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841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St-195/2017-5</izvorni_sadrzaj>
    <derivirana_varijabla naziv="DomainObject.Oznaka_1">St-195/2017-5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jednostavno društvo s ograničenom odgovornošću za ugostiteljstvo i trgovinu zastupanog po punomoćniku Robert Ulrih</izvorni_sadrzaj>
    <derivirana_varijabla naziv="DomainObject.Predmet.ProtustrankaFormated_1">  NIL jednostavno društvo s ograničenom odgovornošću za ugostiteljstvo i trgovinu zastupanog po punomoćniku Robert Ulrih</derivirana_varijabla>
  </DomainObject.Predmet.ProtustrankaFormated>
  <DomainObject.Predmet.ProtustrankaFormatedOIB>
    <izvorni_sadrzaj>  NIL jednostavno društvo s ograničenom odgovornošću za ugostiteljstvo i trgovinu, OIB 38302028592 zastupanog po punomoćniku Robert Ulrih</izvorni_sadrzaj>
    <derivirana_varijabla naziv="DomainObject.Predmet.ProtustrankaFormatedOIB_1">  NIL jednostavno društvo s ograničenom odgovornošću za ugostiteljstvo i trgovinu, OIB 38302028592 zastupanog po punomoćniku Robert Ulrih</derivirana_varijabla>
  </DomainObject.Predmet.ProtustrankaFormatedOIB>
  <DomainObject.Predmet.ProtustrankaFormatedWithAdress>
    <izvorni_sadrzaj> NIL jednostavno društvo s ograničenom odgovornošću za ugostiteljstvo i trgovinu, Daruvarski Brestovac 16, 43500 Daruvarski Brestovac zastupanog po punomoćniku Robert Ulrih</izvorni_sadrzaj>
    <derivirana_varijabla naziv="DomainObject.Predmet.ProtustrankaFormatedWithAdress_1"> NIL jednostavno društvo s ograničenom odgovornošću za ugostiteljstvo i trgovinu, Daruvarski Brestovac 16, 43500 Daruvarski Brestovac zastupanog po punomoćniku Robert Ulrih</derivirana_varijabla>
  </DomainObject.Predmet.ProtustrankaFormatedWithAdress>
  <DomainObject.Predmet.ProtustrankaFormatedWithAdressOIB>
    <izvorni_sadrzaj> NIL jednostavno društvo s ograničenom odgovornošću za ugostiteljstvo i trgovinu, OIB 38302028592, Daruvarski Brestovac 16, 43500 Daruvarski Brestovac zastupanog po punomoćniku Robert Ulrih</izvorni_sadrzaj>
    <derivirana_varijabla naziv="DomainObject.Predmet.ProtustrankaFormatedWithAdressOIB_1"> NIL jednostavno društvo s ograničenom odgovornošću za ugostiteljstvo i trgovinu, OIB 38302028592, Daruvarski Brestovac 16, 43500 Daruvarski Brestovac zastupanog po punomoćniku Robert Ulrih</derivirana_varijabla>
  </DomainObject.Predmet.ProtustrankaFormatedWithAdressOIB>
  <DomainObject.Predmet.ProtustrankaWithAdress>
    <izvorni_sadrzaj>NIL jednostavno društvo s ograničenom odgovornošću za ugostiteljstvo i trgovinu Daruvarski Brestovac 16, 43500 Daruvarski Brestovac</izvorni_sadrzaj>
    <derivirana_varijabla naziv="DomainObject.Predmet.ProtustrankaWithAdress_1">NIL jednostavno društvo s ograničenom odgovornošću za ugostiteljstvo i trgovinu Daruvarski Brestovac 16, 43500 Daruvarski Brestovac</derivirana_varijabla>
  </DomainObject.Predmet.ProtustrankaWithAdress>
  <DomainObject.Predmet.ProtustrankaWithAdressOIB>
    <izvorni_sadrzaj>NIL jednostavno društvo s ograničenom odgovornošću za ugostiteljstvo i trgovinu, OIB 38302028592, Daruvarski Brestovac 16, 43500 Daruvarski Brestovac</izvorni_sadrzaj>
    <derivirana_varijabla naziv="DomainObject.Predmet.ProtustrankaWithAdressOIB_1">NIL jednostavno društvo s ograničenom odgovornošću za ugostiteljstvo i trgovinu, OIB 38302028592, Daruvarski Brestovac 16, 43500 Daruvarski Brestovac</derivirana_varijabla>
  </DomainObject.Predmet.ProtustrankaWithAdressOIB>
  <DomainObject.Predmet.ProtustrankaNazivFormated>
    <izvorni_sadrzaj>NIL jednostavno društvo s ograničenom odgovornošću za ugostiteljstvo i trgovinu</izvorni_sadrzaj>
    <derivirana_varijabla naziv="DomainObject.Predmet.ProtustrankaNazivFormated_1">NIL jednostavno društvo s ograničenom odgovornošću za ugostiteljstvo i trgovinu</derivirana_varijabla>
  </DomainObject.Predmet.ProtustrankaNazivFormated>
  <DomainObject.Predmet.ProtustrankaNazivFormatedOIB>
    <izvorni_sadrzaj>NIL jednostavno društvo s ograničenom odgovornošću za ugostiteljstvo i trgovinu, OIB 38302028592</izvorni_sadrzaj>
    <derivirana_varijabla naziv="DomainObject.Predmet.ProtustrankaNazivFormatedOIB_1">NIL jednostavno društvo s ograničenom odgovornošću za ugostiteljstvo i trgovinu, OIB 38302028592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NIL jednostavno društvo s ograničenom odgovornošću za ugostiteljstvo i trgovinu zastupanog po punomoćniku Robert Ulrih</item>
    </izvorni_sadrzaj>
    <derivirana_varijabla naziv="DomainObject.Predmet.ProtuStrankaListFormated_1">
      <item>NIL jednostavno društvo s ograničenom odgovornošću za ugostiteljstvo i trgovinu zastupanog po punomoćniku Robert Ulrih</item>
    </derivirana_varijabla>
  </DomainObject.Predmet.ProtuStrankaListFormated>
  <DomainObject.Predmet.ProtuStrankaListFormatedOIB>
    <izvorni_sadrzaj>
      <item>NIL jednostavno društvo s ograničenom odgovornošću za ugostiteljstvo i trgovinu, OIB 38302028592 zastupanog po punomoćniku Robert Ulrih</item>
    </izvorni_sadrzaj>
    <derivirana_varijabla naziv="DomainObject.Predmet.ProtuStrankaListFormatedOIB_1">
      <item>NIL jednostavno društvo s ograničenom odgovornošću za ugostiteljstvo i trgovinu, OIB 38302028592 zastupanog po punomoćniku Robert Ulrih</item>
    </derivirana_varijabla>
  </DomainObject.Predmet.ProtuStrankaListFormatedOIB>
  <DomainObject.Predmet.ProtuStrankaListFormatedWithAdress>
    <izvorni_sadrzaj>
      <item>NIL jednostavno društvo s ograničenom odgovornošću za ugostiteljstvo i trgovinu, Daruvarski Brestovac 16, 43500 Daruvarski Brestovac zastupanog po punomoćniku Robert Ulrih</item>
    </izvorni_sadrzaj>
    <derivirana_varijabla naziv="DomainObject.Predmet.ProtuStrankaListFormatedWithAdress_1">
      <item>NIL jednostavno društvo s ograničenom odgovornošću za ugostiteljstvo i trgovinu, Daruvarski Brestovac 16, 43500 Daruvarski Brestovac zastupanog po punomoćniku Robert Ulrih</item>
    </derivirana_varijabla>
  </DomainObject.Predmet.ProtuStrankaListFormatedWithAdress>
  <DomainObject.Predmet.ProtuStrankaListFormatedWithAdressOIB>
    <izvorni_sadrzaj>
      <item>NIL jednostavno društvo s ograničenom odgovornošću za ugostiteljstvo i trgovinu, OIB 38302028592, Daruvarski Brestovac 16, 43500 Daruvarski Brestovac zastupanog po punomoćniku Robert Ulrih</item>
    </izvorni_sadrzaj>
    <derivirana_varijabla naziv="DomainObject.Predmet.ProtuStrankaListFormatedWithAdressOIB_1">
      <item>NIL jednostavno društvo s ograničenom odgovornošću za ugostiteljstvo i trgovinu, OIB 38302028592, Daruvarski Brestovac 16, 43500 Daruvarski Brestovac zastupanog po punomoćniku Robert Ulrih</item>
    </derivirana_varijabla>
  </DomainObject.Predmet.ProtuStrankaListFormatedWithAdressOIB>
  <DomainObject.Predmet.ProtuStrankaListNazivFormated>
    <izvorni_sadrzaj>
      <item>NIL jednostavno društvo s ograničenom odgovornošću za ugostiteljstvo i trgovinu</item>
    </izvorni_sadrzaj>
    <derivirana_varijabla naziv="DomainObject.Predmet.ProtuStrankaListNazivFormated_1">
      <item>NIL jednostavno društvo s ograničenom odgovornošću za ugostiteljstvo i trgovinu</item>
    </derivirana_varijabla>
  </DomainObject.Predmet.ProtuStrankaListNazivFormated>
  <DomainObject.Predmet.ProtuStrankaListNazivFormatedOIB>
    <izvorni_sadrzaj>
      <item>NIL jednostavno društvo s ograničenom odgovornošću za ugostiteljstvo i trgovinu, OIB 38302028592</item>
    </izvorni_sadrzaj>
    <derivirana_varijabla naziv="DomainObject.Predmet.ProtuStrankaListNazivFormatedOIB_1">
      <item>NIL jednostavno društvo s ograničenom odgovornošću za ugostiteljstvo i trgovinu, OIB 38302028592</item>
    </derivirana_varijabla>
  </DomainObject.Predmet.ProtuStrankaListNazivFormatedOIB>
  <DomainObject.Predmet.OstaliListFormated>
    <izvorni_sadrzaj>
      <item>Robert Ulrih punomoćnik sudionika u postupku NIL jednostavno društvo s ograničenom odgovornošću za ugostiteljstvo i trgovinu</item>
    </izvorni_sadrzaj>
    <derivirana_varijabla naziv="DomainObject.Predmet.OstaliListFormated_1">
      <item>Robert Ulrih punomoćnik sudionika u postupku NIL jednostavno društvo s ograničenom odgovornošću za ugostiteljstvo i trgovinu</item>
    </derivirana_varijabla>
  </DomainObject.Predmet.OstaliListFormated>
  <DomainObject.Predmet.OstaliListFormatedOIB>
    <izvorni_sadrzaj>
      <item>Robert Ulrih, OIB 50056809869 punomoćnik sudionika u postupku NIL jednostavno društvo s ograničenom odgovornošću za ugostiteljstvo i trgovinu</item>
    </izvorni_sadrzaj>
    <derivirana_varijabla naziv="DomainObject.Predmet.OstaliListFormatedOIB_1">
      <item>Robert Ulrih, OIB 50056809869 punomoćnik sudionika u postupku NIL jednostavno društvo s ograničenom odgovornošću za ugostiteljstvo i trgovinu</item>
    </derivirana_varijabla>
  </DomainObject.Predmet.OstaliListFormatedOIB>
  <DomainObject.Predmet.OstaliListFormatedWithAdress>
    <izvorni_sadrzaj>
      <item>Robert Ulrih, Daruvarski Brestovac 16, 43500 Daruvarski Brestovac punomoćnik sudionika u postupku NIL jednostavno društvo s ograničenom odgovornošću za ugostiteljstvo i trgovinu</item>
    </izvorni_sadrzaj>
    <derivirana_varijabla naziv="DomainObject.Predmet.OstaliListFormatedWithAdress_1">
      <item>Robert Ulrih, Daruvarski Brestovac 16, 43500 Daruvarski Brestovac punomoćnik sudionika u postupku NIL jednostavno društvo s ograničenom odgovornošću za ugostiteljstvo i trgovinu</item>
    </derivirana_varijabla>
  </DomainObject.Predmet.OstaliListFormatedWithAdress>
  <DomainObject.Predmet.OstaliListFormatedWithAdressOIB>
    <izvorni_sadrzaj>
      <item>Robert Ulrih, OIB 50056809869, Daruvarski Brestovac 16, 43500 Daruvarski Brestovac punomoćnik sudionika u postupku NIL jednostavno društvo s ograničenom odgovornošću za ugostiteljstvo i trgovinu</item>
    </izvorni_sadrzaj>
    <derivirana_varijabla naziv="DomainObject.Predmet.OstaliListFormatedWithAdressOIB_1">
      <item>Robert Ulrih, OIB 50056809869, Daruvarski Brestovac 16, 43500 Daruvarski Brestovac punomoćnik sudionika u postupku NIL jednostavno društvo s ograničenom odgovornošću za ugostiteljstvo i trgovinu</item>
    </derivirana_varijabla>
  </DomainObject.Predmet.OstaliListFormatedWithAdressOIB>
  <DomainObject.Predmet.OstaliListNazivFormated>
    <izvorni_sadrzaj>
      <item>Robert Ulrih</item>
    </izvorni_sadrzaj>
    <derivirana_varijabla naziv="DomainObject.Predmet.OstaliListNazivFormated_1">
      <item>Robert Ulrih</item>
    </derivirana_varijabla>
  </DomainObject.Predmet.OstaliListNazivFormated>
  <DomainObject.Predmet.OstaliListNazivFormatedOIB>
    <izvorni_sadrzaj>
      <item>Robert Ulrih, OIB 50056809869</item>
    </izvorni_sadrzaj>
    <derivirana_varijabla naziv="DomainObject.Predmet.OstaliListNazivFormatedOIB_1">
      <item>Robert Ulrih, OIB 50056809869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St-195/2017-5</izvorni_sadrzaj>
    <derivirana_varijabla naziv="DomainObject.PoslovniBrojDokumenta_1">St-195/2017-5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NIL jednostavno društvo s ograničenom odgovornošću za ugostiteljstvo i trgovinu</izvorni_sadrzaj>
    <derivirana_varijabla naziv="DomainObject.Predmet.ProtustrankaIDrugi_1">NIL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NIL jednostavno društvo s ograničenom odgovornošću za ugostiteljstvo i trgovinu, OIB 38302028592, Daruvarski Brestovac 16, 43500 Daruvarski Brestovac</izvorni_sadrzaj>
    <derivirana_varijabla naziv="DomainObject.Predmet.ProtustrankaIDrugiAdressOIB_1">NIL jednostavno društvo s ograničenom odgovornošću za ugostiteljstvo i trgovinu, OIB 38302028592, Daruvarski Brestovac 16, 43500 Daruvarski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NIL jednostavno društvo s ograničenom odgovornošću za ugostiteljstvo i trgovinu</item>
      <item>Robert Ulrih</item>
    </izvorni_sadrzaj>
    <derivirana_varijabla naziv="DomainObject.Predmet.SudioniciListNaziv_1">
      <item>FINA, RC ZAGREB, Podružnica BJELOVAR</item>
      <item>NIL jednostavno društvo s ograničenom odgovornošću za ugostiteljstvo i trgovinu</item>
      <item>Robert Ulrih</item>
    </derivirana_varijabla>
  </DomainObject.Predmet.SudioniciListNaziv>
  <DomainObject.Predmet.SudioniciListAdressOIB>
    <izvorni_sadrzaj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  <item>Robert Ulrih, OIB 50056809869, Daruvarski Brestovac 16,43500 Daruvarski Brestovac</item>
    </izvorni_sadrzaj>
    <derivirana_varijabla naziv="DomainObject.Predmet.SudioniciListAdressOIB_1"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  <item>Robert Ulrih, OIB 50056809869, Daruvarski Brestovac 16,43500 Daruvarski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3A48A-6B76-4351-86C9-B81E47B0C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3841</properties:Characters>
  <properties:Lines>92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2017-07-17T12:10:00Z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