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6ab1" w14:paraId="0506ab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FF4F5D">
        <w:t>1</w:t>
      </w:r>
      <w:r w:rsidR="00766E23">
        <w:t>2</w:t>
      </w:r>
      <w:r w:rsidR="00765267">
        <w:t>3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D1255">
        <w:t>Zagreb</w:t>
      </w:r>
      <w:r w:rsidR="004A0D7B">
        <w:t xml:space="preserve">, </w:t>
      </w:r>
      <w:r w:rsidR="000D1255">
        <w:t>Trg svibanjskih žrtava 1995. 1</w:t>
      </w:r>
      <w:r w:rsidR="004A0D7B">
        <w:t>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765267">
        <w:t>VITA SECURUS d.o.o. za posredovanje u osiguranju, Zaprešić, Rude Bosaka 4</w:t>
      </w:r>
      <w:r w:rsidR="00BB5E12" w:rsidRPr="00BB5E12">
        <w:t>, MBS: 0</w:t>
      </w:r>
      <w:r w:rsidR="000D1255">
        <w:t>8</w:t>
      </w:r>
      <w:r w:rsidR="00BB5E12" w:rsidRPr="00BB5E12">
        <w:t>0</w:t>
      </w:r>
      <w:r w:rsidR="00765267">
        <w:t>527502</w:t>
      </w:r>
      <w:r w:rsidR="00BB5E12" w:rsidRPr="00BB5E12">
        <w:t xml:space="preserve">, OIB: </w:t>
      </w:r>
      <w:r w:rsidR="00766E23">
        <w:t>06</w:t>
      </w:r>
      <w:r w:rsidR="00765267">
        <w:t>088212562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0D1255">
        <w:t>6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65267">
        <w:t>VITA SECURUS d.o.o. za posredovanje u osiguranju, Zaprešić, Rude Bosaka 4</w:t>
      </w:r>
      <w:r w:rsidR="00765267" w:rsidRPr="00BB5E12">
        <w:t>, MBS: 0</w:t>
      </w:r>
      <w:r w:rsidR="00765267">
        <w:t>8</w:t>
      </w:r>
      <w:r w:rsidR="00765267" w:rsidRPr="00BB5E12">
        <w:t>0</w:t>
      </w:r>
      <w:r w:rsidR="00765267">
        <w:t>527502</w:t>
      </w:r>
      <w:r w:rsidR="00765267" w:rsidRPr="00BB5E12">
        <w:t xml:space="preserve">, OIB: </w:t>
      </w:r>
      <w:r w:rsidR="00765267">
        <w:t xml:space="preserve">06088212562 </w:t>
      </w:r>
      <w:r>
        <w:t xml:space="preserve">iznosi </w:t>
      </w:r>
      <w:r w:rsidR="00765267">
        <w:t>68</w:t>
      </w:r>
      <w:r w:rsidR="001D2233">
        <w:t>.</w:t>
      </w:r>
      <w:r w:rsidR="00765267">
        <w:t>0</w:t>
      </w:r>
      <w:r w:rsidR="00766E23">
        <w:t>9</w:t>
      </w:r>
      <w:r w:rsidR="00765267">
        <w:t>8</w:t>
      </w:r>
      <w:r w:rsidR="001D2233">
        <w:t>,</w:t>
      </w:r>
      <w:r w:rsidR="00765267">
        <w:t>14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765267">
        <w:t>Ile Kelić</w:t>
      </w:r>
      <w:r w:rsidR="00BB5E12" w:rsidRPr="00BB5E12">
        <w:t xml:space="preserve">, OIB: </w:t>
      </w:r>
      <w:r w:rsidR="00766E23">
        <w:t>2</w:t>
      </w:r>
      <w:r w:rsidR="00765267">
        <w:t>14</w:t>
      </w:r>
      <w:r w:rsidR="00FF4F5D">
        <w:t>8</w:t>
      </w:r>
      <w:r w:rsidR="00766E23">
        <w:t>4</w:t>
      </w:r>
      <w:r w:rsidR="00765267">
        <w:t>086675</w:t>
      </w:r>
      <w:r w:rsidR="00BB5E12" w:rsidRPr="00BB5E12">
        <w:t xml:space="preserve">, </w:t>
      </w:r>
      <w:r w:rsidR="00765267">
        <w:t>Zaprešić, Rude Bosaka 4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0D1255">
        <w:t>1</w:t>
      </w:r>
      <w:r w:rsidR="00766E23">
        <w:t>2</w:t>
      </w:r>
      <w:r w:rsidR="00765267">
        <w:t>3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6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4132C">
        <w:t>16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719" w:rsidR="00FF1719">
      <w:r>
        <w:separator/>
      </w:r>
    </w:p>
  </w:endnote>
  <w:endnote w:id="0" w:type="continuationSeparator">
    <w:p w:rsidRDefault="00FF1719" w:rsidR="00FF1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719" w:rsidR="00FF1719">
      <w:r>
        <w:separator/>
      </w:r>
    </w:p>
  </w:footnote>
  <w:footnote w:id="0" w:type="continuationSeparator">
    <w:p w:rsidRDefault="00FF1719" w:rsidR="00FF1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612A7"/>
    <w:rsid w:val="00375C7E"/>
    <w:rsid w:val="003770C5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2046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43CDA"/>
    <w:rsid w:val="00C43D17"/>
    <w:rsid w:val="00C56925"/>
    <w:rsid w:val="00C64B1E"/>
    <w:rsid w:val="00C66216"/>
    <w:rsid w:val="00C8590C"/>
    <w:rsid w:val="00CA01EF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1719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20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2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0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0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0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20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2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0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SUDOIMA</izvorni_sadrzaj>
    <derivirana_varijabla naziv="DomainObject.Predmet.PrimjedbaSuca_1">ČL. 11 ZAKONA O SUDOIMA</derivirana_varijabla>
  </DomainObject.Predmet.PrimjedbaSuca>
  <DomainObject.Predmet.ProtustrankaFormated>
    <izvorni_sadrzaj>  VITA SECURUS d.o.o.</izvorni_sadrzaj>
    <derivirana_varijabla naziv="DomainObject.Predmet.ProtustrankaFormated_1">  VITA SECURUS d.o.o.</derivirana_varijabla>
  </DomainObject.Predmet.ProtustrankaFormated>
  <DomainObject.Predmet.ProtustrankaFormatedOIB>
    <izvorni_sadrzaj>  VITA SECURUS d.o.o., OIB 06088212562</izvorni_sadrzaj>
    <derivirana_varijabla naziv="DomainObject.Predmet.ProtustrankaFormatedOIB_1">  VITA SECURUS d.o.o., OIB 06088212562</derivirana_varijabla>
  </DomainObject.Predmet.ProtustrankaFormatedOIB>
  <DomainObject.Predmet.ProtustrankaFormatedWithAdress>
    <izvorni_sadrzaj> VITA SECURUS d.o.o., Rude Bosaka 4, 10290 Zaprešić</izvorni_sadrzaj>
    <derivirana_varijabla naziv="DomainObject.Predmet.ProtustrankaFormatedWithAdress_1"> VITA SECURUS d.o.o., Rude Bosaka 4, 10290 Zaprešić</derivirana_varijabla>
  </DomainObject.Predmet.ProtustrankaFormatedWithAdress>
  <DomainObject.Predmet.ProtustrankaFormatedWithAdressOIB>
    <izvorni_sadrzaj> VITA SECURUS d.o.o., OIB 06088212562, Rude Bosaka 4, 10290 Zaprešić</izvorni_sadrzaj>
    <derivirana_varijabla naziv="DomainObject.Predmet.ProtustrankaFormatedWithAdressOIB_1"> VITA SECURUS d.o.o., OIB 06088212562, Rude Bosaka 4, 10290 Zaprešić</derivirana_varijabla>
  </DomainObject.Predmet.ProtustrankaFormatedWithAdressOIB>
  <DomainObject.Predmet.ProtustrankaWithAdress>
    <izvorni_sadrzaj>VITA SECURUS d.o.o. Rude Bosaka 4, 10290 Zaprešić</izvorni_sadrzaj>
    <derivirana_varijabla naziv="DomainObject.Predmet.ProtustrankaWithAdress_1">VITA SECURUS d.o.o. Rude Bosaka 4, 10290 Zaprešić</derivirana_varijabla>
  </DomainObject.Predmet.ProtustrankaWithAdress>
  <DomainObject.Predmet.ProtustrankaWithAdressOIB>
    <izvorni_sadrzaj>VITA SECURUS d.o.o., OIB 06088212562, Rude Bosaka 4, 10290 Zaprešić</izvorni_sadrzaj>
    <derivirana_varijabla naziv="DomainObject.Predmet.ProtustrankaWithAdressOIB_1">VITA SECURUS d.o.o., OIB 06088212562, Rude Bosaka 4, 10290 Zaprešić</derivirana_varijabla>
  </DomainObject.Predmet.ProtustrankaWithAdressOIB>
  <DomainObject.Predmet.ProtustrankaNazivFormated>
    <izvorni_sadrzaj>VITA SECURUS d.o.o.</izvorni_sadrzaj>
    <derivirana_varijabla naziv="DomainObject.Predmet.ProtustrankaNazivFormated_1">VITA SECURUS d.o.o.</derivirana_varijabla>
  </DomainObject.Predmet.ProtustrankaNazivFormated>
  <DomainObject.Predmet.ProtustrankaNazivFormatedOIB>
    <izvorni_sadrzaj>VITA SECURUS d.o.o., OIB 06088212562</izvorni_sadrzaj>
    <derivirana_varijabla naziv="DomainObject.Predmet.ProtustrankaNazivFormatedOIB_1">VITA SECURUS d.o.o., OIB 06088212562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SECURUS d.o.o.</item>
    </izvorni_sadrzaj>
    <derivirana_varijabla naziv="DomainObject.Predmet.ProtuStrankaListFormated_1">
      <item>VITA SECURUS d.o.o.</item>
    </derivirana_varijabla>
  </DomainObject.Predmet.ProtuStrankaListFormated>
  <DomainObject.Predmet.ProtuStrankaListFormatedOIB>
    <izvorni_sadrzaj>
      <item>VITA SECURUS d.o.o., OIB 06088212562</item>
    </izvorni_sadrzaj>
    <derivirana_varijabla naziv="DomainObject.Predmet.ProtuStrankaListFormatedOIB_1">
      <item>VITA SECURUS d.o.o., OIB 06088212562</item>
    </derivirana_varijabla>
  </DomainObject.Predmet.ProtuStrankaListFormatedOIB>
  <DomainObject.Predmet.ProtuStrankaListFormatedWithAdress>
    <izvorni_sadrzaj>
      <item>VITA SECURUS d.o.o., Rude Bosaka 4, 10290 Zaprešić</item>
    </izvorni_sadrzaj>
    <derivirana_varijabla naziv="DomainObject.Predmet.ProtuStrankaListFormatedWithAdress_1">
      <item>VITA SECURUS d.o.o., Rude Bosaka 4, 10290 Zaprešić</item>
    </derivirana_varijabla>
  </DomainObject.Predmet.ProtuStrankaListFormatedWithAdress>
  <DomainObject.Predmet.ProtuStrankaListFormatedWithAdressOIB>
    <izvorni_sadrzaj>
      <item>VITA SECURUS d.o.o., OIB 06088212562, Rude Bosaka 4, 10290 Zaprešić</item>
    </izvorni_sadrzaj>
    <derivirana_varijabla naziv="DomainObject.Predmet.ProtuStrankaListFormatedWithAdressOIB_1">
      <item>VITA SECURUS d.o.o., OIB 06088212562, Rude Bosaka 4, 10290 Zaprešić</item>
    </derivirana_varijabla>
  </DomainObject.Predmet.ProtuStrankaListFormatedWithAdressOIB>
  <DomainObject.Predmet.ProtuStrankaListNazivFormated>
    <izvorni_sadrzaj>
      <item>VITA SECURUS d.o.o.</item>
    </izvorni_sadrzaj>
    <derivirana_varijabla naziv="DomainObject.Predmet.ProtuStrankaListNazivFormated_1">
      <item>VITA SECURUS d.o.o.</item>
    </derivirana_varijabla>
  </DomainObject.Predmet.ProtuStrankaListNazivFormated>
  <DomainObject.Predmet.ProtuStrankaListNazivFormatedOIB>
    <izvorni_sadrzaj>
      <item>VITA SECURUS d.o.o., OIB 06088212562</item>
    </izvorni_sadrzaj>
    <derivirana_varijabla naziv="DomainObject.Predmet.ProtuStrankaListNazivFormatedOIB_1">
      <item>VITA SECURUS d.o.o., OIB 06088212562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SECURUS d.o.o.</izvorni_sadrzaj>
    <derivirana_varijabla naziv="DomainObject.Predmet.ProtustrankaIDrugi_1">VITA SECURUS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SECURUS d.o.o., OIB 06088212562, Rude Bosaka 4, 10290 Zaprešić</izvorni_sadrzaj>
    <derivirana_varijabla naziv="DomainObject.Predmet.ProtustrankaIDrugiAdressOIB_1">VITA SECURUS d.o.o., OIB 06088212562, Rude Bosaka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SECURUS d.o.o.</item>
      <item>FINA Regionalni centar Zagreb</item>
    </izvorni_sadrzaj>
    <derivirana_varijabla naziv="DomainObject.Predmet.SudioniciListNaziv_1">
      <item>VITA SECURUS d.o.o.</item>
      <item>FINA Regionalni centar Zagreb</item>
    </derivirana_varijabla>
  </DomainObject.Predmet.SudioniciListNaziv>
  <DomainObject.Predmet.SudioniciListAdressOIB>
    <izvorni_sadrzaj>
      <item>VITA SECURUS d.o.o., OIB 06088212562, Rude Bosaka 4,10290 Zaprešić</item>
      <item>FINA Regionalni centar Zagreb, OIB 85821130368, Trg svibanjskih žrtava 1995. br. 1,10000 Zagreb</item>
    </izvorni_sadrzaj>
    <derivirana_varijabla naziv="DomainObject.Predmet.SudioniciListAdressOIB_1">
      <item>VITA SECURUS d.o.o., OIB 06088212562, Rude Bosaka 4,10290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06088212562</item>
      <item>, OIB 85821130368</item>
    </izvorni_sadrzaj>
    <derivirana_varijabla naziv="DomainObject.Predmet.SudioniciListNazivOIB_1">
      <item>, OIB 06088212562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1941</properties:Characters>
  <properties:Lines>48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2017-02-06T12:35:00Z</cp:lastPrinted>
  <dcterms:modified xmlns:xsi="http://www.w3.org/2001/XMLSchema-instance" xsi:type="dcterms:W3CDTF">2017-02-06T12:40:00Z</dcterms:modified>
  <cp:revision>7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